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99B2D2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535A6B" w:rsidRPr="001E0A28">
        <w:rPr>
          <w:rFonts w:ascii="Arial" w:eastAsiaTheme="minorEastAsia" w:hAnsi="Arial" w:cs="Arial"/>
          <w:b/>
          <w:sz w:val="24"/>
          <w:szCs w:val="24"/>
          <w:lang w:eastAsia="zh-CN"/>
        </w:rPr>
        <w:t>20</w:t>
      </w:r>
      <w:r w:rsidR="00535A6B">
        <w:rPr>
          <w:rFonts w:ascii="Arial" w:eastAsiaTheme="minorEastAsia" w:hAnsi="Arial" w:cs="Arial"/>
          <w:b/>
          <w:sz w:val="24"/>
          <w:szCs w:val="24"/>
          <w:lang w:eastAsia="zh-CN"/>
        </w:rPr>
        <w:t>05450</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615C3EA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5702">
        <w:rPr>
          <w:rFonts w:ascii="Arial" w:eastAsiaTheme="minorEastAsia" w:hAnsi="Arial" w:cs="Arial"/>
          <w:color w:val="000000"/>
          <w:sz w:val="22"/>
          <w:lang w:eastAsia="zh-CN"/>
        </w:rPr>
        <w:t>6</w:t>
      </w:r>
      <w:r w:rsidR="00CE5702">
        <w:rPr>
          <w:rFonts w:ascii="Arial" w:eastAsiaTheme="minorEastAsia" w:hAnsi="Arial" w:cs="Arial" w:hint="eastAsia"/>
          <w:color w:val="000000"/>
          <w:sz w:val="22"/>
          <w:lang w:eastAsia="zh-CN"/>
        </w:rPr>
        <w:t>.</w:t>
      </w:r>
      <w:r w:rsidR="00CE5702">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CE5702">
        <w:rPr>
          <w:rFonts w:ascii="Arial" w:eastAsiaTheme="minorEastAsia" w:hAnsi="Arial" w:cs="Arial"/>
          <w:color w:val="000000"/>
          <w:sz w:val="22"/>
          <w:lang w:eastAsia="zh-CN"/>
        </w:rPr>
        <w:t>3</w:t>
      </w:r>
    </w:p>
    <w:p w14:paraId="50D5329D" w14:textId="662969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CE5702">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3224092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31A5">
        <w:rPr>
          <w:rFonts w:ascii="Arial" w:eastAsiaTheme="minorEastAsia" w:hAnsi="Arial" w:cs="Arial" w:hint="eastAsia"/>
          <w:color w:val="000000"/>
          <w:sz w:val="22"/>
          <w:lang w:eastAsia="zh-CN"/>
        </w:rPr>
        <w:t xml:space="preserve">Email discussion summary for </w:t>
      </w:r>
      <w:r w:rsidR="009B464A" w:rsidRPr="009B464A">
        <w:rPr>
          <w:rFonts w:ascii="Arial" w:eastAsiaTheme="minorEastAsia" w:hAnsi="Arial" w:cs="Arial"/>
          <w:color w:val="000000"/>
          <w:sz w:val="22"/>
          <w:lang w:eastAsia="zh-CN"/>
        </w:rPr>
        <w:t>RAN4#94e_Bis_#220_NR_eMIMO_Demod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w:t>
      </w:r>
      <w:bookmarkStart w:id="0" w:name="_GoBack"/>
      <w:bookmarkEnd w:id="0"/>
      <w:r w:rsidR="00484C5D" w:rsidRPr="00C24C05">
        <w:rPr>
          <w:rFonts w:ascii="Arial" w:eastAsiaTheme="minorEastAsia" w:hAnsi="Arial" w:cs="Arial"/>
          <w:color w:val="000000"/>
          <w:sz w:val="22"/>
          <w:lang w:eastAsia="zh-CN"/>
        </w:rPr>
        <w:t>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46D1B90" w14:textId="77777777" w:rsidR="002C1DD8" w:rsidRDefault="002C1DD8" w:rsidP="002C1DD8">
      <w:pPr>
        <w:rPr>
          <w:i/>
          <w:color w:val="0070C0"/>
          <w:lang w:eastAsia="zh-CN"/>
        </w:rPr>
      </w:pPr>
      <w:r>
        <w:rPr>
          <w:rFonts w:hint="eastAsia"/>
          <w:i/>
          <w:color w:val="0070C0"/>
          <w:lang w:eastAsia="zh-CN"/>
        </w:rPr>
        <w:t>Rel-16 NR eMIMO WI is a RAN1 leading WI with below major enhancement in RAN1 area</w:t>
      </w:r>
    </w:p>
    <w:p w14:paraId="38C718D0" w14:textId="77777777" w:rsidR="002C1DD8" w:rsidRPr="0082286F"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Enhancement on MU-MIMO support</w:t>
      </w:r>
    </w:p>
    <w:p w14:paraId="490FB190" w14:textId="77777777" w:rsidR="002C1DD8" w:rsidRPr="0082286F"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Enhancement on multi-TRP/</w:t>
      </w:r>
      <w:r>
        <w:rPr>
          <w:rFonts w:eastAsiaTheme="minorEastAsia"/>
          <w:i/>
          <w:color w:val="0070C0"/>
          <w:lang w:eastAsia="zh-CN"/>
        </w:rPr>
        <w:t>panel</w:t>
      </w:r>
    </w:p>
    <w:p w14:paraId="7A1BBE85" w14:textId="77777777" w:rsidR="002C1DD8" w:rsidRPr="0082286F"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Enhancement on multi-beam operation</w:t>
      </w:r>
    </w:p>
    <w:p w14:paraId="1568F306" w14:textId="77777777" w:rsidR="002C1DD8" w:rsidRPr="0082286F"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Enhancement on low PAPR RS</w:t>
      </w:r>
    </w:p>
    <w:p w14:paraId="763FE6A6" w14:textId="77777777" w:rsidR="002C1DD8"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 xml:space="preserve">Enhancement on full Tx power uplink </w:t>
      </w:r>
      <w:r>
        <w:rPr>
          <w:rFonts w:eastAsiaTheme="minorEastAsia"/>
          <w:i/>
          <w:color w:val="0070C0"/>
          <w:lang w:eastAsia="zh-CN"/>
        </w:rPr>
        <w:t>transmission</w:t>
      </w:r>
    </w:p>
    <w:p w14:paraId="5ADABC0D" w14:textId="731D8964" w:rsidR="002C1DD8" w:rsidRDefault="002C1DD8" w:rsidP="002C1DD8">
      <w:pPr>
        <w:rPr>
          <w:i/>
          <w:color w:val="0070C0"/>
          <w:lang w:eastAsia="zh-CN"/>
        </w:rPr>
      </w:pPr>
      <w:r>
        <w:rPr>
          <w:rFonts w:hint="eastAsia"/>
          <w:i/>
          <w:color w:val="0070C0"/>
          <w:lang w:eastAsia="zh-CN"/>
        </w:rPr>
        <w:t xml:space="preserve">As agreed in RAN#85, one objective of RAN4 performance part is to specify necessary performance requirements for the </w:t>
      </w:r>
      <w:r>
        <w:rPr>
          <w:i/>
          <w:color w:val="0070C0"/>
          <w:lang w:eastAsia="zh-CN"/>
        </w:rPr>
        <w:t>specified</w:t>
      </w:r>
      <w:r>
        <w:rPr>
          <w:rFonts w:hint="eastAsia"/>
          <w:i/>
          <w:color w:val="0070C0"/>
          <w:lang w:eastAsia="zh-CN"/>
        </w:rPr>
        <w:t xml:space="preserve"> enhancement</w:t>
      </w:r>
      <w:r>
        <w:rPr>
          <w:i/>
          <w:color w:val="0070C0"/>
          <w:lang w:eastAsia="zh-CN"/>
        </w:rPr>
        <w:t>.</w:t>
      </w:r>
    </w:p>
    <w:p w14:paraId="70C86A0A" w14:textId="77777777" w:rsidR="002C1DD8" w:rsidRDefault="002C1DD8" w:rsidP="002C1DD8">
      <w:pPr>
        <w:jc w:val="both"/>
        <w:rPr>
          <w:i/>
          <w:color w:val="0070C0"/>
          <w:lang w:eastAsia="zh-CN"/>
        </w:rPr>
      </w:pPr>
      <w:r>
        <w:rPr>
          <w:rFonts w:hint="eastAsia"/>
          <w:i/>
          <w:color w:val="0070C0"/>
          <w:lang w:eastAsia="zh-CN"/>
        </w:rPr>
        <w:t xml:space="preserve">Based on the RAN1 feature and work plan of NR MIMO, the scope of this email discussion mainly focuses to identify the test scope of performance requirements of NR MIMO, </w:t>
      </w:r>
      <w:r>
        <w:rPr>
          <w:i/>
          <w:color w:val="0070C0"/>
          <w:lang w:eastAsia="zh-CN"/>
        </w:rPr>
        <w:t>identify</w:t>
      </w:r>
      <w:r>
        <w:rPr>
          <w:rFonts w:hint="eastAsia"/>
          <w:i/>
          <w:color w:val="0070C0"/>
          <w:lang w:eastAsia="zh-CN"/>
        </w:rPr>
        <w:t xml:space="preserve"> the potential </w:t>
      </w:r>
      <w:r>
        <w:rPr>
          <w:i/>
          <w:color w:val="0070C0"/>
          <w:lang w:eastAsia="zh-CN"/>
        </w:rPr>
        <w:t>impact</w:t>
      </w:r>
      <w:r>
        <w:rPr>
          <w:rFonts w:hint="eastAsia"/>
          <w:i/>
          <w:color w:val="0070C0"/>
          <w:lang w:eastAsia="zh-CN"/>
        </w:rPr>
        <w:t xml:space="preserve"> of the UE/BS </w:t>
      </w:r>
      <w:r>
        <w:rPr>
          <w:i/>
          <w:color w:val="0070C0"/>
          <w:lang w:eastAsia="zh-CN"/>
        </w:rPr>
        <w:t>demodulation</w:t>
      </w:r>
      <w:r>
        <w:rPr>
          <w:rFonts w:hint="eastAsia"/>
          <w:i/>
          <w:color w:val="0070C0"/>
          <w:lang w:eastAsia="zh-CN"/>
        </w:rPr>
        <w:t xml:space="preserve"> requirements and CSI requirements. Meanwhile, the initial simulation assumption also should be </w:t>
      </w:r>
      <w:r>
        <w:rPr>
          <w:i/>
          <w:color w:val="0070C0"/>
          <w:lang w:eastAsia="zh-CN"/>
        </w:rPr>
        <w:t>discuss</w:t>
      </w:r>
      <w:r>
        <w:rPr>
          <w:rFonts w:hint="eastAsia"/>
          <w:i/>
          <w:color w:val="0070C0"/>
          <w:lang w:eastAsia="zh-CN"/>
        </w:rPr>
        <w:t xml:space="preserve">ed to </w:t>
      </w:r>
      <w:r>
        <w:rPr>
          <w:i/>
          <w:color w:val="0070C0"/>
          <w:lang w:eastAsia="zh-CN"/>
        </w:rPr>
        <w:t>facilitate</w:t>
      </w:r>
      <w:r>
        <w:rPr>
          <w:rFonts w:hint="eastAsia"/>
          <w:i/>
          <w:color w:val="0070C0"/>
          <w:lang w:eastAsia="zh-CN"/>
        </w:rPr>
        <w:t xml:space="preserve"> the test case setup for requirements</w:t>
      </w:r>
    </w:p>
    <w:p w14:paraId="5398FC37" w14:textId="77777777" w:rsidR="002C1DD8" w:rsidRDefault="002C1DD8" w:rsidP="002C1DD8">
      <w:pPr>
        <w:jc w:val="both"/>
        <w:rPr>
          <w:i/>
          <w:color w:val="0070C0"/>
          <w:lang w:eastAsia="zh-CN"/>
        </w:rPr>
      </w:pPr>
      <w:r>
        <w:rPr>
          <w:rFonts w:hint="eastAsia"/>
          <w:i/>
          <w:color w:val="0070C0"/>
          <w:lang w:eastAsia="zh-CN"/>
        </w:rPr>
        <w:t xml:space="preserve">In </w:t>
      </w:r>
      <w:r>
        <w:rPr>
          <w:i/>
          <w:color w:val="0070C0"/>
          <w:lang w:eastAsia="zh-CN"/>
        </w:rPr>
        <w:t>practical,</w:t>
      </w:r>
      <w:r>
        <w:rPr>
          <w:rFonts w:hint="eastAsia"/>
          <w:i/>
          <w:color w:val="0070C0"/>
          <w:lang w:eastAsia="zh-CN"/>
        </w:rPr>
        <w:t xml:space="preserve"> the scope of this email discussion is indicated as follows agenda:</w:t>
      </w:r>
    </w:p>
    <w:p w14:paraId="2F10AA1D" w14:textId="1751B3B5" w:rsidR="002C1DD8" w:rsidRPr="00864DA6" w:rsidRDefault="002C1DD8" w:rsidP="002C1DD8">
      <w:pPr>
        <w:pStyle w:val="afe"/>
        <w:numPr>
          <w:ilvl w:val="0"/>
          <w:numId w:val="3"/>
        </w:numPr>
        <w:ind w:firstLineChars="0"/>
        <w:rPr>
          <w:i/>
          <w:color w:val="0070C0"/>
          <w:lang w:eastAsia="zh-CN"/>
        </w:rPr>
      </w:pPr>
      <w:r>
        <w:rPr>
          <w:rFonts w:eastAsiaTheme="minorEastAsia"/>
          <w:i/>
          <w:color w:val="0070C0"/>
          <w:lang w:eastAsia="zh-CN"/>
        </w:rPr>
        <w:t>Demodulation</w:t>
      </w:r>
      <w:r>
        <w:rPr>
          <w:rFonts w:eastAsiaTheme="minorEastAsia" w:hint="eastAsia"/>
          <w:i/>
          <w:color w:val="0070C0"/>
          <w:lang w:eastAsia="zh-CN"/>
        </w:rPr>
        <w:t xml:space="preserve"> and CSI requirements(</w:t>
      </w:r>
      <w:r>
        <w:rPr>
          <w:rFonts w:eastAsiaTheme="minorEastAsia"/>
          <w:i/>
          <w:color w:val="0070C0"/>
          <w:lang w:eastAsia="zh-CN"/>
        </w:rPr>
        <w:t>6</w:t>
      </w:r>
      <w:r>
        <w:rPr>
          <w:rFonts w:eastAsiaTheme="minorEastAsia" w:hint="eastAsia"/>
          <w:i/>
          <w:color w:val="0070C0"/>
          <w:lang w:eastAsia="zh-CN"/>
        </w:rPr>
        <w:t>.11.3)</w:t>
      </w:r>
    </w:p>
    <w:p w14:paraId="2D5AF619" w14:textId="5BC03A09" w:rsidR="002C1DD8" w:rsidRPr="002C1DD8" w:rsidRDefault="002C1DD8" w:rsidP="002C1DD8">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2C1DD8">
        <w:rPr>
          <w:rFonts w:eastAsia="宋体"/>
          <w:i/>
          <w:color w:val="0070C0"/>
          <w:szCs w:val="24"/>
          <w:lang w:eastAsia="zh-CN"/>
        </w:rPr>
        <w:t>General</w:t>
      </w:r>
      <w:r>
        <w:rPr>
          <w:rFonts w:eastAsia="宋体" w:hint="eastAsia"/>
          <w:i/>
          <w:color w:val="0070C0"/>
          <w:szCs w:val="24"/>
          <w:lang w:eastAsia="zh-CN"/>
        </w:rPr>
        <w:t xml:space="preserve"> (</w:t>
      </w:r>
      <w:r>
        <w:rPr>
          <w:rFonts w:eastAsia="宋体"/>
          <w:i/>
          <w:color w:val="0070C0"/>
          <w:szCs w:val="24"/>
          <w:lang w:eastAsia="zh-CN"/>
        </w:rPr>
        <w:t>6</w:t>
      </w:r>
      <w:r w:rsidRPr="002C1DD8">
        <w:rPr>
          <w:rFonts w:eastAsia="宋体" w:hint="eastAsia"/>
          <w:i/>
          <w:color w:val="0070C0"/>
          <w:szCs w:val="24"/>
          <w:lang w:eastAsia="zh-CN"/>
        </w:rPr>
        <w:t>.11.3.1)</w:t>
      </w:r>
    </w:p>
    <w:p w14:paraId="159FF593" w14:textId="00EACC20" w:rsidR="002C1DD8" w:rsidRPr="002C1DD8" w:rsidRDefault="002C1DD8" w:rsidP="002C1DD8">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2C1DD8">
        <w:rPr>
          <w:rFonts w:eastAsia="宋体"/>
          <w:i/>
          <w:color w:val="0070C0"/>
          <w:szCs w:val="24"/>
          <w:lang w:eastAsia="zh-CN"/>
        </w:rPr>
        <w:t>Demodulation</w:t>
      </w:r>
      <w:r w:rsidRPr="002C1DD8">
        <w:rPr>
          <w:rFonts w:eastAsia="宋体" w:hint="eastAsia"/>
          <w:i/>
          <w:color w:val="0070C0"/>
          <w:szCs w:val="24"/>
          <w:lang w:eastAsia="zh-CN"/>
        </w:rPr>
        <w:t xml:space="preserve"> </w:t>
      </w:r>
      <w:r w:rsidRPr="002C1DD8">
        <w:rPr>
          <w:rFonts w:eastAsia="宋体"/>
          <w:i/>
          <w:color w:val="0070C0"/>
          <w:szCs w:val="24"/>
          <w:lang w:eastAsia="zh-CN"/>
        </w:rPr>
        <w:t>requirements</w:t>
      </w:r>
      <w:r>
        <w:rPr>
          <w:rFonts w:eastAsia="宋体" w:hint="eastAsia"/>
          <w:i/>
          <w:color w:val="0070C0"/>
          <w:szCs w:val="24"/>
          <w:lang w:eastAsia="zh-CN"/>
        </w:rPr>
        <w:t>(</w:t>
      </w:r>
      <w:r>
        <w:rPr>
          <w:rFonts w:eastAsia="宋体"/>
          <w:i/>
          <w:color w:val="0070C0"/>
          <w:szCs w:val="24"/>
          <w:lang w:eastAsia="zh-CN"/>
        </w:rPr>
        <w:t>6</w:t>
      </w:r>
      <w:r w:rsidRPr="002C1DD8">
        <w:rPr>
          <w:rFonts w:eastAsia="宋体" w:hint="eastAsia"/>
          <w:i/>
          <w:color w:val="0070C0"/>
          <w:szCs w:val="24"/>
          <w:lang w:eastAsia="zh-CN"/>
        </w:rPr>
        <w:t>.11.3.2)</w:t>
      </w:r>
    </w:p>
    <w:p w14:paraId="4F2CB444" w14:textId="5C504F2D" w:rsidR="002C1DD8" w:rsidRPr="002C1DD8" w:rsidRDefault="002C1DD8" w:rsidP="002C1DD8">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Pr>
          <w:rFonts w:eastAsia="宋体" w:hint="eastAsia"/>
          <w:i/>
          <w:color w:val="0070C0"/>
          <w:szCs w:val="24"/>
          <w:lang w:eastAsia="zh-CN"/>
        </w:rPr>
        <w:t>CSI requirements(</w:t>
      </w:r>
      <w:r>
        <w:rPr>
          <w:rFonts w:eastAsia="宋体"/>
          <w:i/>
          <w:color w:val="0070C0"/>
          <w:szCs w:val="24"/>
          <w:lang w:eastAsia="zh-CN"/>
        </w:rPr>
        <w:t>6</w:t>
      </w:r>
      <w:r w:rsidRPr="002C1DD8">
        <w:rPr>
          <w:rFonts w:eastAsia="宋体" w:hint="eastAsia"/>
          <w:i/>
          <w:color w:val="0070C0"/>
          <w:szCs w:val="24"/>
          <w:lang w:eastAsia="zh-CN"/>
        </w:rPr>
        <w:t>.11.3.3)</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B255016" w:rsidR="00484C5D" w:rsidRPr="00805BE8" w:rsidRDefault="00484C5D" w:rsidP="00F6028D">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2C1DD8">
        <w:rPr>
          <w:rFonts w:eastAsiaTheme="minorEastAsia"/>
          <w:color w:val="0070C0"/>
          <w:lang w:eastAsia="zh-CN"/>
        </w:rPr>
        <w:t>Discus</w:t>
      </w:r>
      <w:r w:rsidR="00F6028D">
        <w:rPr>
          <w:rFonts w:eastAsiaTheme="minorEastAsia"/>
          <w:color w:val="0070C0"/>
          <w:lang w:eastAsia="zh-CN"/>
        </w:rPr>
        <w:t>s</w:t>
      </w:r>
      <w:r w:rsidR="002C1DD8">
        <w:rPr>
          <w:rFonts w:eastAsiaTheme="minorEastAsia"/>
          <w:color w:val="0070C0"/>
          <w:lang w:eastAsia="zh-CN"/>
        </w:rPr>
        <w:t xml:space="preserve"> and identify the </w:t>
      </w:r>
      <w:r w:rsidR="00F6028D">
        <w:rPr>
          <w:rFonts w:eastAsiaTheme="minorEastAsia"/>
          <w:color w:val="0070C0"/>
          <w:lang w:eastAsia="zh-CN"/>
        </w:rPr>
        <w:t xml:space="preserve">potential impact on UE/BS performance requirement based on RAN1 feature, and discuss the details test parameters to </w:t>
      </w:r>
      <w:r w:rsidR="00F6028D" w:rsidRPr="00F6028D">
        <w:rPr>
          <w:rFonts w:eastAsiaTheme="minorEastAsia"/>
          <w:color w:val="0070C0"/>
          <w:lang w:eastAsia="zh-CN"/>
        </w:rPr>
        <w:t>facilitate the test case setup for requirements</w:t>
      </w:r>
      <w:r w:rsidR="00F6028D">
        <w:rPr>
          <w:rFonts w:eastAsiaTheme="minorEastAsia"/>
          <w:color w:val="0070C0"/>
          <w:lang w:eastAsia="zh-CN"/>
        </w:rPr>
        <w:t xml:space="preserve"> to minimize the open issues</w:t>
      </w:r>
    </w:p>
    <w:p w14:paraId="52A58032" w14:textId="5A4378D3"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F6028D">
        <w:rPr>
          <w:rFonts w:eastAsiaTheme="minorEastAsia"/>
          <w:color w:val="0070C0"/>
          <w:lang w:eastAsia="zh-CN"/>
        </w:rPr>
        <w:t>Further discuss the left open issue and the details test parameters to facilitate the test case setup for requirements to minimize the open issues for 2</w:t>
      </w:r>
      <w:r w:rsidR="00F6028D" w:rsidRPr="00F6028D">
        <w:rPr>
          <w:rFonts w:eastAsiaTheme="minorEastAsia"/>
          <w:color w:val="0070C0"/>
          <w:vertAlign w:val="superscript"/>
          <w:lang w:eastAsia="zh-CN"/>
        </w:rPr>
        <w:t>nd</w:t>
      </w:r>
      <w:r w:rsidR="00F6028D">
        <w:rPr>
          <w:rFonts w:eastAsiaTheme="minorEastAsia"/>
          <w:color w:val="0070C0"/>
          <w:lang w:eastAsia="zh-CN"/>
        </w:rPr>
        <w:t xml:space="preserve"> round</w:t>
      </w:r>
    </w:p>
    <w:p w14:paraId="609286E5" w14:textId="367FDBE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552143">
        <w:rPr>
          <w:lang w:eastAsia="ja-JP"/>
        </w:rPr>
        <w:t>: PDSCH demodualtion requirements</w:t>
      </w:r>
    </w:p>
    <w:p w14:paraId="5CC47290" w14:textId="760CDE58" w:rsidR="00AC45C8" w:rsidRPr="00805BE8" w:rsidRDefault="00AC45C8" w:rsidP="00AC45C8">
      <w:pPr>
        <w:rPr>
          <w:i/>
          <w:color w:val="0070C0"/>
          <w:lang w:eastAsia="zh-CN"/>
        </w:rPr>
      </w:pPr>
      <w:r>
        <w:rPr>
          <w:rFonts w:hint="eastAsia"/>
          <w:i/>
          <w:color w:val="0070C0"/>
          <w:lang w:eastAsia="zh-CN"/>
        </w:rPr>
        <w:t xml:space="preserve">This </w:t>
      </w:r>
      <w:r>
        <w:rPr>
          <w:i/>
          <w:color w:val="0070C0"/>
          <w:lang w:eastAsia="zh-CN"/>
        </w:rPr>
        <w:t>section</w:t>
      </w:r>
      <w:r>
        <w:rPr>
          <w:rFonts w:hint="eastAsia"/>
          <w:i/>
          <w:color w:val="0070C0"/>
          <w:lang w:eastAsia="zh-CN"/>
        </w:rPr>
        <w:t xml:space="preserve"> contains T-docs with </w:t>
      </w:r>
      <w:r>
        <w:rPr>
          <w:i/>
          <w:color w:val="0070C0"/>
          <w:lang w:eastAsia="zh-CN"/>
        </w:rPr>
        <w:t>corresponding</w:t>
      </w:r>
      <w:r>
        <w:rPr>
          <w:rFonts w:hint="eastAsia"/>
          <w:i/>
          <w:color w:val="0070C0"/>
          <w:lang w:eastAsia="zh-CN"/>
        </w:rPr>
        <w:t xml:space="preserve"> proposals and observations </w:t>
      </w:r>
      <w:r>
        <w:rPr>
          <w:i/>
          <w:color w:val="0070C0"/>
          <w:lang w:eastAsia="zh-CN"/>
        </w:rPr>
        <w:t>submitted</w:t>
      </w:r>
      <w:r>
        <w:rPr>
          <w:rFonts w:hint="eastAsia"/>
          <w:i/>
          <w:color w:val="0070C0"/>
          <w:lang w:eastAsia="zh-CN"/>
        </w:rPr>
        <w:t xml:space="preserve"> to the agenda item </w:t>
      </w:r>
      <w:r>
        <w:rPr>
          <w:i/>
          <w:color w:val="0070C0"/>
          <w:lang w:eastAsia="zh-CN"/>
        </w:rPr>
        <w:t>with</w:t>
      </w:r>
      <w:r>
        <w:rPr>
          <w:rFonts w:hint="eastAsia"/>
          <w:i/>
          <w:color w:val="0070C0"/>
          <w:lang w:eastAsia="zh-CN"/>
        </w:rPr>
        <w:t xml:space="preserve"> general and demodulation requirements (</w:t>
      </w:r>
      <w:r>
        <w:rPr>
          <w:i/>
          <w:color w:val="0070C0"/>
          <w:lang w:eastAsia="zh-CN"/>
        </w:rPr>
        <w:t>6</w:t>
      </w:r>
      <w:r>
        <w:rPr>
          <w:rFonts w:hint="eastAsia"/>
          <w:i/>
          <w:color w:val="0070C0"/>
          <w:lang w:eastAsia="zh-CN"/>
        </w:rPr>
        <w:t xml:space="preserve">.11.3.1 and </w:t>
      </w:r>
      <w:r>
        <w:rPr>
          <w:i/>
          <w:color w:val="0070C0"/>
          <w:lang w:eastAsia="zh-CN"/>
        </w:rPr>
        <w:t>6</w:t>
      </w:r>
      <w:r>
        <w:rPr>
          <w:rFonts w:hint="eastAsia"/>
          <w:i/>
          <w:color w:val="0070C0"/>
          <w:lang w:eastAsia="zh-CN"/>
        </w:rPr>
        <w:t xml:space="preserve">.11.3.2). The </w:t>
      </w:r>
      <w:r>
        <w:rPr>
          <w:i/>
          <w:color w:val="0070C0"/>
          <w:lang w:eastAsia="zh-CN"/>
        </w:rPr>
        <w:t>guideline</w:t>
      </w:r>
      <w:r>
        <w:rPr>
          <w:rFonts w:hint="eastAsia"/>
          <w:i/>
          <w:color w:val="0070C0"/>
          <w:lang w:eastAsia="zh-CN"/>
        </w:rPr>
        <w:t xml:space="preserve"> of this section is to </w:t>
      </w:r>
      <w:r>
        <w:rPr>
          <w:i/>
          <w:color w:val="0070C0"/>
          <w:lang w:eastAsia="zh-CN"/>
        </w:rPr>
        <w:t>identify</w:t>
      </w:r>
      <w:r>
        <w:rPr>
          <w:rFonts w:hint="eastAsia"/>
          <w:i/>
          <w:color w:val="0070C0"/>
          <w:lang w:eastAsia="zh-CN"/>
        </w:rPr>
        <w:t xml:space="preserve"> the work scope of </w:t>
      </w:r>
      <w:r>
        <w:rPr>
          <w:i/>
          <w:color w:val="0070C0"/>
          <w:lang w:eastAsia="zh-CN"/>
        </w:rPr>
        <w:t>demodulation parts</w:t>
      </w:r>
      <w:r>
        <w:rPr>
          <w:rFonts w:hint="eastAsia"/>
          <w:i/>
          <w:color w:val="0070C0"/>
          <w:lang w:eastAsia="zh-CN"/>
        </w:rPr>
        <w:t xml:space="preserve"> based on RAN1 features. Based on the test scope, the related test case design should be specified to verify the </w:t>
      </w:r>
      <w:r>
        <w:rPr>
          <w:i/>
          <w:color w:val="0070C0"/>
          <w:lang w:eastAsia="zh-CN"/>
        </w:rPr>
        <w:t>functionality</w:t>
      </w:r>
      <w:r>
        <w:rPr>
          <w:rFonts w:hint="eastAsia"/>
          <w:i/>
          <w:color w:val="0070C0"/>
          <w:lang w:eastAsia="zh-CN"/>
        </w:rPr>
        <w:t xml:space="preserve"> of RAN1 feature </w:t>
      </w:r>
    </w:p>
    <w:p w14:paraId="1D4E37EE" w14:textId="77777777" w:rsidR="00AC45C8" w:rsidRPr="00AC45C8" w:rsidRDefault="00AC45C8" w:rsidP="00035C50">
      <w:pPr>
        <w:rPr>
          <w:i/>
          <w:color w:val="0070C0"/>
          <w:lang w:eastAsia="zh-CN"/>
        </w:rPr>
      </w:pPr>
    </w:p>
    <w:p w14:paraId="6D4B85E1" w14:textId="023CA4DB" w:rsidR="00484C5D" w:rsidRPr="00CB0305" w:rsidRDefault="00484C5D" w:rsidP="00B831AE">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81"/>
        <w:gridCol w:w="1164"/>
        <w:gridCol w:w="7286"/>
      </w:tblGrid>
      <w:tr w:rsidR="00484C5D" w:rsidRPr="00F53FE2" w14:paraId="0411894B" w14:textId="77777777" w:rsidTr="006743D9">
        <w:trPr>
          <w:trHeight w:val="468"/>
        </w:trPr>
        <w:tc>
          <w:tcPr>
            <w:tcW w:w="137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88"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7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40502" w14:paraId="0689F0A6" w14:textId="77777777" w:rsidTr="006743D9">
        <w:trPr>
          <w:trHeight w:val="468"/>
        </w:trPr>
        <w:tc>
          <w:tcPr>
            <w:tcW w:w="1139" w:type="dxa"/>
          </w:tcPr>
          <w:p w14:paraId="14A6DC64" w14:textId="7CEC60B4" w:rsidR="00440502" w:rsidRDefault="00440502" w:rsidP="00805BE8">
            <w:pPr>
              <w:spacing w:before="120" w:after="120"/>
              <w:rPr>
                <w:rFonts w:eastAsiaTheme="minorEastAsia"/>
                <w:lang w:eastAsia="zh-CN"/>
              </w:rPr>
            </w:pPr>
            <w:r>
              <w:rPr>
                <w:rFonts w:eastAsiaTheme="minorEastAsia"/>
                <w:lang w:eastAsia="zh-CN"/>
              </w:rPr>
              <w:t>R4-2003636</w:t>
            </w:r>
          </w:p>
        </w:tc>
        <w:tc>
          <w:tcPr>
            <w:tcW w:w="1206" w:type="dxa"/>
          </w:tcPr>
          <w:p w14:paraId="6061985B" w14:textId="233A6DAD" w:rsidR="00440502" w:rsidRDefault="00440502"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86" w:type="dxa"/>
          </w:tcPr>
          <w:p w14:paraId="71685A2C" w14:textId="2F9478BB" w:rsidR="00BF7348" w:rsidRDefault="00BF7348" w:rsidP="00BF7348">
            <w:pPr>
              <w:spacing w:before="120" w:after="120"/>
              <w:rPr>
                <w:rFonts w:eastAsiaTheme="minorEastAsia"/>
                <w:lang w:eastAsia="zh-CN"/>
              </w:rPr>
            </w:pPr>
            <w:r>
              <w:rPr>
                <w:rFonts w:eastAsiaTheme="minorEastAsia"/>
                <w:lang w:eastAsia="zh-CN"/>
              </w:rPr>
              <w:t xml:space="preserve">Proposal 1: </w:t>
            </w:r>
            <w:r w:rsidRPr="00BF7348">
              <w:rPr>
                <w:rFonts w:eastAsiaTheme="minorEastAsia"/>
                <w:lang w:eastAsia="zh-CN"/>
              </w:rPr>
              <w:t>Introduce PDSCH demodulation test cases for Single-DCI based on NCJT Multi-TRP/Panel transmission (eMBB) besides of Multi-DCI based on test cases</w:t>
            </w:r>
          </w:p>
          <w:p w14:paraId="0ADA5202" w14:textId="75DB4613" w:rsidR="00BF7348" w:rsidRDefault="00BF7348" w:rsidP="00BF7348">
            <w:pPr>
              <w:spacing w:before="120" w:after="120"/>
              <w:rPr>
                <w:rFonts w:eastAsiaTheme="minorEastAsia"/>
                <w:lang w:eastAsia="zh-CN"/>
              </w:rPr>
            </w:pPr>
            <w:r>
              <w:rPr>
                <w:rFonts w:eastAsiaTheme="minorEastAsia"/>
                <w:lang w:eastAsia="zh-CN"/>
              </w:rPr>
              <w:t xml:space="preserve">Proposal 2: </w:t>
            </w:r>
            <w:r w:rsidRPr="00BF7348">
              <w:rPr>
                <w:rFonts w:eastAsiaTheme="minorEastAsia"/>
                <w:lang w:eastAsia="zh-CN"/>
              </w:rPr>
              <w:t>Deprioritize detailed test case design for  URLLC test cases pending on the progress on test case design for eMBB based NCJT Multi-TRP/Panel transmission test cases and normal URLLC test cases under Rel-16 URLLC WI.</w:t>
            </w:r>
          </w:p>
          <w:p w14:paraId="781C50C4" w14:textId="51CDEBF4" w:rsidR="00BF7348" w:rsidRDefault="00BF7348" w:rsidP="00BF7348">
            <w:pPr>
              <w:spacing w:before="120" w:after="120"/>
              <w:rPr>
                <w:rFonts w:eastAsiaTheme="minorEastAsia"/>
                <w:lang w:eastAsia="zh-CN"/>
              </w:rPr>
            </w:pPr>
            <w:r>
              <w:rPr>
                <w:rFonts w:eastAsiaTheme="minorEastAsia"/>
                <w:lang w:eastAsia="zh-CN"/>
              </w:rPr>
              <w:t xml:space="preserve">Proposal 3: </w:t>
            </w:r>
            <w:r w:rsidRPr="00BF7348">
              <w:rPr>
                <w:rFonts w:eastAsiaTheme="minorEastAsia"/>
                <w:lang w:eastAsia="zh-CN"/>
              </w:rPr>
              <w:t>For URLLC relevant test cases, RAN4 only focused on test scope discussion in Q2 2020</w:t>
            </w:r>
          </w:p>
          <w:p w14:paraId="63E1DC0F" w14:textId="787371D9" w:rsidR="00BF7348" w:rsidRDefault="00BF7348" w:rsidP="00BF7348">
            <w:pPr>
              <w:spacing w:before="120" w:after="120"/>
              <w:rPr>
                <w:rFonts w:eastAsiaTheme="minorEastAsia"/>
                <w:lang w:eastAsia="zh-CN"/>
              </w:rPr>
            </w:pPr>
            <w:r>
              <w:rPr>
                <w:rFonts w:eastAsiaTheme="minorEastAsia"/>
                <w:lang w:eastAsia="zh-CN"/>
              </w:rPr>
              <w:t xml:space="preserve">Proposal 4: </w:t>
            </w:r>
            <w:r w:rsidRPr="00BF7348">
              <w:rPr>
                <w:rFonts w:eastAsiaTheme="minorEastAsia"/>
                <w:lang w:eastAsia="zh-CN"/>
              </w:rPr>
              <w:t>If needed, Rel-16 DMRS functionality verification for PDSCH can jointly verified with other test cases i.e. Mutil-TRP/Panel test cases</w:t>
            </w:r>
          </w:p>
          <w:p w14:paraId="7FE37987" w14:textId="213A621B" w:rsidR="00BF7348" w:rsidRDefault="00BF7348" w:rsidP="00BF7348">
            <w:pPr>
              <w:spacing w:before="120" w:after="120"/>
              <w:rPr>
                <w:rFonts w:eastAsiaTheme="minorEastAsia"/>
                <w:lang w:eastAsia="zh-CN"/>
              </w:rPr>
            </w:pPr>
            <w:r>
              <w:rPr>
                <w:rFonts w:eastAsiaTheme="minorEastAsia"/>
                <w:lang w:eastAsia="zh-CN"/>
              </w:rPr>
              <w:t xml:space="preserve">Proposal 5: </w:t>
            </w:r>
            <w:r w:rsidRPr="00BF7348">
              <w:rPr>
                <w:rFonts w:eastAsiaTheme="minorEastAsia"/>
                <w:lang w:eastAsia="zh-CN"/>
              </w:rPr>
              <w:t>No need to introduce PUSCH performance requirements for Rel-16 DMRS enhancement</w:t>
            </w:r>
          </w:p>
          <w:p w14:paraId="1B1EC576" w14:textId="728A8792" w:rsidR="00440502" w:rsidRPr="00BF7348" w:rsidRDefault="00BF7348" w:rsidP="00805BE8">
            <w:pPr>
              <w:spacing w:before="120" w:after="120"/>
              <w:rPr>
                <w:rFonts w:eastAsiaTheme="minorEastAsia"/>
                <w:lang w:eastAsia="zh-CN"/>
              </w:rPr>
            </w:pPr>
            <w:r>
              <w:rPr>
                <w:rFonts w:eastAsiaTheme="minorEastAsia"/>
                <w:lang w:eastAsia="zh-CN"/>
              </w:rPr>
              <w:t xml:space="preserve">Proposal 6: </w:t>
            </w:r>
            <w:r w:rsidRPr="00BF7348">
              <w:rPr>
                <w:rFonts w:eastAsiaTheme="minorEastAsia"/>
                <w:lang w:eastAsia="zh-CN"/>
              </w:rPr>
              <w:t xml:space="preserve">The issue: CSI-RS interference from neighbouring cells and/or sectors is not relevant to the features introduced in e-MIMO WI, and we suggest to discuss this issue under TEI-15 </w:t>
            </w:r>
            <w:r w:rsidR="00A11D8B">
              <w:rPr>
                <w:rFonts w:eastAsiaTheme="minorEastAsia"/>
                <w:lang w:eastAsia="zh-CN"/>
              </w:rPr>
              <w:t>WI</w:t>
            </w:r>
          </w:p>
        </w:tc>
      </w:tr>
      <w:tr w:rsidR="00497E8D" w14:paraId="2B7DB2CC" w14:textId="77777777" w:rsidTr="006743D9">
        <w:trPr>
          <w:trHeight w:val="468"/>
        </w:trPr>
        <w:tc>
          <w:tcPr>
            <w:tcW w:w="1373" w:type="dxa"/>
          </w:tcPr>
          <w:p w14:paraId="58B99870" w14:textId="4E4C1DDE" w:rsidR="00497E8D" w:rsidRDefault="00497E8D" w:rsidP="00805BE8">
            <w:pPr>
              <w:spacing w:before="120" w:after="120"/>
              <w:rPr>
                <w:rFonts w:eastAsiaTheme="minorEastAsia"/>
                <w:lang w:eastAsia="zh-CN"/>
              </w:rPr>
            </w:pPr>
            <w:r>
              <w:rPr>
                <w:rFonts w:eastAsiaTheme="minorEastAsia"/>
                <w:lang w:eastAsia="zh-CN"/>
              </w:rPr>
              <w:t>R4-2003885</w:t>
            </w:r>
          </w:p>
        </w:tc>
        <w:tc>
          <w:tcPr>
            <w:tcW w:w="1088" w:type="dxa"/>
          </w:tcPr>
          <w:p w14:paraId="6319EA7C" w14:textId="15D9246A" w:rsidR="00497E8D" w:rsidRDefault="00497E8D"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170" w:type="dxa"/>
          </w:tcPr>
          <w:p w14:paraId="37230739" w14:textId="60A08654" w:rsidR="001C48BE" w:rsidRDefault="001C48BE" w:rsidP="001C48BE">
            <w:pPr>
              <w:spacing w:before="120" w:after="120"/>
            </w:pPr>
            <w:r>
              <w:t xml:space="preserve">Proposal 1: </w:t>
            </w:r>
            <w:r w:rsidRPr="001C48BE">
              <w:t>Introduce test cases with 2 TRPs/Panels configured associated with different TCI sates and QCL-info signals</w:t>
            </w:r>
          </w:p>
          <w:p w14:paraId="55D8E50E" w14:textId="2E71EC58" w:rsidR="001C48BE" w:rsidRDefault="00E565C5" w:rsidP="001C48BE">
            <w:pPr>
              <w:spacing w:before="120" w:after="120"/>
            </w:pPr>
            <w:r>
              <w:t>Proposal 2</w:t>
            </w:r>
            <w:r w:rsidR="001C48BE">
              <w:t xml:space="preserve">: </w:t>
            </w:r>
            <w:r w:rsidRPr="00E565C5">
              <w:t>From time/frequency sync</w:t>
            </w:r>
            <w:r>
              <w:t>hronization among multi-TRP/Pan</w:t>
            </w:r>
            <w:r w:rsidRPr="00E565C5">
              <w:t>el transmission aspect, RAN4 test design need to ensure receiver implementation agnostic meanwhile the requirements defined should be based on the assumption with single FFT operation</w:t>
            </w:r>
          </w:p>
          <w:p w14:paraId="7CD831A2" w14:textId="5D4FEAD7" w:rsidR="001C48BE" w:rsidRDefault="00E565C5" w:rsidP="001C48BE">
            <w:pPr>
              <w:spacing w:before="120" w:after="120"/>
            </w:pPr>
            <w:r>
              <w:t>Proposal 3</w:t>
            </w:r>
            <w:r w:rsidR="001C48BE">
              <w:t xml:space="preserve">: </w:t>
            </w:r>
            <w:r w:rsidRPr="00E565C5">
              <w:t>From Rx bea</w:t>
            </w:r>
            <w:r>
              <w:t>m direction among multi-TRP/Pa</w:t>
            </w:r>
            <w:r w:rsidRPr="00E565C5">
              <w:t>nel transmission (FR2 only) aspect, RAN4 only introduce test cases based on the assumption of UE only supporting single Rx beam direction.</w:t>
            </w:r>
          </w:p>
          <w:p w14:paraId="11C32CFA" w14:textId="3F94FB72" w:rsidR="00C5723F" w:rsidRDefault="00C5723F" w:rsidP="001C48BE">
            <w:pPr>
              <w:spacing w:before="120" w:after="120"/>
            </w:pPr>
            <w:r>
              <w:t>Proposal 4: Detailed TCI state configuration as following</w:t>
            </w:r>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989"/>
              <w:gridCol w:w="1284"/>
              <w:gridCol w:w="1888"/>
              <w:gridCol w:w="1888"/>
            </w:tblGrid>
            <w:tr w:rsidR="00481266" w:rsidRPr="00AC3283" w14:paraId="5BF8C645" w14:textId="77777777" w:rsidTr="00481266">
              <w:trPr>
                <w:trHeight w:val="153"/>
                <w:jc w:val="center"/>
              </w:trPr>
              <w:tc>
                <w:tcPr>
                  <w:tcW w:w="1043" w:type="dxa"/>
                  <w:shd w:val="clear" w:color="auto" w:fill="auto"/>
                  <w:vAlign w:val="center"/>
                </w:tcPr>
                <w:p w14:paraId="683CA34F" w14:textId="77777777" w:rsidR="00481266" w:rsidRPr="00AB6BC9" w:rsidRDefault="00481266" w:rsidP="00481266">
                  <w:pPr>
                    <w:keepNext/>
                    <w:keepLines/>
                    <w:spacing w:after="0"/>
                    <w:rPr>
                      <w:rFonts w:asciiTheme="minorHAnsi" w:hAnsiTheme="minorHAnsi" w:cstheme="minorHAnsi"/>
                      <w:sz w:val="16"/>
                      <w:szCs w:val="16"/>
                      <w:lang w:eastAsia="zh-CN"/>
                    </w:rPr>
                  </w:pPr>
                  <w:r>
                    <w:rPr>
                      <w:rFonts w:asciiTheme="minorHAnsi" w:hAnsiTheme="minorHAnsi" w:cstheme="minorHAnsi" w:hint="eastAsia"/>
                      <w:sz w:val="16"/>
                      <w:szCs w:val="16"/>
                      <w:lang w:eastAsia="zh-CN"/>
                    </w:rPr>
                    <w:t>TCI index</w:t>
                  </w:r>
                </w:p>
              </w:tc>
              <w:tc>
                <w:tcPr>
                  <w:tcW w:w="2123" w:type="dxa"/>
                  <w:gridSpan w:val="2"/>
                  <w:tcBorders>
                    <w:top w:val="single" w:sz="4" w:space="0" w:color="auto"/>
                    <w:left w:val="single" w:sz="4" w:space="0" w:color="auto"/>
                    <w:right w:val="single" w:sz="4" w:space="0" w:color="auto"/>
                  </w:tcBorders>
                  <w:shd w:val="clear" w:color="auto" w:fill="auto"/>
                  <w:vAlign w:val="center"/>
                </w:tcPr>
                <w:p w14:paraId="7951F53F" w14:textId="77777777" w:rsidR="00481266" w:rsidRPr="00AB6BC9" w:rsidRDefault="00481266" w:rsidP="00481266">
                  <w:pPr>
                    <w:keepNext/>
                    <w:keepLines/>
                    <w:spacing w:after="0"/>
                    <w:rPr>
                      <w:rFonts w:asciiTheme="minorHAnsi" w:hAnsiTheme="minorHAnsi" w:cstheme="minorHAnsi"/>
                      <w:sz w:val="16"/>
                      <w:szCs w:val="16"/>
                      <w:lang w:eastAsia="zh-CN"/>
                    </w:rPr>
                  </w:pPr>
                  <w:r>
                    <w:rPr>
                      <w:rFonts w:asciiTheme="minorHAnsi" w:hAnsiTheme="minorHAnsi" w:cstheme="minorHAnsi" w:hint="eastAsia"/>
                      <w:sz w:val="16"/>
                      <w:szCs w:val="16"/>
                      <w:lang w:eastAsia="zh-CN"/>
                    </w:rPr>
                    <w:t>Information</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583A7323" w14:textId="77777777" w:rsidR="00481266" w:rsidRPr="00AB6BC9" w:rsidRDefault="00481266" w:rsidP="00481266">
                  <w:pPr>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FR1</w:t>
                  </w:r>
                </w:p>
              </w:tc>
              <w:tc>
                <w:tcPr>
                  <w:tcW w:w="1947" w:type="dxa"/>
                  <w:tcBorders>
                    <w:top w:val="single" w:sz="4" w:space="0" w:color="auto"/>
                    <w:left w:val="single" w:sz="4" w:space="0" w:color="auto"/>
                    <w:bottom w:val="single" w:sz="4" w:space="0" w:color="auto"/>
                    <w:right w:val="single" w:sz="4" w:space="0" w:color="auto"/>
                  </w:tcBorders>
                  <w:vAlign w:val="center"/>
                </w:tcPr>
                <w:p w14:paraId="555FEC4A" w14:textId="77777777" w:rsidR="00481266" w:rsidRPr="00AB6BC9" w:rsidRDefault="00481266" w:rsidP="00481266">
                  <w:pPr>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FR2</w:t>
                  </w:r>
                </w:p>
              </w:tc>
            </w:tr>
            <w:tr w:rsidR="00481266" w:rsidRPr="00AC3283" w14:paraId="583E43AF" w14:textId="77777777" w:rsidTr="00481266">
              <w:trPr>
                <w:trHeight w:val="437"/>
                <w:jc w:val="center"/>
              </w:trPr>
              <w:tc>
                <w:tcPr>
                  <w:tcW w:w="1043" w:type="dxa"/>
                  <w:vMerge w:val="restart"/>
                  <w:shd w:val="clear" w:color="auto" w:fill="auto"/>
                  <w:vAlign w:val="center"/>
                </w:tcPr>
                <w:p w14:paraId="71DB3AC7"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TCI state #0</w:t>
                  </w:r>
                </w:p>
              </w:tc>
              <w:tc>
                <w:tcPr>
                  <w:tcW w:w="802" w:type="dxa"/>
                  <w:vMerge w:val="restart"/>
                  <w:tcBorders>
                    <w:top w:val="single" w:sz="4" w:space="0" w:color="auto"/>
                    <w:left w:val="single" w:sz="4" w:space="0" w:color="auto"/>
                    <w:right w:val="single" w:sz="4" w:space="0" w:color="auto"/>
                  </w:tcBorders>
                  <w:shd w:val="clear" w:color="auto" w:fill="auto"/>
                  <w:vAlign w:val="center"/>
                </w:tcPr>
                <w:p w14:paraId="026ACBD9"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61AF881"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SSB index</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3BC614D"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SSB #0</w:t>
                  </w:r>
                </w:p>
              </w:tc>
              <w:tc>
                <w:tcPr>
                  <w:tcW w:w="1947" w:type="dxa"/>
                  <w:tcBorders>
                    <w:top w:val="single" w:sz="4" w:space="0" w:color="auto"/>
                    <w:left w:val="single" w:sz="4" w:space="0" w:color="auto"/>
                    <w:bottom w:val="single" w:sz="4" w:space="0" w:color="auto"/>
                    <w:right w:val="single" w:sz="4" w:space="0" w:color="auto"/>
                  </w:tcBorders>
                  <w:vAlign w:val="center"/>
                </w:tcPr>
                <w:p w14:paraId="4CEDC228" w14:textId="77777777" w:rsidR="00481266"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SSB #0</w:t>
                  </w:r>
                </w:p>
              </w:tc>
            </w:tr>
            <w:tr w:rsidR="00481266" w:rsidRPr="00AC3283" w14:paraId="304E2540" w14:textId="77777777" w:rsidTr="00481266">
              <w:trPr>
                <w:trHeight w:val="156"/>
                <w:jc w:val="center"/>
              </w:trPr>
              <w:tc>
                <w:tcPr>
                  <w:tcW w:w="1043" w:type="dxa"/>
                  <w:vMerge/>
                  <w:shd w:val="clear" w:color="auto" w:fill="auto"/>
                  <w:vAlign w:val="center"/>
                </w:tcPr>
                <w:p w14:paraId="67B77188"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038B49E6"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19EA7B7"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0E94E2F0"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Type C</w:t>
                  </w:r>
                </w:p>
              </w:tc>
              <w:tc>
                <w:tcPr>
                  <w:tcW w:w="1947" w:type="dxa"/>
                  <w:tcBorders>
                    <w:top w:val="single" w:sz="4" w:space="0" w:color="auto"/>
                    <w:left w:val="single" w:sz="4" w:space="0" w:color="auto"/>
                    <w:bottom w:val="single" w:sz="4" w:space="0" w:color="auto"/>
                    <w:right w:val="single" w:sz="4" w:space="0" w:color="auto"/>
                  </w:tcBorders>
                  <w:vAlign w:val="center"/>
                </w:tcPr>
                <w:p w14:paraId="00D2C14C"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C</w:t>
                  </w:r>
                </w:p>
              </w:tc>
            </w:tr>
            <w:tr w:rsidR="00481266" w:rsidRPr="00AC3283" w14:paraId="6ACD7ED5" w14:textId="77777777" w:rsidTr="00481266">
              <w:trPr>
                <w:trHeight w:val="156"/>
                <w:jc w:val="center"/>
              </w:trPr>
              <w:tc>
                <w:tcPr>
                  <w:tcW w:w="1043" w:type="dxa"/>
                  <w:vMerge/>
                  <w:shd w:val="clear" w:color="auto" w:fill="auto"/>
                  <w:vAlign w:val="center"/>
                </w:tcPr>
                <w:p w14:paraId="40F7DB46"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val="restart"/>
                  <w:tcBorders>
                    <w:top w:val="single" w:sz="4" w:space="0" w:color="auto"/>
                    <w:left w:val="single" w:sz="4" w:space="0" w:color="auto"/>
                    <w:right w:val="single" w:sz="4" w:space="0" w:color="auto"/>
                  </w:tcBorders>
                  <w:shd w:val="clear" w:color="auto" w:fill="auto"/>
                  <w:vAlign w:val="center"/>
                </w:tcPr>
                <w:p w14:paraId="7FA3D54B"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B3AA411"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SSB index</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23B509E7"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7349A1B4"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SSB #0</w:t>
                  </w:r>
                </w:p>
              </w:tc>
            </w:tr>
            <w:tr w:rsidR="00481266" w:rsidRPr="00AC3283" w14:paraId="7928C85A" w14:textId="77777777" w:rsidTr="00481266">
              <w:trPr>
                <w:trHeight w:val="156"/>
                <w:jc w:val="center"/>
              </w:trPr>
              <w:tc>
                <w:tcPr>
                  <w:tcW w:w="1043" w:type="dxa"/>
                  <w:vMerge/>
                  <w:shd w:val="clear" w:color="auto" w:fill="auto"/>
                  <w:vAlign w:val="center"/>
                </w:tcPr>
                <w:p w14:paraId="6887A8BD"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37614223"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9330CA3"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26788D7A"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79D84700"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D</w:t>
                  </w:r>
                </w:p>
              </w:tc>
            </w:tr>
            <w:tr w:rsidR="00481266" w:rsidRPr="00AC3283" w14:paraId="31E2949A" w14:textId="77777777" w:rsidTr="00481266">
              <w:trPr>
                <w:trHeight w:val="426"/>
                <w:jc w:val="center"/>
              </w:trPr>
              <w:tc>
                <w:tcPr>
                  <w:tcW w:w="1043" w:type="dxa"/>
                  <w:vMerge w:val="restart"/>
                  <w:shd w:val="clear" w:color="auto" w:fill="auto"/>
                  <w:vAlign w:val="center"/>
                </w:tcPr>
                <w:p w14:paraId="2C9B208E"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TCI state #1</w:t>
                  </w:r>
                </w:p>
              </w:tc>
              <w:tc>
                <w:tcPr>
                  <w:tcW w:w="802" w:type="dxa"/>
                  <w:vMerge w:val="restart"/>
                  <w:tcBorders>
                    <w:left w:val="single" w:sz="4" w:space="0" w:color="auto"/>
                    <w:right w:val="single" w:sz="4" w:space="0" w:color="auto"/>
                  </w:tcBorders>
                  <w:shd w:val="clear" w:color="auto" w:fill="auto"/>
                  <w:vAlign w:val="center"/>
                </w:tcPr>
                <w:p w14:paraId="563CA4CD"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F8B35AB"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A96E239" w14:textId="77777777" w:rsidR="00481266" w:rsidRPr="00AB6BC9" w:rsidRDefault="00481266" w:rsidP="00481266">
                  <w:pPr>
                    <w:spacing w:after="0"/>
                    <w:jc w:val="center"/>
                    <w:rPr>
                      <w:rFonts w:asciiTheme="minorHAnsi" w:hAnsiTheme="minorHAnsi" w:cstheme="minorHAnsi"/>
                      <w:sz w:val="16"/>
                      <w:szCs w:val="16"/>
                    </w:rPr>
                  </w:pPr>
                  <w:r w:rsidRPr="0087234B">
                    <w:rPr>
                      <w:rFonts w:asciiTheme="minorHAnsi" w:hAnsiTheme="minorHAnsi" w:cstheme="minorHAnsi"/>
                      <w:sz w:val="16"/>
                      <w:szCs w:val="16"/>
                      <w:highlight w:val="yellow"/>
                    </w:rPr>
                    <w:t>CSI-RS resource 1</w:t>
                  </w:r>
                  <w:r w:rsidRPr="00AB6BC9">
                    <w:rPr>
                      <w:rFonts w:asciiTheme="minorHAnsi" w:hAnsiTheme="minorHAnsi" w:cstheme="minorHAnsi"/>
                      <w:sz w:val="16"/>
                      <w:szCs w:val="16"/>
                    </w:rPr>
                    <w:t xml:space="preserve"> from ‘CSI-RS for tracking’ configuration</w:t>
                  </w:r>
                </w:p>
              </w:tc>
              <w:tc>
                <w:tcPr>
                  <w:tcW w:w="1947" w:type="dxa"/>
                  <w:tcBorders>
                    <w:top w:val="single" w:sz="4" w:space="0" w:color="auto"/>
                    <w:left w:val="single" w:sz="4" w:space="0" w:color="auto"/>
                    <w:bottom w:val="single" w:sz="4" w:space="0" w:color="auto"/>
                    <w:right w:val="single" w:sz="4" w:space="0" w:color="auto"/>
                  </w:tcBorders>
                  <w:vAlign w:val="center"/>
                </w:tcPr>
                <w:p w14:paraId="19717D5A"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highlight w:val="yellow"/>
                    </w:rPr>
                    <w:t>CSI-RS resource 1</w:t>
                  </w:r>
                  <w:r w:rsidRPr="0024024D">
                    <w:rPr>
                      <w:rFonts w:asciiTheme="minorHAnsi" w:hAnsiTheme="minorHAnsi" w:cstheme="minorHAnsi"/>
                      <w:sz w:val="16"/>
                      <w:szCs w:val="16"/>
                    </w:rPr>
                    <w:t xml:space="preserve"> from ‘CSI-RS for tracking’ configuration</w:t>
                  </w:r>
                </w:p>
              </w:tc>
            </w:tr>
            <w:tr w:rsidR="00481266" w:rsidRPr="00AC3283" w14:paraId="7751F41E" w14:textId="77777777" w:rsidTr="00481266">
              <w:trPr>
                <w:trHeight w:val="156"/>
                <w:jc w:val="center"/>
              </w:trPr>
              <w:tc>
                <w:tcPr>
                  <w:tcW w:w="1043" w:type="dxa"/>
                  <w:vMerge/>
                  <w:shd w:val="clear" w:color="auto" w:fill="auto"/>
                  <w:vAlign w:val="center"/>
                </w:tcPr>
                <w:p w14:paraId="5C6BA68B"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28E11118"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D597D17"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D20BE1C"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Type A</w:t>
                  </w:r>
                </w:p>
              </w:tc>
              <w:tc>
                <w:tcPr>
                  <w:tcW w:w="1947" w:type="dxa"/>
                  <w:tcBorders>
                    <w:top w:val="single" w:sz="4" w:space="0" w:color="auto"/>
                    <w:left w:val="single" w:sz="4" w:space="0" w:color="auto"/>
                    <w:bottom w:val="single" w:sz="4" w:space="0" w:color="auto"/>
                    <w:right w:val="single" w:sz="4" w:space="0" w:color="auto"/>
                  </w:tcBorders>
                  <w:vAlign w:val="center"/>
                </w:tcPr>
                <w:p w14:paraId="7C2A2171"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A</w:t>
                  </w:r>
                </w:p>
              </w:tc>
            </w:tr>
            <w:tr w:rsidR="00481266" w:rsidRPr="00AC3283" w14:paraId="6EB0922D" w14:textId="77777777" w:rsidTr="00481266">
              <w:trPr>
                <w:trHeight w:val="52"/>
                <w:jc w:val="center"/>
              </w:trPr>
              <w:tc>
                <w:tcPr>
                  <w:tcW w:w="1043" w:type="dxa"/>
                  <w:vMerge/>
                  <w:shd w:val="clear" w:color="auto" w:fill="auto"/>
                  <w:vAlign w:val="center"/>
                </w:tcPr>
                <w:p w14:paraId="1E0F1DB5"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val="restart"/>
                  <w:tcBorders>
                    <w:left w:val="single" w:sz="4" w:space="0" w:color="auto"/>
                    <w:right w:val="single" w:sz="4" w:space="0" w:color="auto"/>
                  </w:tcBorders>
                  <w:shd w:val="clear" w:color="auto" w:fill="auto"/>
                  <w:vAlign w:val="center"/>
                </w:tcPr>
                <w:p w14:paraId="44F37781"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B3C6608"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7231666"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481F2A8F"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highlight w:val="yellow"/>
                    </w:rPr>
                    <w:t>CSI-RS resource 1</w:t>
                  </w:r>
                  <w:r w:rsidRPr="0024024D">
                    <w:rPr>
                      <w:rFonts w:asciiTheme="minorHAnsi" w:hAnsiTheme="minorHAnsi" w:cstheme="minorHAnsi"/>
                      <w:sz w:val="16"/>
                      <w:szCs w:val="16"/>
                    </w:rPr>
                    <w:t xml:space="preserve"> from ‘CSI-RS for tracking’ configuration</w:t>
                  </w:r>
                </w:p>
              </w:tc>
            </w:tr>
            <w:tr w:rsidR="00481266" w:rsidRPr="00AC3283" w14:paraId="5F4C5D02" w14:textId="77777777" w:rsidTr="00481266">
              <w:trPr>
                <w:trHeight w:val="156"/>
                <w:jc w:val="center"/>
              </w:trPr>
              <w:tc>
                <w:tcPr>
                  <w:tcW w:w="1043" w:type="dxa"/>
                  <w:vMerge/>
                  <w:shd w:val="clear" w:color="auto" w:fill="auto"/>
                  <w:vAlign w:val="center"/>
                </w:tcPr>
                <w:p w14:paraId="06E4CD93"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right w:val="single" w:sz="4" w:space="0" w:color="auto"/>
                  </w:tcBorders>
                  <w:shd w:val="clear" w:color="auto" w:fill="auto"/>
                  <w:vAlign w:val="center"/>
                </w:tcPr>
                <w:p w14:paraId="12AF3262"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62C92FF"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57101FB8"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209DC2F1"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D</w:t>
                  </w:r>
                </w:p>
              </w:tc>
            </w:tr>
            <w:tr w:rsidR="00481266" w:rsidRPr="00AC3283" w14:paraId="695330FF" w14:textId="77777777" w:rsidTr="00481266">
              <w:trPr>
                <w:trHeight w:val="426"/>
                <w:jc w:val="center"/>
              </w:trPr>
              <w:tc>
                <w:tcPr>
                  <w:tcW w:w="1043" w:type="dxa"/>
                  <w:vMerge w:val="restart"/>
                  <w:shd w:val="clear" w:color="auto" w:fill="auto"/>
                  <w:vAlign w:val="center"/>
                </w:tcPr>
                <w:p w14:paraId="0F98FE2E" w14:textId="77777777" w:rsidR="00481266" w:rsidRPr="00AB6BC9" w:rsidRDefault="00481266" w:rsidP="00481266">
                  <w:pPr>
                    <w:keepNext/>
                    <w:keepLines/>
                    <w:spacing w:after="0"/>
                    <w:rPr>
                      <w:rFonts w:asciiTheme="minorHAnsi" w:hAnsiTheme="minorHAnsi" w:cstheme="minorHAnsi"/>
                      <w:sz w:val="16"/>
                      <w:szCs w:val="16"/>
                      <w:lang w:eastAsia="zh-CN"/>
                    </w:rPr>
                  </w:pPr>
                  <w:r w:rsidRPr="00AB6BC9">
                    <w:rPr>
                      <w:rFonts w:asciiTheme="minorHAnsi" w:hAnsiTheme="minorHAnsi" w:cstheme="minorHAnsi"/>
                      <w:sz w:val="16"/>
                      <w:szCs w:val="16"/>
                    </w:rPr>
                    <w:t>TCI state #</w:t>
                  </w:r>
                  <w:r w:rsidRPr="00AB6BC9">
                    <w:rPr>
                      <w:rFonts w:asciiTheme="minorHAnsi" w:hAnsiTheme="minorHAnsi" w:cstheme="minorHAnsi"/>
                      <w:sz w:val="16"/>
                      <w:szCs w:val="16"/>
                      <w:lang w:eastAsia="zh-CN"/>
                    </w:rPr>
                    <w:t>2</w:t>
                  </w:r>
                </w:p>
              </w:tc>
              <w:tc>
                <w:tcPr>
                  <w:tcW w:w="802" w:type="dxa"/>
                  <w:vMerge w:val="restart"/>
                  <w:tcBorders>
                    <w:left w:val="single" w:sz="4" w:space="0" w:color="auto"/>
                    <w:right w:val="single" w:sz="4" w:space="0" w:color="auto"/>
                  </w:tcBorders>
                  <w:shd w:val="clear" w:color="auto" w:fill="auto"/>
                  <w:vAlign w:val="center"/>
                </w:tcPr>
                <w:p w14:paraId="7B5BE620"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F985B67"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2F748F8" w14:textId="77777777" w:rsidR="00481266" w:rsidRPr="00AB6BC9" w:rsidRDefault="00481266" w:rsidP="00481266">
                  <w:pPr>
                    <w:spacing w:after="0"/>
                    <w:jc w:val="center"/>
                    <w:rPr>
                      <w:rFonts w:asciiTheme="minorHAnsi" w:hAnsiTheme="minorHAnsi" w:cstheme="minorHAnsi"/>
                      <w:sz w:val="16"/>
                      <w:szCs w:val="16"/>
                    </w:rPr>
                  </w:pPr>
                  <w:r w:rsidRPr="0087234B">
                    <w:rPr>
                      <w:rFonts w:asciiTheme="minorHAnsi" w:hAnsiTheme="minorHAnsi" w:cstheme="minorHAnsi"/>
                      <w:sz w:val="16"/>
                      <w:szCs w:val="16"/>
                      <w:highlight w:val="yellow"/>
                    </w:rPr>
                    <w:t xml:space="preserve">CSI-RS resource </w:t>
                  </w:r>
                  <w:r w:rsidRPr="0087234B">
                    <w:rPr>
                      <w:rFonts w:asciiTheme="minorHAnsi" w:hAnsiTheme="minorHAnsi" w:cstheme="minorHAnsi"/>
                      <w:sz w:val="16"/>
                      <w:szCs w:val="16"/>
                      <w:highlight w:val="yellow"/>
                      <w:lang w:eastAsia="zh-CN"/>
                    </w:rPr>
                    <w:t>2</w:t>
                  </w:r>
                  <w:r w:rsidRPr="00AB6BC9">
                    <w:rPr>
                      <w:rFonts w:asciiTheme="minorHAnsi" w:hAnsiTheme="minorHAnsi" w:cstheme="minorHAnsi"/>
                      <w:sz w:val="16"/>
                      <w:szCs w:val="16"/>
                    </w:rPr>
                    <w:t xml:space="preserve"> from ‘CSI-RS for tracking’ configuration</w:t>
                  </w:r>
                </w:p>
              </w:tc>
              <w:tc>
                <w:tcPr>
                  <w:tcW w:w="1947" w:type="dxa"/>
                  <w:tcBorders>
                    <w:top w:val="single" w:sz="4" w:space="0" w:color="auto"/>
                    <w:left w:val="single" w:sz="4" w:space="0" w:color="auto"/>
                    <w:bottom w:val="single" w:sz="4" w:space="0" w:color="auto"/>
                    <w:right w:val="single" w:sz="4" w:space="0" w:color="auto"/>
                  </w:tcBorders>
                  <w:vAlign w:val="center"/>
                </w:tcPr>
                <w:p w14:paraId="43B74808"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highlight w:val="yellow"/>
                    </w:rPr>
                    <w:t xml:space="preserve">CSI-RS resource </w:t>
                  </w:r>
                  <w:r w:rsidRPr="0024024D">
                    <w:rPr>
                      <w:rFonts w:asciiTheme="minorHAnsi" w:hAnsiTheme="minorHAnsi" w:cstheme="minorHAnsi" w:hint="eastAsia"/>
                      <w:sz w:val="16"/>
                      <w:szCs w:val="16"/>
                      <w:highlight w:val="yellow"/>
                    </w:rPr>
                    <w:t>2</w:t>
                  </w:r>
                  <w:r w:rsidRPr="0024024D">
                    <w:rPr>
                      <w:rFonts w:asciiTheme="minorHAnsi" w:hAnsiTheme="minorHAnsi" w:cstheme="minorHAnsi"/>
                      <w:sz w:val="16"/>
                      <w:szCs w:val="16"/>
                    </w:rPr>
                    <w:t xml:space="preserve"> from ‘CSI-RS for tracking’ configuration</w:t>
                  </w:r>
                </w:p>
              </w:tc>
            </w:tr>
            <w:tr w:rsidR="00481266" w:rsidRPr="00AC3283" w14:paraId="246E4F79" w14:textId="77777777" w:rsidTr="00481266">
              <w:trPr>
                <w:trHeight w:val="156"/>
                <w:jc w:val="center"/>
              </w:trPr>
              <w:tc>
                <w:tcPr>
                  <w:tcW w:w="1043" w:type="dxa"/>
                  <w:vMerge/>
                  <w:shd w:val="clear" w:color="auto" w:fill="auto"/>
                  <w:vAlign w:val="center"/>
                </w:tcPr>
                <w:p w14:paraId="378B9B87"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right w:val="single" w:sz="4" w:space="0" w:color="auto"/>
                  </w:tcBorders>
                  <w:shd w:val="clear" w:color="auto" w:fill="auto"/>
                  <w:vAlign w:val="center"/>
                </w:tcPr>
                <w:p w14:paraId="01DA4B4F"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E87D132"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2B712730"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Type A</w:t>
                  </w:r>
                </w:p>
              </w:tc>
              <w:tc>
                <w:tcPr>
                  <w:tcW w:w="1947" w:type="dxa"/>
                  <w:tcBorders>
                    <w:top w:val="single" w:sz="4" w:space="0" w:color="auto"/>
                    <w:left w:val="single" w:sz="4" w:space="0" w:color="auto"/>
                    <w:bottom w:val="single" w:sz="4" w:space="0" w:color="auto"/>
                    <w:right w:val="single" w:sz="4" w:space="0" w:color="auto"/>
                  </w:tcBorders>
                  <w:vAlign w:val="center"/>
                </w:tcPr>
                <w:p w14:paraId="2EF91383"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A</w:t>
                  </w:r>
                </w:p>
              </w:tc>
            </w:tr>
            <w:tr w:rsidR="00481266" w:rsidRPr="00AC3283" w14:paraId="12381DEA" w14:textId="77777777" w:rsidTr="00481266">
              <w:trPr>
                <w:trHeight w:val="156"/>
                <w:jc w:val="center"/>
              </w:trPr>
              <w:tc>
                <w:tcPr>
                  <w:tcW w:w="1043" w:type="dxa"/>
                  <w:vMerge/>
                  <w:shd w:val="clear" w:color="auto" w:fill="auto"/>
                  <w:vAlign w:val="center"/>
                </w:tcPr>
                <w:p w14:paraId="36EBA85A"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val="restart"/>
                  <w:tcBorders>
                    <w:left w:val="single" w:sz="4" w:space="0" w:color="auto"/>
                    <w:right w:val="single" w:sz="4" w:space="0" w:color="auto"/>
                  </w:tcBorders>
                  <w:shd w:val="clear" w:color="auto" w:fill="auto"/>
                  <w:vAlign w:val="center"/>
                </w:tcPr>
                <w:p w14:paraId="09A664E8"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F79D473"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0FD81426"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6F89BD82"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highlight w:val="yellow"/>
                    </w:rPr>
                    <w:t xml:space="preserve">CSI-RS resource </w:t>
                  </w:r>
                  <w:r w:rsidRPr="0024024D">
                    <w:rPr>
                      <w:rFonts w:asciiTheme="minorHAnsi" w:hAnsiTheme="minorHAnsi" w:cstheme="minorHAnsi" w:hint="eastAsia"/>
                      <w:sz w:val="16"/>
                      <w:szCs w:val="16"/>
                      <w:highlight w:val="yellow"/>
                    </w:rPr>
                    <w:t>1</w:t>
                  </w:r>
                  <w:r w:rsidRPr="0024024D">
                    <w:rPr>
                      <w:rFonts w:asciiTheme="minorHAnsi" w:hAnsiTheme="minorHAnsi" w:cstheme="minorHAnsi"/>
                      <w:sz w:val="16"/>
                      <w:szCs w:val="16"/>
                    </w:rPr>
                    <w:t xml:space="preserve"> from ‘CSI-RS for tracking’ configuration</w:t>
                  </w:r>
                </w:p>
              </w:tc>
            </w:tr>
            <w:tr w:rsidR="00481266" w:rsidRPr="00AC3283" w14:paraId="40471371" w14:textId="77777777" w:rsidTr="00481266">
              <w:trPr>
                <w:trHeight w:val="156"/>
                <w:jc w:val="center"/>
              </w:trPr>
              <w:tc>
                <w:tcPr>
                  <w:tcW w:w="1043" w:type="dxa"/>
                  <w:vMerge/>
                  <w:shd w:val="clear" w:color="auto" w:fill="auto"/>
                  <w:vAlign w:val="center"/>
                </w:tcPr>
                <w:p w14:paraId="0DE04CE3"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70F260C0"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D76A01C"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AE91D79"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0C1C99DB"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D</w:t>
                  </w:r>
                </w:p>
              </w:tc>
            </w:tr>
          </w:tbl>
          <w:p w14:paraId="0CF5151B" w14:textId="52091A3E" w:rsidR="001C48BE" w:rsidRDefault="00E565C5" w:rsidP="001C48BE">
            <w:pPr>
              <w:spacing w:before="120" w:after="120"/>
            </w:pPr>
            <w:r>
              <w:t xml:space="preserve">Proposal </w:t>
            </w:r>
            <w:r w:rsidR="00C5723F">
              <w:t>5</w:t>
            </w:r>
            <w:r w:rsidR="001C48BE">
              <w:t xml:space="preserve">: </w:t>
            </w:r>
            <w:r>
              <w:t>Timing offset between 2TPs/Panels</w:t>
            </w:r>
            <w:r w:rsidR="008D5DA9">
              <w:t xml:space="preserve">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w:rPr>
                  <w:rFonts w:ascii="Cambria Math" w:eastAsia="Cambria Math" w:hAnsi="Cambria Math" w:cstheme="minorHAnsi"/>
                  <w:lang w:eastAsia="zh-CN"/>
                </w:rPr>
                <m:t>={2us, -0.5us}</m:t>
              </m:r>
            </m:oMath>
          </w:p>
          <w:p w14:paraId="5BF91C59" w14:textId="68DB575C" w:rsidR="00C5723F" w:rsidRPr="00C5723F" w:rsidRDefault="00C5723F" w:rsidP="00C5723F">
            <w:pPr>
              <w:pStyle w:val="afe"/>
              <w:numPr>
                <w:ilvl w:val="0"/>
                <w:numId w:val="3"/>
              </w:numPr>
              <w:ind w:firstLineChars="0"/>
            </w:pPr>
            <w:r>
              <w:rPr>
                <w:rFonts w:eastAsiaTheme="minorEastAsia"/>
                <w:lang w:eastAsia="zh-CN"/>
              </w:rPr>
              <w:lastRenderedPageBreak/>
              <w:t>FR1 FDD (15KHz SCS): 2 us, -0.5 us</w:t>
            </w:r>
          </w:p>
          <w:p w14:paraId="5BCF3F3A" w14:textId="2C194567" w:rsidR="00C5723F" w:rsidRPr="00C5723F" w:rsidRDefault="00C5723F" w:rsidP="00C5723F">
            <w:pPr>
              <w:pStyle w:val="afe"/>
              <w:numPr>
                <w:ilvl w:val="0"/>
                <w:numId w:val="3"/>
              </w:numPr>
              <w:ind w:firstLineChars="0"/>
            </w:pPr>
            <w:r>
              <w:rPr>
                <w:rFonts w:eastAsiaTheme="minorEastAsia"/>
                <w:lang w:eastAsia="zh-CN"/>
              </w:rPr>
              <w:t>FR1 TDD (30KHz SCS): 1 us, -0.25 us</w:t>
            </w:r>
          </w:p>
          <w:p w14:paraId="60885503" w14:textId="596F7672" w:rsidR="00C5723F" w:rsidRPr="006736F1" w:rsidRDefault="00C5723F" w:rsidP="00C5723F">
            <w:pPr>
              <w:pStyle w:val="afe"/>
              <w:numPr>
                <w:ilvl w:val="0"/>
                <w:numId w:val="3"/>
              </w:numPr>
              <w:ind w:firstLineChars="0"/>
            </w:pPr>
            <w:r>
              <w:rPr>
                <w:rFonts w:eastAsiaTheme="minorEastAsia"/>
                <w:lang w:eastAsia="zh-CN"/>
              </w:rPr>
              <w:t>FR2 TDD (120KHz SCS): 0.25 us, -0.0625 us</w:t>
            </w:r>
          </w:p>
          <w:p w14:paraId="38B41E37" w14:textId="5BA469B0" w:rsidR="00E565C5" w:rsidRDefault="00E565C5" w:rsidP="001C48BE">
            <w:pPr>
              <w:spacing w:before="120" w:after="120"/>
            </w:pPr>
            <w:r>
              <w:t xml:space="preserve">Proposal </w:t>
            </w:r>
            <w:r w:rsidR="00C5723F">
              <w:t>6</w:t>
            </w:r>
            <w:r>
              <w:t xml:space="preserve">: </w:t>
            </w:r>
            <w:r w:rsidR="00835F68" w:rsidRPr="00835F68">
              <w:t>Frequency offset between 2 TPs/Panels</w:t>
            </w:r>
          </w:p>
          <w:p w14:paraId="21ED52FC" w14:textId="490D9329" w:rsidR="00C5723F" w:rsidRPr="006736F1" w:rsidRDefault="00C5723F" w:rsidP="00C5723F">
            <w:pPr>
              <w:pStyle w:val="afe"/>
              <w:numPr>
                <w:ilvl w:val="0"/>
                <w:numId w:val="3"/>
              </w:numPr>
              <w:ind w:firstLineChars="0"/>
            </w:pPr>
            <w:r>
              <w:rPr>
                <w:rFonts w:eastAsiaTheme="minorEastAsia"/>
                <w:lang w:eastAsia="zh-CN"/>
              </w:rPr>
              <w:t>FR1 FDD (15KHz SCS): 200 Hz</w:t>
            </w:r>
          </w:p>
          <w:p w14:paraId="28954705" w14:textId="492ADD08" w:rsidR="00C5723F" w:rsidRPr="006736F1" w:rsidRDefault="00C5723F" w:rsidP="00C5723F">
            <w:pPr>
              <w:pStyle w:val="afe"/>
              <w:numPr>
                <w:ilvl w:val="0"/>
                <w:numId w:val="3"/>
              </w:numPr>
              <w:ind w:firstLineChars="0"/>
            </w:pPr>
            <w:r>
              <w:rPr>
                <w:rFonts w:eastAsiaTheme="minorEastAsia"/>
                <w:lang w:eastAsia="zh-CN"/>
              </w:rPr>
              <w:t>FR1 TDD (30KHz SCS): 300 Hz</w:t>
            </w:r>
          </w:p>
          <w:p w14:paraId="4D77624C" w14:textId="2CFD9D92" w:rsidR="00C5723F" w:rsidRPr="00C5723F" w:rsidRDefault="00C5723F" w:rsidP="00C5723F">
            <w:pPr>
              <w:pStyle w:val="afe"/>
              <w:numPr>
                <w:ilvl w:val="0"/>
                <w:numId w:val="3"/>
              </w:numPr>
              <w:ind w:firstLineChars="0"/>
            </w:pPr>
            <w:r>
              <w:rPr>
                <w:rFonts w:eastAsiaTheme="minorEastAsia"/>
                <w:lang w:eastAsia="zh-CN"/>
              </w:rPr>
              <w:t>FR2 TDD (120KHz SCS): FFS (0</w:t>
            </w:r>
            <w:r>
              <w:rPr>
                <w:rFonts w:eastAsiaTheme="minorEastAsia" w:hint="eastAsia"/>
                <w:lang w:eastAsia="zh-CN"/>
              </w:rPr>
              <w:t>~</w:t>
            </w:r>
            <w:r>
              <w:rPr>
                <w:rFonts w:eastAsiaTheme="minorEastAsia"/>
                <w:lang w:eastAsia="zh-CN"/>
              </w:rPr>
              <w:t>600Hz</w:t>
            </w:r>
            <w:r>
              <w:rPr>
                <w:rFonts w:eastAsiaTheme="minorEastAsia" w:hint="eastAsia"/>
                <w:lang w:eastAsia="zh-CN"/>
              </w:rPr>
              <w:t>)</w:t>
            </w:r>
          </w:p>
          <w:p w14:paraId="13D6BECC" w14:textId="7B94AD24" w:rsidR="00C5723F" w:rsidRDefault="00C5723F" w:rsidP="001C48BE">
            <w:pPr>
              <w:spacing w:before="120" w:after="120"/>
            </w:pPr>
            <w:r>
              <w:t>Proposal 7:  Introduce below test cases for multi-TRP/Panel transmission schemes (eMBB basis)</w:t>
            </w:r>
          </w:p>
          <w:p w14:paraId="513AC2DE" w14:textId="217EA98A" w:rsidR="00C5723F" w:rsidRPr="00C5723F" w:rsidRDefault="00C5723F" w:rsidP="00C5723F">
            <w:pPr>
              <w:pStyle w:val="afe"/>
              <w:numPr>
                <w:ilvl w:val="0"/>
                <w:numId w:val="3"/>
              </w:numPr>
              <w:ind w:firstLineChars="0"/>
            </w:pPr>
            <w:r>
              <w:rPr>
                <w:rFonts w:eastAsiaTheme="minorEastAsia" w:hint="eastAsia"/>
                <w:lang w:eastAsia="zh-CN"/>
              </w:rPr>
              <w:t>T</w:t>
            </w:r>
            <w:r>
              <w:rPr>
                <w:rFonts w:eastAsiaTheme="minorEastAsia"/>
                <w:lang w:eastAsia="zh-CN"/>
              </w:rPr>
              <w:t>est case 1: single PDCCH based on mutil-TRP/Panel transmission with frequency offset</w:t>
            </w:r>
          </w:p>
          <w:p w14:paraId="766C2822" w14:textId="3C3C5B07"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F</w:t>
            </w:r>
            <w:r>
              <w:rPr>
                <w:rFonts w:eastAsiaTheme="minorEastAsia"/>
                <w:lang w:eastAsia="zh-CN"/>
              </w:rPr>
              <w:t>ull overlapping scheduling PDSCH</w:t>
            </w:r>
          </w:p>
          <w:p w14:paraId="727CDCCE" w14:textId="066E4F78"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Layer combination: 1+1</w:t>
            </w:r>
          </w:p>
          <w:p w14:paraId="50EB6597" w14:textId="618CC234"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Two TCI states:</w:t>
            </w:r>
          </w:p>
          <w:p w14:paraId="70032878" w14:textId="566AD559"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Time offset among TPs: 0 us</w:t>
            </w:r>
          </w:p>
          <w:p w14:paraId="5B879331" w14:textId="40478385"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Frequency offset among 2 TPs: 200Hz/300Hz for FR1 FDD/TDD, FFS for FR2</w:t>
            </w:r>
          </w:p>
          <w:p w14:paraId="133AE376" w14:textId="73EE69DE" w:rsidR="00C5723F" w:rsidRPr="00C5723F" w:rsidRDefault="00C5723F" w:rsidP="00C5723F">
            <w:pPr>
              <w:pStyle w:val="afe"/>
              <w:numPr>
                <w:ilvl w:val="0"/>
                <w:numId w:val="3"/>
              </w:numPr>
              <w:ind w:firstLineChars="0"/>
            </w:pPr>
            <w:r>
              <w:rPr>
                <w:rFonts w:eastAsiaTheme="minorEastAsia"/>
                <w:lang w:eastAsia="zh-CN"/>
              </w:rPr>
              <w:t>Test case 2: Mutil-PDCCH based on mutil-TRP/Panel transmission</w:t>
            </w:r>
            <w:r w:rsidR="008D5DA9">
              <w:rPr>
                <w:rFonts w:eastAsiaTheme="minorEastAsia"/>
                <w:lang w:eastAsia="zh-CN"/>
              </w:rPr>
              <w:t xml:space="preserve"> with positive tim</w:t>
            </w:r>
            <w:r w:rsidR="008D5DA9">
              <w:rPr>
                <w:rFonts w:eastAsiaTheme="minorEastAsia" w:hint="eastAsia"/>
                <w:lang w:eastAsia="zh-CN"/>
              </w:rPr>
              <w:t>ing</w:t>
            </w:r>
            <w:r w:rsidR="008D5DA9">
              <w:rPr>
                <w:rFonts w:eastAsiaTheme="minorEastAsia"/>
                <w:lang w:eastAsia="zh-CN"/>
              </w:rPr>
              <w:t xml:space="preserve"> </w:t>
            </w:r>
            <w:r w:rsidR="00626F81">
              <w:rPr>
                <w:rFonts w:eastAsiaTheme="minorEastAsia"/>
                <w:lang w:eastAsia="zh-CN"/>
              </w:rPr>
              <w:t>offset</w:t>
            </w:r>
          </w:p>
          <w:p w14:paraId="0CE13B74" w14:textId="77324CFD" w:rsidR="00C5723F" w:rsidRPr="001F2E4C"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Non-</w:t>
            </w:r>
            <w:r w:rsidR="00C5723F">
              <w:rPr>
                <w:rFonts w:eastAsiaTheme="minorEastAsia"/>
                <w:lang w:eastAsia="zh-CN"/>
              </w:rPr>
              <w:t>overlapping scheduling PDSCH</w:t>
            </w:r>
          </w:p>
          <w:p w14:paraId="5FC07181" w14:textId="726FEA98" w:rsidR="001F2E4C" w:rsidRPr="001F2E4C"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CW combination: 2+2</w:t>
            </w:r>
          </w:p>
          <w:p w14:paraId="4F4D3752" w14:textId="51672E90" w:rsidR="001F2E4C" w:rsidRPr="001F2E4C"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T</w:t>
            </w:r>
            <w:r>
              <w:rPr>
                <w:rFonts w:eastAsiaTheme="minorEastAsia"/>
                <w:lang w:eastAsia="zh-CN"/>
              </w:rPr>
              <w:t xml:space="preserve">iming offset among TPs: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m:rPr>
                      <m:sty m:val="p"/>
                    </m:rP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=2us</m:t>
              </m:r>
            </m:oMath>
          </w:p>
          <w:p w14:paraId="7E723E39" w14:textId="0FF186CC" w:rsidR="001F2E4C" w:rsidRPr="001F2E4C"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F</w:t>
            </w:r>
            <w:r>
              <w:rPr>
                <w:rFonts w:eastAsiaTheme="minorEastAsia"/>
                <w:lang w:eastAsia="zh-CN"/>
              </w:rPr>
              <w:t>requency offset among 2TPs: 0Hz</w:t>
            </w:r>
          </w:p>
          <w:p w14:paraId="3FCD0BCA" w14:textId="3CD406C0" w:rsidR="001F2E4C" w:rsidRPr="00C5723F"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ACK/NACK: Joint feedback</w:t>
            </w:r>
          </w:p>
          <w:p w14:paraId="7150EE88" w14:textId="4ABC1D0E" w:rsidR="00C5723F" w:rsidRPr="001F2E4C" w:rsidRDefault="00C5723F" w:rsidP="00C5723F">
            <w:pPr>
              <w:pStyle w:val="afe"/>
              <w:numPr>
                <w:ilvl w:val="0"/>
                <w:numId w:val="3"/>
              </w:numPr>
              <w:ind w:firstLineChars="0"/>
            </w:pPr>
            <w:r>
              <w:rPr>
                <w:rFonts w:eastAsiaTheme="minorEastAsia"/>
                <w:lang w:eastAsia="zh-CN"/>
              </w:rPr>
              <w:t>Test case 3: Mutil-PDCCH based on mutil-TRP/Panel transmission</w:t>
            </w:r>
            <w:r w:rsidR="008D5DA9">
              <w:rPr>
                <w:rFonts w:eastAsiaTheme="minorEastAsia"/>
                <w:lang w:eastAsia="zh-CN"/>
              </w:rPr>
              <w:t xml:space="preserve"> with negative tim</w:t>
            </w:r>
            <w:r w:rsidR="008D5DA9">
              <w:rPr>
                <w:rFonts w:eastAsiaTheme="minorEastAsia" w:hint="eastAsia"/>
                <w:lang w:eastAsia="zh-CN"/>
              </w:rPr>
              <w:t>ing</w:t>
            </w:r>
            <w:r w:rsidR="008D5DA9">
              <w:rPr>
                <w:rFonts w:eastAsiaTheme="minorEastAsia"/>
                <w:lang w:eastAsia="zh-CN"/>
              </w:rPr>
              <w:t xml:space="preserve"> </w:t>
            </w:r>
            <w:r w:rsidR="00626F81">
              <w:rPr>
                <w:rFonts w:eastAsiaTheme="minorEastAsia"/>
                <w:lang w:eastAsia="zh-CN"/>
              </w:rPr>
              <w:t>offset</w:t>
            </w:r>
          </w:p>
          <w:p w14:paraId="21843877" w14:textId="3457B08F" w:rsidR="001F2E4C" w:rsidRPr="00626F81" w:rsidRDefault="00626F81" w:rsidP="001F2E4C">
            <w:pPr>
              <w:pStyle w:val="afe"/>
              <w:numPr>
                <w:ilvl w:val="1"/>
                <w:numId w:val="4"/>
              </w:numPr>
              <w:overflowPunct/>
              <w:autoSpaceDE/>
              <w:autoSpaceDN/>
              <w:adjustRightInd/>
              <w:spacing w:after="120"/>
              <w:ind w:left="1440" w:firstLineChars="0"/>
              <w:textAlignment w:val="auto"/>
            </w:pPr>
            <w:r>
              <w:rPr>
                <w:rFonts w:eastAsiaTheme="minorEastAsia"/>
                <w:lang w:eastAsia="zh-CN"/>
              </w:rPr>
              <w:t>Partial overlapping scheduling PDSCH</w:t>
            </w:r>
          </w:p>
          <w:p w14:paraId="231D3D7C" w14:textId="3F35399C" w:rsidR="00626F81" w:rsidRPr="00626F81" w:rsidRDefault="00626F81" w:rsidP="001F2E4C">
            <w:pPr>
              <w:pStyle w:val="afe"/>
              <w:numPr>
                <w:ilvl w:val="1"/>
                <w:numId w:val="4"/>
              </w:numPr>
              <w:overflowPunct/>
              <w:autoSpaceDE/>
              <w:autoSpaceDN/>
              <w:adjustRightInd/>
              <w:spacing w:after="120"/>
              <w:ind w:left="1440" w:firstLineChars="0"/>
              <w:textAlignment w:val="auto"/>
            </w:pPr>
            <w:r>
              <w:rPr>
                <w:rFonts w:eastAsiaTheme="minorEastAsia"/>
                <w:lang w:eastAsia="zh-CN"/>
              </w:rPr>
              <w:t>CW combination: 1+1</w:t>
            </w:r>
          </w:p>
          <w:p w14:paraId="77EFF2BB" w14:textId="32F6A15C" w:rsidR="00626F81" w:rsidRPr="00626F81" w:rsidRDefault="00626F81" w:rsidP="001F2E4C">
            <w:pPr>
              <w:pStyle w:val="afe"/>
              <w:numPr>
                <w:ilvl w:val="1"/>
                <w:numId w:val="4"/>
              </w:numPr>
              <w:overflowPunct/>
              <w:autoSpaceDE/>
              <w:autoSpaceDN/>
              <w:adjustRightInd/>
              <w:spacing w:after="120"/>
              <w:ind w:left="1440" w:firstLineChars="0"/>
              <w:textAlignment w:val="auto"/>
            </w:pPr>
            <w:r>
              <w:rPr>
                <w:rFonts w:eastAsiaTheme="minorEastAsia"/>
                <w:lang w:eastAsia="zh-CN"/>
              </w:rPr>
              <w:t xml:space="preserve">Time offset among TPs: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m:rPr>
                      <m:sty m:val="p"/>
                    </m:rP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=-0.5us</m:t>
              </m:r>
            </m:oMath>
          </w:p>
          <w:p w14:paraId="3A991A31" w14:textId="0E6E4611" w:rsidR="00626F81" w:rsidRPr="00626F81" w:rsidRDefault="00626F81" w:rsidP="001F2E4C">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F</w:t>
            </w:r>
            <w:r>
              <w:rPr>
                <w:rFonts w:eastAsiaTheme="minorEastAsia"/>
                <w:lang w:eastAsia="zh-CN"/>
              </w:rPr>
              <w:t>requency offset among 2 TPs: 0 Hz</w:t>
            </w:r>
          </w:p>
          <w:p w14:paraId="74458EA1" w14:textId="74A36FBB" w:rsidR="00497E8D" w:rsidRPr="00626F81" w:rsidRDefault="00626F81" w:rsidP="00626F81">
            <w:pPr>
              <w:pStyle w:val="afe"/>
              <w:numPr>
                <w:ilvl w:val="1"/>
                <w:numId w:val="4"/>
              </w:numPr>
              <w:overflowPunct/>
              <w:autoSpaceDE/>
              <w:autoSpaceDN/>
              <w:adjustRightInd/>
              <w:spacing w:after="120"/>
              <w:ind w:left="1440" w:firstLineChars="0"/>
              <w:textAlignment w:val="auto"/>
            </w:pPr>
            <w:r>
              <w:rPr>
                <w:rFonts w:eastAsiaTheme="minorEastAsia"/>
                <w:lang w:eastAsia="zh-CN"/>
              </w:rPr>
              <w:t>ACK/NACK: separate feedback</w:t>
            </w:r>
          </w:p>
        </w:tc>
      </w:tr>
      <w:tr w:rsidR="006743D9" w14:paraId="6C83E096" w14:textId="77777777" w:rsidTr="006743D9">
        <w:trPr>
          <w:trHeight w:val="468"/>
        </w:trPr>
        <w:tc>
          <w:tcPr>
            <w:tcW w:w="1373" w:type="dxa"/>
          </w:tcPr>
          <w:p w14:paraId="6133769F" w14:textId="6E2F484D" w:rsidR="006743D9" w:rsidRPr="00AC6C4F" w:rsidRDefault="006743D9" w:rsidP="006743D9">
            <w:pPr>
              <w:spacing w:before="120" w:after="120"/>
              <w:rPr>
                <w:rFonts w:eastAsiaTheme="minorEastAsia"/>
                <w:lang w:eastAsia="zh-CN"/>
              </w:rPr>
            </w:pPr>
            <w:r w:rsidRPr="00AC6C4F">
              <w:rPr>
                <w:rFonts w:eastAsiaTheme="minorEastAsia"/>
                <w:lang w:eastAsia="zh-CN"/>
              </w:rPr>
              <w:lastRenderedPageBreak/>
              <w:t>R4-2004923</w:t>
            </w:r>
          </w:p>
        </w:tc>
        <w:tc>
          <w:tcPr>
            <w:tcW w:w="1088" w:type="dxa"/>
          </w:tcPr>
          <w:p w14:paraId="0E5A9139" w14:textId="695D8503" w:rsidR="006743D9" w:rsidRPr="00AC6C4F" w:rsidRDefault="006743D9" w:rsidP="006743D9">
            <w:pPr>
              <w:spacing w:before="120" w:after="120"/>
              <w:rPr>
                <w:rFonts w:eastAsiaTheme="minorEastAsia"/>
                <w:lang w:eastAsia="zh-CN"/>
              </w:rPr>
            </w:pPr>
            <w:r w:rsidRPr="00AC6C4F">
              <w:rPr>
                <w:rFonts w:eastAsiaTheme="minorEastAsia"/>
                <w:lang w:eastAsia="zh-CN"/>
              </w:rPr>
              <w:t>Samsung</w:t>
            </w:r>
          </w:p>
        </w:tc>
        <w:tc>
          <w:tcPr>
            <w:tcW w:w="7170" w:type="dxa"/>
          </w:tcPr>
          <w:p w14:paraId="43C4B95A" w14:textId="77777777" w:rsidR="006743D9" w:rsidRDefault="006743D9" w:rsidP="006743D9">
            <w:pPr>
              <w:spacing w:before="120" w:after="120"/>
            </w:pPr>
            <w:r>
              <w:t xml:space="preserve">Observation 1: </w:t>
            </w:r>
            <w:r w:rsidRPr="009155FF">
              <w:t>If needed, existing UE performance test cases with 4 ports can be reused or replaced with Rel-16 DMRS configuration without requirements and other test parameters modification for Rel-16 DMRS functionality verification</w:t>
            </w:r>
          </w:p>
          <w:p w14:paraId="6D0795CC" w14:textId="77777777" w:rsidR="006743D9" w:rsidRDefault="006743D9" w:rsidP="006743D9">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bservation 2: </w:t>
            </w:r>
            <w:r w:rsidRPr="009155FF">
              <w:rPr>
                <w:rFonts w:eastAsiaTheme="minorEastAsia"/>
                <w:lang w:eastAsia="zh-CN"/>
              </w:rPr>
              <w:t>From receiver performance requirements, there is no different for BS processing with Rel-16 DMRS sequence configured</w:t>
            </w:r>
          </w:p>
          <w:p w14:paraId="570AA6B9" w14:textId="77777777" w:rsidR="006743D9" w:rsidRDefault="006743D9" w:rsidP="006743D9">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bservation 3: </w:t>
            </w:r>
            <w:r w:rsidRPr="007F2C7E">
              <w:rPr>
                <w:rFonts w:eastAsiaTheme="minorEastAsia"/>
                <w:lang w:eastAsia="zh-CN"/>
              </w:rPr>
              <w:t>About 1 dB can be improved with configured number of CDM group without data as 2</w:t>
            </w:r>
          </w:p>
          <w:p w14:paraId="4EAAEB89" w14:textId="77777777" w:rsidR="006743D9" w:rsidRDefault="006743D9" w:rsidP="006743D9">
            <w:pPr>
              <w:spacing w:before="120" w:after="120"/>
              <w:rPr>
                <w:rFonts w:eastAsiaTheme="minorEastAsia"/>
                <w:lang w:eastAsia="zh-CN"/>
              </w:rPr>
            </w:pPr>
            <w:r>
              <w:rPr>
                <w:rFonts w:eastAsiaTheme="minorEastAsia"/>
                <w:lang w:eastAsia="zh-CN"/>
              </w:rPr>
              <w:t xml:space="preserve">Observation 4: </w:t>
            </w:r>
            <w:r w:rsidRPr="007F2C7E">
              <w:rPr>
                <w:rFonts w:eastAsiaTheme="minorEastAsia"/>
                <w:lang w:eastAsia="zh-CN"/>
              </w:rPr>
              <w:t>From performance requirement perspective, there is no different for PDSCH configured with Rel-15 DMRS or Rel-16 DMRS sequence</w:t>
            </w:r>
          </w:p>
          <w:p w14:paraId="0E1AC8EE" w14:textId="77777777" w:rsidR="006743D9" w:rsidRPr="007F2C7E" w:rsidRDefault="006743D9" w:rsidP="006743D9">
            <w:pPr>
              <w:spacing w:before="120" w:after="120"/>
              <w:rPr>
                <w:rFonts w:eastAsiaTheme="minorEastAsia"/>
                <w:lang w:eastAsia="zh-CN"/>
              </w:rPr>
            </w:pPr>
            <w:r>
              <w:rPr>
                <w:rFonts w:eastAsiaTheme="minorEastAsia"/>
                <w:lang w:eastAsia="zh-CN"/>
              </w:rPr>
              <w:lastRenderedPageBreak/>
              <w:t xml:space="preserve">Observation 5: </w:t>
            </w:r>
            <w:r w:rsidRPr="007F2C7E">
              <w:rPr>
                <w:rFonts w:eastAsiaTheme="minorEastAsia"/>
                <w:lang w:eastAsia="zh-CN"/>
              </w:rPr>
              <w:t>From the performance requirement perspective,   there is no different for PUSCH with CP-OFDM waveform configured with Rel-15 DMRS or Rel-16 DMRS sequence.</w:t>
            </w:r>
          </w:p>
          <w:p w14:paraId="349B03FD" w14:textId="77777777" w:rsidR="006743D9" w:rsidRDefault="006743D9" w:rsidP="006743D9">
            <w:pPr>
              <w:spacing w:before="120" w:after="120"/>
            </w:pPr>
            <w:r>
              <w:t xml:space="preserve">Proposal 1: </w:t>
            </w:r>
            <w:r w:rsidRPr="009155FF">
              <w:t>If needed, verify Rel-16 DMRS enhancement feature jointly together with test cases designed for multi-TRP/Panel transmission. No test case is defined to verify the Rel-16 DMRS enhancement individually</w:t>
            </w:r>
          </w:p>
          <w:p w14:paraId="4381FAEB" w14:textId="39F4DD39" w:rsidR="006743D9" w:rsidRDefault="006743D9" w:rsidP="006743D9">
            <w:pPr>
              <w:spacing w:before="120" w:after="120"/>
            </w:pPr>
            <w:r>
              <w:rPr>
                <w:rFonts w:eastAsiaTheme="minorEastAsia"/>
                <w:lang w:eastAsia="zh-CN"/>
              </w:rPr>
              <w:t xml:space="preserve">Proposal 2: </w:t>
            </w:r>
            <w:r w:rsidRPr="009155FF">
              <w:rPr>
                <w:rFonts w:eastAsiaTheme="minorEastAsia"/>
                <w:lang w:eastAsia="zh-CN"/>
              </w:rPr>
              <w:t>Not to define new performance requirement for PUSCH with CP-OFDM waveform based on Rel-16 DMRS enhancement</w:t>
            </w:r>
          </w:p>
        </w:tc>
      </w:tr>
      <w:tr w:rsidR="006743D9" w14:paraId="3A211982" w14:textId="77777777" w:rsidTr="006743D9">
        <w:trPr>
          <w:trHeight w:val="468"/>
        </w:trPr>
        <w:tc>
          <w:tcPr>
            <w:tcW w:w="1373" w:type="dxa"/>
          </w:tcPr>
          <w:p w14:paraId="60747FC2" w14:textId="26F5B52D" w:rsidR="006743D9" w:rsidRPr="00AC6C4F" w:rsidRDefault="006743D9" w:rsidP="006743D9">
            <w:pPr>
              <w:spacing w:before="120" w:after="120"/>
              <w:rPr>
                <w:rFonts w:eastAsiaTheme="minorEastAsia"/>
                <w:lang w:eastAsia="zh-CN"/>
              </w:rPr>
            </w:pPr>
            <w:r w:rsidRPr="00AC6C4F">
              <w:rPr>
                <w:rFonts w:eastAsiaTheme="minorEastAsia"/>
                <w:lang w:eastAsia="zh-CN"/>
              </w:rPr>
              <w:lastRenderedPageBreak/>
              <w:t>R4-2004924</w:t>
            </w:r>
          </w:p>
        </w:tc>
        <w:tc>
          <w:tcPr>
            <w:tcW w:w="1088" w:type="dxa"/>
          </w:tcPr>
          <w:p w14:paraId="70562079" w14:textId="48E7B404" w:rsidR="006743D9" w:rsidRPr="00AC6C4F" w:rsidRDefault="006743D9" w:rsidP="006743D9">
            <w:pPr>
              <w:spacing w:before="120" w:after="120"/>
              <w:rPr>
                <w:rFonts w:eastAsiaTheme="minorEastAsia"/>
                <w:lang w:eastAsia="zh-CN"/>
              </w:rPr>
            </w:pPr>
            <w:r w:rsidRPr="00AC6C4F">
              <w:rPr>
                <w:rFonts w:eastAsiaTheme="minorEastAsia" w:hint="eastAsia"/>
                <w:lang w:eastAsia="zh-CN"/>
              </w:rPr>
              <w:t>S</w:t>
            </w:r>
            <w:r w:rsidRPr="00AC6C4F">
              <w:rPr>
                <w:rFonts w:eastAsiaTheme="minorEastAsia"/>
                <w:lang w:eastAsia="zh-CN"/>
              </w:rPr>
              <w:t>amsung</w:t>
            </w:r>
          </w:p>
        </w:tc>
        <w:tc>
          <w:tcPr>
            <w:tcW w:w="7170" w:type="dxa"/>
          </w:tcPr>
          <w:p w14:paraId="7BF1D80A" w14:textId="77777777" w:rsidR="006743D9" w:rsidRDefault="006743D9" w:rsidP="006743D9">
            <w:pPr>
              <w:spacing w:before="120" w:after="120"/>
              <w:rPr>
                <w:rFonts w:eastAsiaTheme="minorEastAsia"/>
                <w:lang w:eastAsia="zh-CN"/>
              </w:rPr>
            </w:pPr>
            <w:r>
              <w:rPr>
                <w:rFonts w:eastAsiaTheme="minorEastAsia"/>
                <w:lang w:eastAsia="zh-CN"/>
              </w:rPr>
              <w:t xml:space="preserve">Proposal 1: </w:t>
            </w:r>
            <w:r w:rsidRPr="0088297F">
              <w:rPr>
                <w:rFonts w:eastAsiaTheme="minorEastAsia"/>
                <w:lang w:eastAsia="zh-CN"/>
              </w:rPr>
              <w:t>If requirements for URLLC multi-TRP transmission schemes with eMBB metric needed, prioritize with transmission scheme with SDM (scheme 1a), FFS on scheme 2a/2b</w:t>
            </w:r>
          </w:p>
          <w:p w14:paraId="3328AA7C" w14:textId="07F9FFA2" w:rsidR="006743D9" w:rsidRDefault="006743D9" w:rsidP="006743D9">
            <w:pPr>
              <w:spacing w:before="120" w:after="120"/>
            </w:pPr>
            <w:r>
              <w:rPr>
                <w:rFonts w:eastAsiaTheme="minorEastAsia"/>
                <w:lang w:eastAsia="zh-CN"/>
              </w:rPr>
              <w:t xml:space="preserve">Proposal 2: </w:t>
            </w:r>
            <w:r w:rsidRPr="0088297F">
              <w:rPr>
                <w:rFonts w:eastAsiaTheme="minorEastAsia"/>
                <w:lang w:eastAsia="zh-CN"/>
              </w:rPr>
              <w:t>Deprioritize URLLC enhancement with multi-TRP/multi-panel transmission for transmission schemes with TDM (scheme 3/4), pending on progress on performance requirements of Rel-16 URLLC WI</w:t>
            </w:r>
          </w:p>
        </w:tc>
      </w:tr>
      <w:tr w:rsidR="006743D9" w14:paraId="2E247D05" w14:textId="77777777" w:rsidTr="006743D9">
        <w:trPr>
          <w:trHeight w:val="468"/>
        </w:trPr>
        <w:tc>
          <w:tcPr>
            <w:tcW w:w="1373" w:type="dxa"/>
          </w:tcPr>
          <w:p w14:paraId="31F211E6" w14:textId="3B3434EC" w:rsidR="006743D9" w:rsidRPr="00AC6C4F" w:rsidRDefault="006743D9" w:rsidP="006743D9">
            <w:pPr>
              <w:spacing w:before="120" w:after="120"/>
              <w:rPr>
                <w:rFonts w:eastAsiaTheme="minorEastAsia"/>
                <w:lang w:eastAsia="zh-CN"/>
              </w:rPr>
            </w:pPr>
            <w:r w:rsidRPr="00AC6C4F">
              <w:rPr>
                <w:rFonts w:eastAsiaTheme="minorEastAsia"/>
                <w:lang w:eastAsia="zh-CN"/>
              </w:rPr>
              <w:t>R4-2004925</w:t>
            </w:r>
          </w:p>
        </w:tc>
        <w:tc>
          <w:tcPr>
            <w:tcW w:w="1088" w:type="dxa"/>
          </w:tcPr>
          <w:p w14:paraId="2EA56059" w14:textId="08590667" w:rsidR="006743D9" w:rsidRPr="00AC6C4F" w:rsidRDefault="006743D9" w:rsidP="006743D9">
            <w:pPr>
              <w:spacing w:before="120" w:after="120"/>
              <w:rPr>
                <w:rFonts w:eastAsiaTheme="minorEastAsia"/>
                <w:lang w:eastAsia="zh-CN"/>
              </w:rPr>
            </w:pPr>
            <w:r w:rsidRPr="00AC6C4F">
              <w:rPr>
                <w:rFonts w:eastAsiaTheme="minorEastAsia"/>
                <w:lang w:eastAsia="zh-CN"/>
              </w:rPr>
              <w:t>Samsung</w:t>
            </w:r>
          </w:p>
        </w:tc>
        <w:tc>
          <w:tcPr>
            <w:tcW w:w="7170" w:type="dxa"/>
          </w:tcPr>
          <w:p w14:paraId="5A5741C2" w14:textId="77777777" w:rsidR="006743D9" w:rsidRDefault="006743D9" w:rsidP="006743D9">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bservation 1: </w:t>
            </w:r>
            <w:r w:rsidRPr="00BF7348">
              <w:rPr>
                <w:rFonts w:eastAsiaTheme="minorEastAsia"/>
                <w:lang w:eastAsia="zh-CN"/>
              </w:rPr>
              <w:t>With TRS configured, the performance can be close with ideal case</w:t>
            </w:r>
          </w:p>
          <w:p w14:paraId="196E0E3A" w14:textId="60828CFC" w:rsidR="006743D9" w:rsidRDefault="006743D9" w:rsidP="006743D9">
            <w:pPr>
              <w:spacing w:before="120" w:after="120"/>
            </w:pPr>
            <w:r>
              <w:rPr>
                <w:rFonts w:eastAsiaTheme="minorEastAsia"/>
                <w:lang w:eastAsia="zh-CN"/>
              </w:rPr>
              <w:t xml:space="preserve">Observation 2: </w:t>
            </w:r>
            <w:r w:rsidRPr="00BF7348">
              <w:rPr>
                <w:rFonts w:eastAsiaTheme="minorEastAsia"/>
                <w:lang w:eastAsia="zh-CN"/>
              </w:rPr>
              <w:t>The performance with non-overlap is slightly better than full-overlapping with 1+1 layer combination</w:t>
            </w:r>
          </w:p>
        </w:tc>
      </w:tr>
      <w:tr w:rsidR="00440502" w14:paraId="2B9C22DD" w14:textId="77777777" w:rsidTr="006743D9">
        <w:trPr>
          <w:trHeight w:val="468"/>
        </w:trPr>
        <w:tc>
          <w:tcPr>
            <w:tcW w:w="1373" w:type="dxa"/>
          </w:tcPr>
          <w:p w14:paraId="5BA97D72" w14:textId="1B2D63D6" w:rsidR="00440502" w:rsidRDefault="00440502"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4-2003192</w:t>
            </w:r>
          </w:p>
        </w:tc>
        <w:tc>
          <w:tcPr>
            <w:tcW w:w="1088" w:type="dxa"/>
          </w:tcPr>
          <w:p w14:paraId="103E5B07" w14:textId="762295EE" w:rsidR="00440502" w:rsidRDefault="00440502" w:rsidP="00805BE8">
            <w:pPr>
              <w:spacing w:before="120" w:after="120"/>
              <w:rPr>
                <w:rFonts w:eastAsiaTheme="minorEastAsia"/>
                <w:lang w:eastAsia="zh-CN"/>
              </w:rPr>
            </w:pPr>
            <w:r>
              <w:rPr>
                <w:rFonts w:eastAsiaTheme="minorEastAsia"/>
                <w:lang w:eastAsia="zh-CN"/>
              </w:rPr>
              <w:t>Intel</w:t>
            </w:r>
          </w:p>
        </w:tc>
        <w:tc>
          <w:tcPr>
            <w:tcW w:w="7170" w:type="dxa"/>
          </w:tcPr>
          <w:p w14:paraId="05819087" w14:textId="5E9A826E" w:rsidR="001E5D62" w:rsidRDefault="001E5D62" w:rsidP="001E5D62">
            <w:pPr>
              <w:spacing w:before="120" w:after="120"/>
            </w:pPr>
            <w:r>
              <w:t xml:space="preserve">Proposal 1: For NR eMIMO </w:t>
            </w:r>
            <w:r w:rsidR="006736F1">
              <w:t>performance</w:t>
            </w:r>
            <w:r>
              <w:t xml:space="preserve"> </w:t>
            </w:r>
            <w:r w:rsidR="006736F1">
              <w:t>requirements</w:t>
            </w:r>
            <w:r>
              <w:t xml:space="preserve"> definition</w:t>
            </w:r>
          </w:p>
          <w:p w14:paraId="549E7014" w14:textId="09437235" w:rsidR="006736F1" w:rsidRPr="003F2BDD" w:rsidRDefault="006736F1" w:rsidP="006736F1">
            <w:pPr>
              <w:pStyle w:val="afe"/>
              <w:numPr>
                <w:ilvl w:val="0"/>
                <w:numId w:val="3"/>
              </w:numPr>
              <w:ind w:firstLineChars="0"/>
            </w:pPr>
            <w:r>
              <w:rPr>
                <w:rFonts w:eastAsiaTheme="minorEastAsia" w:hint="eastAsia"/>
                <w:lang w:eastAsia="zh-CN"/>
              </w:rPr>
              <w:t>F</w:t>
            </w:r>
            <w:r>
              <w:rPr>
                <w:rFonts w:eastAsiaTheme="minorEastAsia"/>
                <w:lang w:eastAsia="zh-CN"/>
              </w:rPr>
              <w:t>R1: Consider scenarios with both simultaneous and non-simultaneous reception from multi-TRPs</w:t>
            </w:r>
          </w:p>
          <w:p w14:paraId="246AAB3F" w14:textId="55634E52" w:rsidR="006736F1" w:rsidRPr="00157CD6" w:rsidRDefault="006736F1" w:rsidP="006736F1">
            <w:pPr>
              <w:pStyle w:val="afe"/>
              <w:numPr>
                <w:ilvl w:val="0"/>
                <w:numId w:val="3"/>
              </w:numPr>
              <w:ind w:firstLineChars="0"/>
            </w:pPr>
            <w:r>
              <w:rPr>
                <w:rFonts w:eastAsiaTheme="minorEastAsia"/>
                <w:lang w:eastAsia="zh-CN"/>
              </w:rPr>
              <w:t>FR2</w:t>
            </w:r>
            <w:r>
              <w:rPr>
                <w:rFonts w:eastAsiaTheme="minorEastAsia" w:hint="eastAsia"/>
                <w:lang w:eastAsia="zh-CN"/>
              </w:rPr>
              <w:t>:</w:t>
            </w:r>
            <w:r>
              <w:rPr>
                <w:rFonts w:eastAsiaTheme="minorEastAsia"/>
                <w:lang w:eastAsia="zh-CN"/>
              </w:rPr>
              <w:t xml:space="preserve"> Prioritize scenarios with single Rx beam operation and non-simultaneous reception from multiple TRPs. Do not define requirements for scenarios with several independent Rx beams and simultaneous RX from multiple TRPs</w:t>
            </w:r>
          </w:p>
          <w:p w14:paraId="0F7658AA" w14:textId="72A7189E" w:rsidR="00157CD6" w:rsidRDefault="00157CD6" w:rsidP="00157CD6">
            <w:pPr>
              <w:spacing w:before="120" w:after="120"/>
            </w:pPr>
            <w:r>
              <w:t xml:space="preserve">Observation 1: </w:t>
            </w:r>
            <w:r w:rsidRPr="00157CD6">
              <w:t>Propagation delay difference may impact UE demodulation performance:</w:t>
            </w:r>
          </w:p>
          <w:p w14:paraId="6388860D" w14:textId="55F85F0B" w:rsidR="00157CD6" w:rsidRPr="00157CD6" w:rsidRDefault="00157CD6" w:rsidP="00157CD6">
            <w:pPr>
              <w:pStyle w:val="afe"/>
              <w:numPr>
                <w:ilvl w:val="0"/>
                <w:numId w:val="3"/>
              </w:numPr>
              <w:ind w:firstLineChars="0"/>
              <w:rPr>
                <w:rFonts w:eastAsiaTheme="minorEastAsia"/>
                <w:lang w:eastAsia="zh-CN"/>
              </w:rPr>
            </w:pPr>
            <w:r w:rsidRPr="00157CD6">
              <w:rPr>
                <w:rFonts w:eastAsiaTheme="minorEastAsia"/>
                <w:lang w:eastAsia="zh-CN"/>
              </w:rPr>
              <w:t>The positive difference up to 2 us provides rather limited impact even for high MCS values for both 15 kHz and 30 kHz SCS</w:t>
            </w:r>
          </w:p>
          <w:p w14:paraId="2648F0FF" w14:textId="28ECD585" w:rsidR="00157CD6" w:rsidRPr="00157CD6" w:rsidRDefault="00157CD6" w:rsidP="00157CD6">
            <w:pPr>
              <w:pStyle w:val="afe"/>
              <w:numPr>
                <w:ilvl w:val="0"/>
                <w:numId w:val="3"/>
              </w:numPr>
              <w:ind w:firstLineChars="0"/>
            </w:pPr>
            <w:r w:rsidRPr="00157CD6">
              <w:t>The negative difference up to -0.5 us provides</w:t>
            </w:r>
          </w:p>
          <w:p w14:paraId="39A39F97" w14:textId="58C95887" w:rsidR="00157CD6" w:rsidRPr="00157CD6" w:rsidRDefault="00157CD6" w:rsidP="00157CD6">
            <w:pPr>
              <w:pStyle w:val="afe"/>
              <w:numPr>
                <w:ilvl w:val="1"/>
                <w:numId w:val="4"/>
              </w:numPr>
              <w:overflowPunct/>
              <w:autoSpaceDE/>
              <w:autoSpaceDN/>
              <w:adjustRightInd/>
              <w:spacing w:after="120"/>
              <w:ind w:left="1440" w:firstLineChars="0"/>
              <w:textAlignment w:val="auto"/>
              <w:rPr>
                <w:rFonts w:eastAsiaTheme="minorEastAsia"/>
                <w:lang w:eastAsia="zh-CN"/>
              </w:rPr>
            </w:pPr>
            <w:r w:rsidRPr="00157CD6">
              <w:rPr>
                <w:rFonts w:eastAsiaTheme="minorEastAsia"/>
                <w:lang w:eastAsia="zh-CN"/>
              </w:rPr>
              <w:t>Sufficient impact on 30 kHz SCS with MCS 17</w:t>
            </w:r>
          </w:p>
          <w:p w14:paraId="61D588DA" w14:textId="5BE4EB44" w:rsidR="00157CD6" w:rsidRPr="00157CD6" w:rsidRDefault="00157CD6" w:rsidP="00157CD6">
            <w:pPr>
              <w:pStyle w:val="afe"/>
              <w:numPr>
                <w:ilvl w:val="1"/>
                <w:numId w:val="4"/>
              </w:numPr>
              <w:overflowPunct/>
              <w:autoSpaceDE/>
              <w:autoSpaceDN/>
              <w:adjustRightInd/>
              <w:spacing w:after="120"/>
              <w:ind w:left="1440" w:firstLineChars="0"/>
              <w:textAlignment w:val="auto"/>
              <w:rPr>
                <w:rFonts w:eastAsiaTheme="minorEastAsia"/>
                <w:lang w:eastAsia="zh-CN"/>
              </w:rPr>
            </w:pPr>
            <w:r w:rsidRPr="00157CD6">
              <w:rPr>
                <w:rFonts w:eastAsiaTheme="minorEastAsia"/>
                <w:lang w:eastAsia="zh-CN"/>
              </w:rPr>
              <w:t>Rather limited impact on 15 kHz SCS for all considered MCS values and MCS 4, 13 for 30 kHz SCS</w:t>
            </w:r>
          </w:p>
          <w:p w14:paraId="56924C4E" w14:textId="68D97393" w:rsidR="001E5D62" w:rsidRDefault="001E5D62" w:rsidP="001E5D62">
            <w:pPr>
              <w:spacing w:before="120" w:after="120"/>
            </w:pPr>
            <w:r>
              <w:t>Proposal 2: Reuse [-0.5, 2] us Rx timing difference requirements for Rel-16 eMIMO demodulation requirements for 15KHz SCS. For 30KHz SCS use 2us as upper bound on positive propagation delay difference. Study suitable negative upper o</w:t>
            </w:r>
            <w:r w:rsidR="006736F1">
              <w:t>n propagation delay difference for 30KHz SCS</w:t>
            </w:r>
          </w:p>
          <w:p w14:paraId="2910B461" w14:textId="4B37B5BC" w:rsidR="00440502" w:rsidRDefault="001E5D62" w:rsidP="00805BE8">
            <w:p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roposal 3: Further study suitable frequency error for </w:t>
            </w:r>
            <w:r w:rsidR="006736F1">
              <w:rPr>
                <w:rFonts w:eastAsiaTheme="minorEastAsia"/>
                <w:lang w:eastAsia="zh-CN"/>
              </w:rPr>
              <w:t>different</w:t>
            </w:r>
            <w:r>
              <w:rPr>
                <w:rFonts w:eastAsiaTheme="minorEastAsia"/>
                <w:lang w:eastAsia="zh-CN"/>
              </w:rPr>
              <w:t xml:space="preserve"> </w:t>
            </w:r>
            <w:r w:rsidR="006736F1">
              <w:rPr>
                <w:rFonts w:eastAsiaTheme="minorEastAsia"/>
                <w:lang w:eastAsia="zh-CN"/>
              </w:rPr>
              <w:t>numerologies</w:t>
            </w:r>
          </w:p>
          <w:p w14:paraId="7F6331F6" w14:textId="2758755F" w:rsidR="001E5D62" w:rsidRDefault="001E5D62" w:rsidP="00805BE8">
            <w:pPr>
              <w:spacing w:before="120" w:after="120"/>
              <w:rPr>
                <w:rFonts w:eastAsiaTheme="minorEastAsia"/>
                <w:lang w:eastAsia="zh-CN"/>
              </w:rPr>
            </w:pPr>
            <w:r>
              <w:rPr>
                <w:rFonts w:eastAsiaTheme="minorEastAsia"/>
                <w:lang w:eastAsia="zh-CN"/>
              </w:rPr>
              <w:t>Proposal 4: Discuss performance requirements definition for Rel-15 multi-TRP transmissions  sche</w:t>
            </w:r>
            <w:r w:rsidR="006736F1">
              <w:rPr>
                <w:rFonts w:eastAsiaTheme="minorEastAsia"/>
                <w:lang w:eastAsia="zh-CN"/>
              </w:rPr>
              <w:t>mes in the scope of Rel-16 eMIMO</w:t>
            </w:r>
          </w:p>
          <w:p w14:paraId="22D045F1" w14:textId="77777777" w:rsidR="001E5D62" w:rsidRDefault="001E5D62" w:rsidP="00805BE8">
            <w:pPr>
              <w:spacing w:before="120" w:after="120"/>
              <w:rPr>
                <w:rFonts w:eastAsiaTheme="minorEastAsia"/>
                <w:lang w:eastAsia="zh-CN"/>
              </w:rPr>
            </w:pPr>
            <w:r>
              <w:rPr>
                <w:rFonts w:eastAsiaTheme="minorEastAsia"/>
                <w:lang w:eastAsia="zh-CN"/>
              </w:rPr>
              <w:t xml:space="preserve">Proposal 5: Define PDSCH performance requirements </w:t>
            </w:r>
            <w:r w:rsidR="006736F1">
              <w:rPr>
                <w:rFonts w:eastAsiaTheme="minorEastAsia"/>
                <w:lang w:eastAsia="zh-CN"/>
              </w:rPr>
              <w:t>with multi-DCI scheduling only for non-overlapped PDSCH scheduling</w:t>
            </w:r>
          </w:p>
          <w:p w14:paraId="23C4EA70" w14:textId="77777777" w:rsidR="006736F1" w:rsidRDefault="006736F1" w:rsidP="00805BE8">
            <w:pPr>
              <w:spacing w:before="120" w:after="120"/>
              <w:rPr>
                <w:rFonts w:eastAsiaTheme="minorEastAsia"/>
                <w:lang w:eastAsia="zh-CN"/>
              </w:rPr>
            </w:pPr>
            <w:r>
              <w:rPr>
                <w:rFonts w:eastAsiaTheme="minorEastAsia"/>
                <w:lang w:eastAsia="zh-CN"/>
              </w:rPr>
              <w:lastRenderedPageBreak/>
              <w:t>Proposal 6: Define PDSCH performance requirements with multi-DCI scheduling with 2+2 layer combination among CWs</w:t>
            </w:r>
          </w:p>
          <w:p w14:paraId="39A08466" w14:textId="77777777" w:rsidR="006736F1" w:rsidRDefault="006736F1" w:rsidP="00805BE8">
            <w:pPr>
              <w:spacing w:before="120" w:after="120"/>
              <w:rPr>
                <w:rFonts w:eastAsiaTheme="minorEastAsia"/>
                <w:lang w:eastAsia="zh-CN"/>
              </w:rPr>
            </w:pPr>
            <w:r>
              <w:rPr>
                <w:rFonts w:eastAsiaTheme="minorEastAsia"/>
                <w:lang w:eastAsia="zh-CN"/>
              </w:rPr>
              <w:t>Proposal 7: Define PDSCH performance requirements with multi-DCI scheduling only with separate ACK/NACK feedback scheme</w:t>
            </w:r>
          </w:p>
          <w:p w14:paraId="25D168B6" w14:textId="77777777" w:rsidR="006736F1" w:rsidRDefault="006736F1" w:rsidP="00805BE8">
            <w:pPr>
              <w:spacing w:before="120" w:after="120"/>
              <w:rPr>
                <w:rFonts w:eastAsiaTheme="minorEastAsia"/>
                <w:lang w:eastAsia="zh-CN"/>
              </w:rPr>
            </w:pPr>
            <w:r>
              <w:rPr>
                <w:rFonts w:eastAsiaTheme="minorEastAsia"/>
                <w:lang w:eastAsia="zh-CN"/>
              </w:rPr>
              <w:t>Proposal 8</w:t>
            </w:r>
            <w:r w:rsidR="0047142A">
              <w:rPr>
                <w:rFonts w:eastAsiaTheme="minorEastAsia"/>
                <w:lang w:eastAsia="zh-CN"/>
              </w:rPr>
              <w:t>: Define performance requirements for PDSCH scheduled by single-DCI multi-TRP transmission scheme</w:t>
            </w:r>
          </w:p>
          <w:p w14:paraId="49AD79AF" w14:textId="12737BA3" w:rsidR="0047142A" w:rsidRDefault="0047142A" w:rsidP="00805BE8">
            <w:pPr>
              <w:spacing w:before="120" w:after="120"/>
              <w:rPr>
                <w:rFonts w:eastAsiaTheme="minorEastAsia"/>
                <w:lang w:eastAsia="zh-CN"/>
              </w:rPr>
            </w:pPr>
            <w:r>
              <w:rPr>
                <w:rFonts w:eastAsiaTheme="minorEastAsia"/>
                <w:lang w:eastAsia="zh-CN"/>
              </w:rPr>
              <w:t>Proposal 9: Define PDSCH scheduled by</w:t>
            </w:r>
            <w:r w:rsidR="00D95BFC">
              <w:rPr>
                <w:rFonts w:eastAsiaTheme="minorEastAsia"/>
                <w:lang w:eastAsia="zh-CN"/>
              </w:rPr>
              <w:t xml:space="preserve"> single-DCI performance requirements only for fully –overlapped scheduling approach</w:t>
            </w:r>
            <w:r>
              <w:rPr>
                <w:rFonts w:eastAsiaTheme="minorEastAsia"/>
                <w:lang w:eastAsia="zh-CN"/>
              </w:rPr>
              <w:t xml:space="preserve"> </w:t>
            </w:r>
          </w:p>
          <w:p w14:paraId="26380CFC" w14:textId="502336AA" w:rsidR="0047142A" w:rsidRDefault="0047142A" w:rsidP="00805BE8">
            <w:pPr>
              <w:spacing w:before="120" w:after="120"/>
              <w:rPr>
                <w:rFonts w:eastAsiaTheme="minorEastAsia"/>
                <w:lang w:eastAsia="zh-CN"/>
              </w:rPr>
            </w:pPr>
            <w:r>
              <w:rPr>
                <w:rFonts w:eastAsiaTheme="minorEastAsia"/>
                <w:lang w:eastAsia="zh-CN"/>
              </w:rPr>
              <w:t>Proposal 10: Define PDSCH scheduled by single-DCI performance requirements with 1+1 layer combination</w:t>
            </w:r>
          </w:p>
          <w:p w14:paraId="47F2CA66" w14:textId="7AABA724" w:rsidR="0047142A" w:rsidRDefault="0047142A" w:rsidP="00805BE8">
            <w:pPr>
              <w:spacing w:before="120" w:after="120"/>
              <w:rPr>
                <w:rFonts w:eastAsiaTheme="minorEastAsia"/>
                <w:lang w:eastAsia="zh-CN"/>
              </w:rPr>
            </w:pPr>
            <w:r>
              <w:rPr>
                <w:rFonts w:eastAsiaTheme="minorEastAsia" w:hint="eastAsia"/>
                <w:lang w:eastAsia="zh-CN"/>
              </w:rPr>
              <w:t>P</w:t>
            </w:r>
            <w:r>
              <w:rPr>
                <w:rFonts w:eastAsiaTheme="minorEastAsia"/>
                <w:lang w:eastAsia="zh-CN"/>
              </w:rPr>
              <w:t>roposal 11: Define PDSCH demodulation requirements for repetition schemes 2a, 2b, 3 and 4</w:t>
            </w:r>
          </w:p>
          <w:p w14:paraId="4336E280" w14:textId="46370620" w:rsidR="0047142A" w:rsidRPr="001E5D62" w:rsidRDefault="0047142A" w:rsidP="00805BE8">
            <w:pPr>
              <w:spacing w:before="120" w:after="120"/>
              <w:rPr>
                <w:rFonts w:eastAsiaTheme="minorEastAsia"/>
                <w:lang w:eastAsia="zh-CN"/>
              </w:rPr>
            </w:pPr>
            <w:r>
              <w:rPr>
                <w:rFonts w:eastAsiaTheme="minorEastAsia"/>
                <w:lang w:eastAsia="zh-CN"/>
              </w:rPr>
              <w:t>Proposal 12: Define PDSCH demodulation requirements for repetition scheme 1a</w:t>
            </w:r>
          </w:p>
        </w:tc>
      </w:tr>
      <w:tr w:rsidR="00440502" w14:paraId="31C5D1C3" w14:textId="77777777" w:rsidTr="006743D9">
        <w:trPr>
          <w:trHeight w:val="468"/>
        </w:trPr>
        <w:tc>
          <w:tcPr>
            <w:tcW w:w="1373" w:type="dxa"/>
          </w:tcPr>
          <w:p w14:paraId="6040F820" w14:textId="15904474" w:rsidR="00440502" w:rsidRDefault="00440502"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4-2003424</w:t>
            </w:r>
          </w:p>
        </w:tc>
        <w:tc>
          <w:tcPr>
            <w:tcW w:w="1088" w:type="dxa"/>
          </w:tcPr>
          <w:p w14:paraId="377BDEBC" w14:textId="3FC5DA42" w:rsidR="00440502" w:rsidRDefault="00440502" w:rsidP="00805BE8">
            <w:pPr>
              <w:spacing w:before="120" w:after="120"/>
              <w:rPr>
                <w:rFonts w:eastAsiaTheme="minorEastAsia"/>
                <w:lang w:eastAsia="zh-CN"/>
              </w:rPr>
            </w:pPr>
            <w:r>
              <w:rPr>
                <w:rFonts w:eastAsiaTheme="minorEastAsia"/>
                <w:lang w:eastAsia="zh-CN"/>
              </w:rPr>
              <w:t>Qualcomm</w:t>
            </w:r>
          </w:p>
        </w:tc>
        <w:tc>
          <w:tcPr>
            <w:tcW w:w="7170" w:type="dxa"/>
          </w:tcPr>
          <w:p w14:paraId="0068DF3A" w14:textId="6A8A37CB" w:rsidR="008D79D4" w:rsidRDefault="008D79D4" w:rsidP="008D79D4">
            <w:pPr>
              <w:spacing w:before="120" w:after="120"/>
              <w:rPr>
                <w:rFonts w:eastAsiaTheme="minorEastAsia"/>
                <w:lang w:eastAsia="zh-CN"/>
              </w:rPr>
            </w:pPr>
            <w:r>
              <w:rPr>
                <w:rFonts w:eastAsiaTheme="minorEastAsia" w:hint="eastAsia"/>
                <w:lang w:eastAsia="zh-CN"/>
              </w:rPr>
              <w:t>P</w:t>
            </w:r>
            <w:r>
              <w:rPr>
                <w:rFonts w:eastAsiaTheme="minorEastAsia"/>
                <w:lang w:eastAsia="zh-CN"/>
              </w:rPr>
              <w:t>roposal 1: Among single DCI multi-TRP schemes, define performance requirements only for SDM scheme. Do not define requirements for URLLC multi-TRP schemes</w:t>
            </w:r>
          </w:p>
          <w:p w14:paraId="5A3A01B1" w14:textId="77777777" w:rsidR="00440502" w:rsidRDefault="008D79D4" w:rsidP="008D79D4">
            <w:pPr>
              <w:spacing w:before="120" w:after="120"/>
              <w:rPr>
                <w:rFonts w:eastAsiaTheme="minorEastAsia"/>
                <w:lang w:eastAsia="zh-CN"/>
              </w:rPr>
            </w:pPr>
            <w:r>
              <w:rPr>
                <w:rFonts w:eastAsiaTheme="minorEastAsia"/>
                <w:lang w:eastAsia="zh-CN"/>
              </w:rPr>
              <w:t xml:space="preserve">Proposal 2: Define multi-DCI multi-TRP </w:t>
            </w:r>
            <w:r w:rsidR="00327EBC">
              <w:rPr>
                <w:rFonts w:eastAsiaTheme="minorEastAsia"/>
                <w:lang w:eastAsia="zh-CN"/>
              </w:rPr>
              <w:t>requirements</w:t>
            </w:r>
            <w:r>
              <w:rPr>
                <w:rFonts w:eastAsiaTheme="minorEastAsia"/>
                <w:lang w:eastAsia="zh-CN"/>
              </w:rPr>
              <w:t xml:space="preserve"> only for non-overlapping PDSCH</w:t>
            </w:r>
            <w:r w:rsidR="00327EBC">
              <w:rPr>
                <w:rFonts w:eastAsiaTheme="minorEastAsia"/>
                <w:lang w:eastAsia="zh-CN"/>
              </w:rPr>
              <w:t xml:space="preserve"> scheduling</w:t>
            </w:r>
          </w:p>
          <w:p w14:paraId="66C1F7BE" w14:textId="77777777" w:rsidR="00327EBC" w:rsidRDefault="00327EBC" w:rsidP="008D79D4">
            <w:pPr>
              <w:spacing w:before="120" w:after="120"/>
              <w:rPr>
                <w:rFonts w:eastAsiaTheme="minorEastAsia"/>
                <w:lang w:eastAsia="zh-CN"/>
              </w:rPr>
            </w:pPr>
            <w:r>
              <w:rPr>
                <w:rFonts w:eastAsiaTheme="minorEastAsia"/>
                <w:lang w:eastAsia="zh-CN"/>
              </w:rPr>
              <w:t>Proposal 3: Use PDCCH scheduling with CORESET pool index configured for multi-DCI multi-TRP requirements</w:t>
            </w:r>
          </w:p>
          <w:p w14:paraId="4DFD555A" w14:textId="2957EDEB" w:rsidR="00327EBC" w:rsidRDefault="00327EBC" w:rsidP="008D79D4">
            <w:pPr>
              <w:spacing w:before="120" w:after="120"/>
              <w:rPr>
                <w:rFonts w:eastAsiaTheme="minorEastAsia"/>
                <w:lang w:eastAsia="zh-CN"/>
              </w:rPr>
            </w:pPr>
            <w:r>
              <w:rPr>
                <w:rFonts w:eastAsiaTheme="minorEastAsia"/>
                <w:lang w:eastAsia="zh-CN"/>
              </w:rPr>
              <w:t>Proposal 4: Use separate ACK/NACK feedback for multi-DCI multi-TRP requirements</w:t>
            </w:r>
          </w:p>
          <w:p w14:paraId="2C8B47F9" w14:textId="77777777" w:rsidR="00327EBC" w:rsidRDefault="00327EBC" w:rsidP="008D79D4">
            <w:pPr>
              <w:spacing w:before="120" w:after="120"/>
              <w:rPr>
                <w:rFonts w:eastAsiaTheme="minorEastAsia"/>
                <w:lang w:eastAsia="zh-CN"/>
              </w:rPr>
            </w:pPr>
            <w:r>
              <w:rPr>
                <w:rFonts w:eastAsiaTheme="minorEastAsia"/>
                <w:lang w:eastAsia="zh-CN"/>
              </w:rPr>
              <w:t>P</w:t>
            </w:r>
            <w:r w:rsidR="0051656D">
              <w:rPr>
                <w:rFonts w:eastAsiaTheme="minorEastAsia"/>
                <w:lang w:eastAsia="zh-CN"/>
              </w:rPr>
              <w:t xml:space="preserve">roposal 5: </w:t>
            </w:r>
            <w:r w:rsidR="0051656D" w:rsidRPr="0051656D">
              <w:rPr>
                <w:rFonts w:eastAsiaTheme="minorEastAsia"/>
                <w:lang w:eastAsia="zh-CN"/>
              </w:rPr>
              <w:t>Do not define requirements for UE rate matching for multi-DCI multi-TRP scheme.</w:t>
            </w:r>
          </w:p>
          <w:p w14:paraId="4F47E7CB" w14:textId="77777777" w:rsidR="0051656D" w:rsidRDefault="0051656D" w:rsidP="008D79D4">
            <w:pPr>
              <w:spacing w:before="120" w:after="120"/>
              <w:rPr>
                <w:rFonts w:eastAsiaTheme="minorEastAsia"/>
                <w:lang w:eastAsia="zh-CN"/>
              </w:rPr>
            </w:pPr>
            <w:r>
              <w:rPr>
                <w:rFonts w:eastAsiaTheme="minorEastAsia"/>
                <w:lang w:eastAsia="zh-CN"/>
              </w:rPr>
              <w:t xml:space="preserve">Proposal 6: </w:t>
            </w:r>
            <w:r w:rsidRPr="0051656D">
              <w:rPr>
                <w:rFonts w:eastAsiaTheme="minorEastAsia"/>
                <w:lang w:eastAsia="zh-CN"/>
              </w:rPr>
              <w:t>Do not consider the scenario that the TRSs/CSI-RSs collide between 2 TRP</w:t>
            </w:r>
          </w:p>
          <w:p w14:paraId="19DCECB2" w14:textId="77777777" w:rsidR="0051656D" w:rsidRDefault="0051656D" w:rsidP="008D79D4">
            <w:pPr>
              <w:spacing w:before="120" w:after="120"/>
              <w:rPr>
                <w:rFonts w:eastAsiaTheme="minorEastAsia"/>
                <w:lang w:eastAsia="zh-CN"/>
              </w:rPr>
            </w:pPr>
            <w:r>
              <w:rPr>
                <w:rFonts w:eastAsiaTheme="minorEastAsia"/>
                <w:lang w:eastAsia="zh-CN"/>
              </w:rPr>
              <w:t xml:space="preserve">Proposal 7: </w:t>
            </w:r>
            <w:r w:rsidRPr="0051656D">
              <w:rPr>
                <w:rFonts w:eastAsiaTheme="minorEastAsia"/>
                <w:lang w:eastAsia="zh-CN"/>
              </w:rPr>
              <w:t>Define the multi-DCI multi-TRP requirements for 1+1 layer combination</w:t>
            </w:r>
          </w:p>
          <w:p w14:paraId="145C8ECE" w14:textId="77777777" w:rsidR="0051656D" w:rsidRDefault="0051656D" w:rsidP="008D79D4">
            <w:pPr>
              <w:spacing w:before="120" w:after="120"/>
              <w:rPr>
                <w:rFonts w:eastAsiaTheme="minorEastAsia"/>
                <w:lang w:eastAsia="zh-CN"/>
              </w:rPr>
            </w:pPr>
            <w:r>
              <w:rPr>
                <w:rFonts w:eastAsiaTheme="minorEastAsia"/>
                <w:lang w:eastAsia="zh-CN"/>
              </w:rPr>
              <w:t xml:space="preserve">Proposal 8: </w:t>
            </w:r>
            <w:r w:rsidRPr="0051656D">
              <w:rPr>
                <w:rFonts w:eastAsiaTheme="minorEastAsia"/>
                <w:lang w:eastAsia="zh-CN"/>
              </w:rPr>
              <w:t>If any requirements are defined with timing offset between two TRPs, it should be ensured that all paths from both TRPs are within CP</w:t>
            </w:r>
          </w:p>
          <w:p w14:paraId="4C01215A" w14:textId="77777777" w:rsidR="0051656D" w:rsidRDefault="0051656D" w:rsidP="008D79D4">
            <w:pPr>
              <w:spacing w:before="120" w:after="120"/>
              <w:rPr>
                <w:rFonts w:eastAsiaTheme="minorEastAsia"/>
                <w:lang w:eastAsia="zh-CN"/>
              </w:rPr>
            </w:pPr>
            <w:r>
              <w:rPr>
                <w:rFonts w:eastAsiaTheme="minorEastAsia"/>
                <w:lang w:eastAsia="zh-CN"/>
              </w:rPr>
              <w:t xml:space="preserve">Proposal 9: </w:t>
            </w:r>
            <w:r w:rsidRPr="0051656D">
              <w:rPr>
                <w:rFonts w:eastAsiaTheme="minorEastAsia"/>
                <w:lang w:eastAsia="zh-CN"/>
              </w:rPr>
              <w:t>Differentiate the PDSCH configuration for multi-DCI and single-DCI scenario for SDM</w:t>
            </w:r>
          </w:p>
          <w:p w14:paraId="63257749" w14:textId="77777777" w:rsidR="0051656D" w:rsidRDefault="0051656D" w:rsidP="008D79D4">
            <w:pPr>
              <w:spacing w:before="120" w:after="120"/>
              <w:rPr>
                <w:rFonts w:eastAsiaTheme="minorEastAsia"/>
                <w:lang w:eastAsia="zh-CN"/>
              </w:rPr>
            </w:pPr>
            <w:r>
              <w:rPr>
                <w:rFonts w:eastAsiaTheme="minorEastAsia"/>
                <w:lang w:eastAsia="zh-CN"/>
              </w:rPr>
              <w:t xml:space="preserve">Proposal 10: </w:t>
            </w:r>
            <w:r w:rsidRPr="0051656D">
              <w:rPr>
                <w:rFonts w:eastAsiaTheme="minorEastAsia"/>
                <w:lang w:eastAsia="zh-CN"/>
              </w:rPr>
              <w:t>Define requirements for single-DCI SDM scheme with 1+1 layer combination</w:t>
            </w:r>
          </w:p>
          <w:p w14:paraId="261C967C" w14:textId="112504D3" w:rsidR="00DC6E32" w:rsidRPr="00A11D8B" w:rsidRDefault="0063461F" w:rsidP="008D79D4">
            <w:pPr>
              <w:spacing w:before="120" w:after="120"/>
              <w:rPr>
                <w:rFonts w:eastAsiaTheme="minorEastAsia"/>
                <w:lang w:eastAsia="zh-CN"/>
              </w:rPr>
            </w:pPr>
            <w:r>
              <w:rPr>
                <w:rFonts w:eastAsiaTheme="minorEastAsia"/>
                <w:lang w:eastAsia="zh-CN"/>
              </w:rPr>
              <w:t xml:space="preserve">Proposal 11: </w:t>
            </w:r>
            <w:r w:rsidRPr="0063461F">
              <w:rPr>
                <w:rFonts w:eastAsiaTheme="minorEastAsia"/>
                <w:lang w:eastAsia="zh-CN"/>
              </w:rPr>
              <w:t>Do not define any new PDSCH performance requirements for Rel-16 DMRS enhancement</w:t>
            </w:r>
          </w:p>
        </w:tc>
      </w:tr>
      <w:tr w:rsidR="00440502" w14:paraId="394533B8" w14:textId="77777777" w:rsidTr="006743D9">
        <w:trPr>
          <w:trHeight w:val="468"/>
        </w:trPr>
        <w:tc>
          <w:tcPr>
            <w:tcW w:w="1373" w:type="dxa"/>
          </w:tcPr>
          <w:p w14:paraId="37CCEE60" w14:textId="0354C1EA" w:rsidR="00440502" w:rsidRPr="00440502" w:rsidRDefault="00440502"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4-200368</w:t>
            </w:r>
            <w:r w:rsidR="00AA287A">
              <w:rPr>
                <w:rFonts w:eastAsiaTheme="minorEastAsia"/>
                <w:lang w:eastAsia="zh-CN"/>
              </w:rPr>
              <w:t>6</w:t>
            </w:r>
          </w:p>
        </w:tc>
        <w:tc>
          <w:tcPr>
            <w:tcW w:w="1088" w:type="dxa"/>
          </w:tcPr>
          <w:p w14:paraId="4BE1B975" w14:textId="70CA23B6" w:rsidR="00440502" w:rsidRPr="00440502" w:rsidRDefault="00440502" w:rsidP="00805BE8">
            <w:pPr>
              <w:spacing w:before="120" w:after="120"/>
              <w:rPr>
                <w:rFonts w:eastAsiaTheme="minorEastAsia"/>
                <w:lang w:eastAsia="zh-CN"/>
              </w:rPr>
            </w:pPr>
            <w:r>
              <w:rPr>
                <w:rFonts w:eastAsiaTheme="minorEastAsia"/>
                <w:lang w:eastAsia="zh-CN"/>
              </w:rPr>
              <w:t>Huawei, HiSilicon</w:t>
            </w:r>
          </w:p>
        </w:tc>
        <w:tc>
          <w:tcPr>
            <w:tcW w:w="7170" w:type="dxa"/>
          </w:tcPr>
          <w:p w14:paraId="3C687919" w14:textId="68317847" w:rsidR="00AA287A" w:rsidRDefault="00AA287A" w:rsidP="00AA287A">
            <w:pPr>
              <w:spacing w:before="120" w:after="120"/>
            </w:pPr>
            <w:r>
              <w:t xml:space="preserve">Observation 1: Scheme 1a for URLLC is scheduled by single-DCI based multi-TRP transmission for </w:t>
            </w:r>
            <w:r w:rsidR="0066321D">
              <w:t>eMBB</w:t>
            </w:r>
          </w:p>
          <w:p w14:paraId="6A4ED08E" w14:textId="455F73C1" w:rsidR="00AA287A" w:rsidRDefault="00AA287A" w:rsidP="00AA287A">
            <w:pPr>
              <w:spacing w:before="120" w:after="120"/>
            </w:pPr>
            <w:r>
              <w:t>Observation 2:</w:t>
            </w:r>
            <w:r w:rsidR="0066321D">
              <w:t xml:space="preserve"> Scheme 2a and 2b are more suitable for channel with larger spread delay</w:t>
            </w:r>
          </w:p>
          <w:p w14:paraId="79E89C29" w14:textId="4F990745" w:rsidR="0066321D" w:rsidRDefault="0066321D" w:rsidP="00AA287A">
            <w:pPr>
              <w:spacing w:before="120" w:after="120"/>
            </w:pPr>
            <w:r>
              <w:t>Observation 3: Scheme 3 and 4 are more suitable for channel with larger Doppler shift and with different allocated number of symbols</w:t>
            </w:r>
          </w:p>
          <w:p w14:paraId="3CB8B84F" w14:textId="5040E1D6" w:rsidR="0066321D" w:rsidRDefault="0066321D" w:rsidP="00AA287A">
            <w:pPr>
              <w:spacing w:before="120" w:after="120"/>
            </w:pPr>
            <w:r>
              <w:t>Proposal 1: Not to define PDSCH requirement scheduled by single-DCI for multi-TRP/Panel transmission</w:t>
            </w:r>
          </w:p>
          <w:p w14:paraId="683AE5D5" w14:textId="5072AE3A" w:rsidR="0066321D" w:rsidRDefault="0066321D" w:rsidP="00AA287A">
            <w:pPr>
              <w:spacing w:before="120" w:after="120"/>
            </w:pPr>
            <w:r>
              <w:t>Proposal 2: Not to define PDSCH requirements for URLLC multi-TRP transmission schemes in eMIMO WI</w:t>
            </w:r>
          </w:p>
          <w:p w14:paraId="2D949C84" w14:textId="0194F0DC" w:rsidR="00440502" w:rsidRPr="00AA287A" w:rsidRDefault="0066321D" w:rsidP="00805BE8">
            <w:pPr>
              <w:spacing w:before="120" w:after="120"/>
            </w:pPr>
            <w:r>
              <w:t xml:space="preserve">Proposal 3: Propose  not to define new performance requirements for PDSCH enhancement in DMRS sequence </w:t>
            </w:r>
            <w:r w:rsidR="00553D69">
              <w:t>generation</w:t>
            </w:r>
          </w:p>
        </w:tc>
      </w:tr>
      <w:tr w:rsidR="00440502" w14:paraId="36690A2B" w14:textId="77777777" w:rsidTr="006743D9">
        <w:trPr>
          <w:trHeight w:val="468"/>
        </w:trPr>
        <w:tc>
          <w:tcPr>
            <w:tcW w:w="1373" w:type="dxa"/>
          </w:tcPr>
          <w:p w14:paraId="09A656CC" w14:textId="1400B5CE" w:rsidR="00440502" w:rsidRDefault="00440502"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553D69">
              <w:rPr>
                <w:rFonts w:eastAsiaTheme="minorEastAsia"/>
                <w:lang w:eastAsia="zh-CN"/>
              </w:rPr>
              <w:t>-20036</w:t>
            </w:r>
            <w:r w:rsidR="00497E8D">
              <w:rPr>
                <w:rFonts w:eastAsiaTheme="minorEastAsia"/>
                <w:lang w:eastAsia="zh-CN"/>
              </w:rPr>
              <w:t>85</w:t>
            </w:r>
          </w:p>
        </w:tc>
        <w:tc>
          <w:tcPr>
            <w:tcW w:w="1088" w:type="dxa"/>
          </w:tcPr>
          <w:p w14:paraId="4D5C8B74" w14:textId="46B116DC" w:rsidR="00440502" w:rsidRDefault="00497E8D"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70" w:type="dxa"/>
          </w:tcPr>
          <w:p w14:paraId="4DC7E52F" w14:textId="77777777" w:rsidR="00440502" w:rsidRDefault="00553D69" w:rsidP="00553D69">
            <w:pPr>
              <w:spacing w:before="120" w:after="120"/>
            </w:pPr>
            <w:r>
              <w:t xml:space="preserve">Proposal 1: </w:t>
            </w:r>
            <w:r w:rsidR="00226981">
              <w:t>Focus on non-overlapping PDSCH resource allocation scheme only at the current stage</w:t>
            </w:r>
          </w:p>
          <w:p w14:paraId="3410A57C" w14:textId="77777777" w:rsidR="00226981" w:rsidRDefault="00226981" w:rsidP="00553D69">
            <w:pPr>
              <w:spacing w:before="120" w:after="120"/>
            </w:pPr>
            <w:r>
              <w:t xml:space="preserve">Proposal 2: </w:t>
            </w:r>
            <w:r w:rsidR="00AC492A">
              <w:t>Separate</w:t>
            </w:r>
            <w:r>
              <w:t xml:space="preserve"> decoding of each PDSCH </w:t>
            </w:r>
            <w:r w:rsidR="00AC492A">
              <w:t xml:space="preserve">scheduled by multi-DCI scheduled by multi-DCI should be assumed </w:t>
            </w:r>
          </w:p>
          <w:p w14:paraId="14A25A61" w14:textId="35F9677B" w:rsidR="00AC492A" w:rsidRDefault="00AC492A" w:rsidP="00553D69">
            <w:pPr>
              <w:spacing w:before="120" w:after="120"/>
            </w:pPr>
            <w:r>
              <w:t>P</w:t>
            </w:r>
            <w:r w:rsidR="009E1D73">
              <w:t>roposal 3: Both separate and joint HARQ-ACK feed  mode can be used in the test setup based on UE capability</w:t>
            </w:r>
          </w:p>
          <w:p w14:paraId="7EF865B4" w14:textId="77777777" w:rsidR="009E1D73" w:rsidRDefault="009E1D73" w:rsidP="00553D69">
            <w:pPr>
              <w:spacing w:before="120" w:after="120"/>
            </w:pPr>
            <w:r>
              <w:t>Proposal 4: The total number of HARQ process should be limited and not larger than 16</w:t>
            </w:r>
          </w:p>
          <w:p w14:paraId="1315C597" w14:textId="77777777" w:rsidR="009E1D73" w:rsidRDefault="009E1D73" w:rsidP="00553D69">
            <w:pPr>
              <w:spacing w:before="120" w:after="120"/>
            </w:pPr>
            <w:r>
              <w:t>Proposal 5: Set the timing and frequency offset as per different SCS</w:t>
            </w:r>
          </w:p>
          <w:p w14:paraId="413C9540" w14:textId="77777777" w:rsidR="009E1D73" w:rsidRDefault="009E1D73" w:rsidP="00553D69">
            <w:pPr>
              <w:spacing w:before="120" w:after="120"/>
            </w:pPr>
            <w:r>
              <w:t>Proposal 6: Not consider UE rate match around a configured CRS patterns</w:t>
            </w:r>
          </w:p>
          <w:p w14:paraId="504960C9" w14:textId="77777777" w:rsidR="009E1D73" w:rsidRDefault="00DB46CF" w:rsidP="00553D69">
            <w:pPr>
              <w:spacing w:before="120" w:after="120"/>
            </w:pPr>
            <w:r>
              <w:t>Proposal</w:t>
            </w:r>
            <w:r w:rsidR="009E1D73">
              <w:t xml:space="preserve"> 7: Not </w:t>
            </w:r>
            <w:r>
              <w:t>consider scenario that TRS/CSI-RS collision between 2 TRPs</w:t>
            </w:r>
          </w:p>
          <w:p w14:paraId="115316C4" w14:textId="058016F1" w:rsidR="00DB46CF" w:rsidRDefault="00DB46CF" w:rsidP="00553D69">
            <w:pPr>
              <w:spacing w:before="120" w:after="120"/>
            </w:pPr>
            <w:r>
              <w:t xml:space="preserve">Proposal 8: Configure two CORESET PoolIndex with value 0 and 1, each CORESTPool contains one CORRSET for one TRP PDCCH scheduling, with symbol #0 and #1 in time domain and FDMed half bandwidth </w:t>
            </w:r>
            <w:r w:rsidR="00A823BA">
              <w:t>respectively</w:t>
            </w:r>
          </w:p>
          <w:p w14:paraId="14DA2CE6" w14:textId="77777777" w:rsidR="00DB46CF" w:rsidRDefault="00DB46CF" w:rsidP="00553D69">
            <w:pPr>
              <w:spacing w:before="120" w:after="120"/>
              <w:rPr>
                <w:rFonts w:eastAsiaTheme="minorEastAsia"/>
                <w:lang w:eastAsia="zh-CN"/>
              </w:rPr>
            </w:pPr>
            <w:r>
              <w:t>Proposal 9: Consider both 2</w:t>
            </w:r>
            <w:r>
              <w:rPr>
                <w:rFonts w:eastAsiaTheme="minorEastAsia" w:hint="eastAsia"/>
                <w:lang w:eastAsia="zh-CN"/>
              </w:rPr>
              <w:t>x</w:t>
            </w:r>
            <w:r>
              <w:rPr>
                <w:rFonts w:eastAsiaTheme="minorEastAsia"/>
                <w:lang w:eastAsia="zh-CN"/>
              </w:rPr>
              <w:t>2 and 2x4 antenna configuration with layer combination 2+2 for the following CBW/SCC/TDD patterns</w:t>
            </w:r>
          </w:p>
          <w:p w14:paraId="549F429A" w14:textId="7A28B226" w:rsidR="00A823BA" w:rsidRPr="003F2BDD" w:rsidRDefault="00A823BA" w:rsidP="00A823BA">
            <w:pPr>
              <w:pStyle w:val="afe"/>
              <w:numPr>
                <w:ilvl w:val="0"/>
                <w:numId w:val="3"/>
              </w:numPr>
              <w:ind w:firstLineChars="0"/>
            </w:pPr>
            <w:r>
              <w:rPr>
                <w:rFonts w:eastAsiaTheme="minorEastAsia"/>
                <w:lang w:eastAsia="zh-CN"/>
              </w:rPr>
              <w:t>FR1 FDD: 10MHz /15KHz SCS</w:t>
            </w:r>
          </w:p>
          <w:p w14:paraId="725EB595" w14:textId="53586DFB" w:rsidR="00DB46CF" w:rsidRPr="00A823BA" w:rsidRDefault="00A823BA" w:rsidP="00A823BA">
            <w:pPr>
              <w:pStyle w:val="afe"/>
              <w:numPr>
                <w:ilvl w:val="0"/>
                <w:numId w:val="3"/>
              </w:numPr>
              <w:ind w:firstLineChars="0"/>
            </w:pPr>
            <w:r>
              <w:rPr>
                <w:rFonts w:eastAsiaTheme="minorEastAsia"/>
                <w:lang w:eastAsia="zh-CN"/>
              </w:rPr>
              <w:t>FR1 TDD: 40MHz/30KHz SCS, TDD pattern 7DS2U, S=6:4:4</w:t>
            </w:r>
          </w:p>
        </w:tc>
      </w:tr>
      <w:tr w:rsidR="00497E8D" w14:paraId="3EF294CD" w14:textId="77777777" w:rsidTr="006743D9">
        <w:trPr>
          <w:trHeight w:val="468"/>
        </w:trPr>
        <w:tc>
          <w:tcPr>
            <w:tcW w:w="1373" w:type="dxa"/>
          </w:tcPr>
          <w:p w14:paraId="4B7F07BC" w14:textId="0A68A47F" w:rsidR="00497E8D" w:rsidRDefault="00497E8D"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4-2004024</w:t>
            </w:r>
          </w:p>
        </w:tc>
        <w:tc>
          <w:tcPr>
            <w:tcW w:w="1088" w:type="dxa"/>
          </w:tcPr>
          <w:p w14:paraId="6358A404" w14:textId="0FBF22AF" w:rsidR="00497E8D" w:rsidRDefault="00497E8D"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170" w:type="dxa"/>
          </w:tcPr>
          <w:p w14:paraId="34DDFF80" w14:textId="119DEAA4" w:rsidR="00374116" w:rsidRDefault="00374116" w:rsidP="00374116">
            <w:pPr>
              <w:spacing w:before="120" w:after="120"/>
            </w:pPr>
            <w:r>
              <w:t>Proposal 1: Define at least partially-overlapping resource allocation scenario on top of the non-overlapping allocation case</w:t>
            </w:r>
          </w:p>
          <w:p w14:paraId="723F6081" w14:textId="6D861C7B" w:rsidR="00374116" w:rsidRDefault="00374116" w:rsidP="00374116">
            <w:pPr>
              <w:spacing w:before="120" w:after="120"/>
            </w:pPr>
            <w:r>
              <w:t>Proposal 2: Set layer configuration 1+1 for 2Rx UE and 2+2 for 4Rx UE</w:t>
            </w:r>
          </w:p>
          <w:p w14:paraId="4CFF8FF2" w14:textId="7BD6673E" w:rsidR="00374116" w:rsidRDefault="00DF28B2" w:rsidP="00374116">
            <w:pPr>
              <w:spacing w:before="120" w:after="120"/>
            </w:pPr>
            <w:r>
              <w:t>Proposal 3: Set BS antenna correlation between two TRPs to 0</w:t>
            </w:r>
          </w:p>
          <w:p w14:paraId="6609FFBD" w14:textId="3E9DC055" w:rsidR="00145F13" w:rsidRDefault="00DF28B2" w:rsidP="00374116">
            <w:pPr>
              <w:spacing w:before="120" w:after="120"/>
            </w:pPr>
            <w:r>
              <w:t xml:space="preserve">Proposal </w:t>
            </w:r>
            <w:r w:rsidR="00165442">
              <w:t>4</w:t>
            </w:r>
            <w:r>
              <w:t xml:space="preserve">: Configure 2 CORRESET pool indexes for </w:t>
            </w:r>
            <w:r w:rsidR="00145F13">
              <w:t>multi</w:t>
            </w:r>
            <w:r>
              <w:t>-DCI based</w:t>
            </w:r>
            <w:r w:rsidR="00145F13">
              <w:t xml:space="preserve"> multi-TRP transmission</w:t>
            </w:r>
          </w:p>
          <w:p w14:paraId="6B439DF9" w14:textId="3115394B" w:rsidR="00DF28B2" w:rsidRDefault="00145F13" w:rsidP="00374116">
            <w:pPr>
              <w:spacing w:before="120" w:after="120"/>
            </w:pPr>
            <w:r>
              <w:t xml:space="preserve">Proposal 5: Define </w:t>
            </w:r>
            <w:r w:rsidR="00165442">
              <w:t>multi-TRP PDSCH transmission requirements for both FR1 and FR2</w:t>
            </w:r>
          </w:p>
          <w:p w14:paraId="44E85AD7" w14:textId="42F41A5A" w:rsidR="00165442" w:rsidRDefault="00165442" w:rsidP="00374116">
            <w:pPr>
              <w:spacing w:before="120" w:after="120"/>
            </w:pPr>
            <w:r>
              <w:t xml:space="preserve">Proposal 6: Define multi-TRP PDSCH transmission requirements for </w:t>
            </w:r>
          </w:p>
          <w:p w14:paraId="21A11905" w14:textId="77777777" w:rsidR="00165442" w:rsidRPr="003F2BDD" w:rsidRDefault="00165442" w:rsidP="00165442">
            <w:pPr>
              <w:pStyle w:val="afe"/>
              <w:numPr>
                <w:ilvl w:val="0"/>
                <w:numId w:val="3"/>
              </w:numPr>
              <w:ind w:firstLineChars="0"/>
            </w:pPr>
            <w:r>
              <w:rPr>
                <w:rFonts w:eastAsiaTheme="minorEastAsia" w:hint="eastAsia"/>
                <w:lang w:eastAsia="zh-CN"/>
              </w:rPr>
              <w:t>F</w:t>
            </w:r>
            <w:r>
              <w:rPr>
                <w:rFonts w:eastAsiaTheme="minorEastAsia"/>
                <w:lang w:eastAsia="zh-CN"/>
              </w:rPr>
              <w:t>R1 FDD SCS=15KHz, 10MHz CBW</w:t>
            </w:r>
          </w:p>
          <w:p w14:paraId="3C4989CB" w14:textId="77777777" w:rsidR="00165442" w:rsidRPr="003F2BDD" w:rsidRDefault="00165442" w:rsidP="00165442">
            <w:pPr>
              <w:pStyle w:val="afe"/>
              <w:numPr>
                <w:ilvl w:val="0"/>
                <w:numId w:val="3"/>
              </w:numPr>
              <w:ind w:firstLineChars="0"/>
            </w:pPr>
            <w:r>
              <w:rPr>
                <w:rFonts w:eastAsiaTheme="minorEastAsia"/>
                <w:lang w:eastAsia="zh-CN"/>
              </w:rPr>
              <w:t>FR1 TDD SCS=30KHz, 40MHz CBW</w:t>
            </w:r>
          </w:p>
          <w:p w14:paraId="29A3D26D" w14:textId="6C37F454" w:rsidR="00165442" w:rsidRPr="00165442" w:rsidRDefault="00165442" w:rsidP="00165442">
            <w:pPr>
              <w:pStyle w:val="afe"/>
              <w:numPr>
                <w:ilvl w:val="0"/>
                <w:numId w:val="3"/>
              </w:numPr>
              <w:ind w:firstLineChars="0"/>
              <w:rPr>
                <w:rFonts w:eastAsiaTheme="minorEastAsia"/>
                <w:lang w:eastAsia="zh-CN"/>
              </w:rPr>
            </w:pPr>
            <w:r>
              <w:rPr>
                <w:rFonts w:eastAsiaTheme="minorEastAsia"/>
                <w:lang w:eastAsia="zh-CN"/>
              </w:rPr>
              <w:t>FR2 TDD SCS=120KHz,100MHz CBW</w:t>
            </w:r>
          </w:p>
          <w:p w14:paraId="439F9CF4" w14:textId="67C84C3A" w:rsidR="00374116" w:rsidRDefault="00165442" w:rsidP="00374116">
            <w:pPr>
              <w:spacing w:before="120" w:after="120"/>
            </w:pPr>
            <w:r>
              <w:t>Proposal 7: Set timing offset between TRPs to</w:t>
            </w:r>
          </w:p>
          <w:p w14:paraId="6BF7D980" w14:textId="6E046475" w:rsidR="00165442" w:rsidRPr="003F2BDD" w:rsidRDefault="00165442" w:rsidP="00165442">
            <w:pPr>
              <w:pStyle w:val="afe"/>
              <w:numPr>
                <w:ilvl w:val="0"/>
                <w:numId w:val="3"/>
              </w:numPr>
              <w:ind w:firstLineChars="0"/>
            </w:pPr>
            <w:r>
              <w:rPr>
                <w:rFonts w:eastAsiaTheme="minorEastAsia"/>
                <w:lang w:eastAsia="zh-CN"/>
              </w:rPr>
              <w:t>[2]us for SCS=15KHz</w:t>
            </w:r>
          </w:p>
          <w:p w14:paraId="1E6002F5" w14:textId="7CAF8624" w:rsidR="00165442" w:rsidRPr="00165442" w:rsidRDefault="00165442" w:rsidP="00165442">
            <w:pPr>
              <w:pStyle w:val="afe"/>
              <w:numPr>
                <w:ilvl w:val="0"/>
                <w:numId w:val="3"/>
              </w:numPr>
              <w:ind w:firstLineChars="0"/>
            </w:pPr>
            <w:r>
              <w:rPr>
                <w:rFonts w:eastAsiaTheme="minorEastAsia"/>
                <w:lang w:eastAsia="zh-CN"/>
              </w:rPr>
              <w:t>[</w:t>
            </w:r>
            <w:r w:rsidR="002F55A2">
              <w:rPr>
                <w:rFonts w:eastAsiaTheme="minorEastAsia"/>
                <w:lang w:eastAsia="zh-CN"/>
              </w:rPr>
              <w:t>1</w:t>
            </w:r>
            <w:r>
              <w:rPr>
                <w:rFonts w:eastAsiaTheme="minorEastAsia"/>
                <w:lang w:eastAsia="zh-CN"/>
              </w:rPr>
              <w:t>]us for SCS=30KHz</w:t>
            </w:r>
          </w:p>
          <w:p w14:paraId="334A0312" w14:textId="75AFD116" w:rsidR="00165442" w:rsidRPr="003F2BDD" w:rsidRDefault="00165442" w:rsidP="00165442">
            <w:pPr>
              <w:pStyle w:val="afe"/>
              <w:numPr>
                <w:ilvl w:val="0"/>
                <w:numId w:val="3"/>
              </w:numPr>
              <w:ind w:firstLineChars="0"/>
            </w:pPr>
            <w:r>
              <w:rPr>
                <w:rFonts w:eastAsiaTheme="minorEastAsia"/>
                <w:lang w:eastAsia="zh-CN"/>
              </w:rPr>
              <w:t>[0.25]us for SCS=120KHz</w:t>
            </w:r>
          </w:p>
          <w:p w14:paraId="5017E033" w14:textId="408D396A" w:rsidR="00497E8D" w:rsidRDefault="00165442" w:rsidP="00805BE8">
            <w:pPr>
              <w:spacing w:before="120" w:after="120"/>
            </w:pPr>
            <w:r>
              <w:t>Proposal 8</w:t>
            </w:r>
            <w:r w:rsidR="00374116">
              <w:t xml:space="preserve">: </w:t>
            </w:r>
            <w:r>
              <w:t xml:space="preserve">For Multi-TRP PDSCH </w:t>
            </w:r>
            <w:r w:rsidR="009122EF">
              <w:t>transmission</w:t>
            </w:r>
            <w:r>
              <w:t xml:space="preserve"> requirements, RAN4 should consider the scenario that the TRSs/CSI-RSs are collided between 2 TRPs</w:t>
            </w:r>
          </w:p>
          <w:p w14:paraId="5A991CCC" w14:textId="46F62071" w:rsidR="00165442" w:rsidRPr="00374116" w:rsidRDefault="009122EF" w:rsidP="00805BE8">
            <w:pPr>
              <w:spacing w:before="120" w:after="120"/>
            </w:pPr>
            <w:r>
              <w:t>Proposal</w:t>
            </w:r>
            <w:r w:rsidR="00165442">
              <w:t xml:space="preserve"> 9: RAN4 does not define the multi-TRP eMBB PDSCH demodulation requirements scheduled by the single-DCI</w:t>
            </w:r>
          </w:p>
        </w:tc>
      </w:tr>
      <w:tr w:rsidR="00497E8D" w14:paraId="33CE6B1D" w14:textId="77777777" w:rsidTr="006743D9">
        <w:trPr>
          <w:trHeight w:val="468"/>
        </w:trPr>
        <w:tc>
          <w:tcPr>
            <w:tcW w:w="1373" w:type="dxa"/>
          </w:tcPr>
          <w:p w14:paraId="6270C353" w14:textId="6E1B014D" w:rsidR="00497E8D" w:rsidRDefault="00497E8D" w:rsidP="00805BE8">
            <w:pPr>
              <w:spacing w:before="120" w:after="120"/>
              <w:rPr>
                <w:rFonts w:eastAsiaTheme="minorEastAsia"/>
                <w:lang w:eastAsia="zh-CN"/>
              </w:rPr>
            </w:pPr>
            <w:r>
              <w:rPr>
                <w:rFonts w:eastAsiaTheme="minorEastAsia"/>
                <w:lang w:eastAsia="zh-CN"/>
              </w:rPr>
              <w:t>R4-2004025</w:t>
            </w:r>
          </w:p>
        </w:tc>
        <w:tc>
          <w:tcPr>
            <w:tcW w:w="1088" w:type="dxa"/>
          </w:tcPr>
          <w:p w14:paraId="1B023500" w14:textId="79B12958" w:rsidR="00497E8D" w:rsidRDefault="00497E8D"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170" w:type="dxa"/>
          </w:tcPr>
          <w:p w14:paraId="47FD23AC" w14:textId="77777777" w:rsidR="00497E8D" w:rsidRDefault="00BE03CD" w:rsidP="00805BE8">
            <w:pPr>
              <w:spacing w:before="120" w:after="120"/>
            </w:pPr>
            <w:r>
              <w:t>Proposal 1: RAN4 defines new PDSCH demodulation requirements for URLLC multi-TRP transmission schemes with the test metric 70% of maximum throughput</w:t>
            </w:r>
          </w:p>
          <w:p w14:paraId="2FFF57D9" w14:textId="77777777" w:rsidR="00BE03CD" w:rsidRDefault="00BE03CD" w:rsidP="00805BE8">
            <w:pPr>
              <w:spacing w:before="120" w:after="120"/>
            </w:pPr>
            <w:r>
              <w:t>Proposal 2: Define PDSCH demodulation requirements for URLL</w:t>
            </w:r>
            <w:r w:rsidR="00C51BD5">
              <w:t>C multi-TRP transmission schemes for both FR1 and FR2</w:t>
            </w:r>
          </w:p>
          <w:p w14:paraId="0CDC4946" w14:textId="77777777" w:rsidR="00C51BD5" w:rsidRDefault="00C51BD5" w:rsidP="00805BE8">
            <w:pPr>
              <w:spacing w:before="120" w:after="120"/>
            </w:pPr>
            <w:r>
              <w:t xml:space="preserve">Proposal 3: Define PDSCH demodulation requirements for URLLC multi-TRP transmission schemes for </w:t>
            </w:r>
          </w:p>
          <w:p w14:paraId="5AEC9C5E" w14:textId="77777777" w:rsidR="00C51BD5" w:rsidRPr="003F2BDD" w:rsidRDefault="003F2BDD" w:rsidP="003F2BDD">
            <w:pPr>
              <w:pStyle w:val="afe"/>
              <w:numPr>
                <w:ilvl w:val="0"/>
                <w:numId w:val="3"/>
              </w:numPr>
              <w:ind w:firstLineChars="0"/>
            </w:pPr>
            <w:r>
              <w:rPr>
                <w:rFonts w:eastAsiaTheme="minorEastAsia" w:hint="eastAsia"/>
                <w:lang w:eastAsia="zh-CN"/>
              </w:rPr>
              <w:t>F</w:t>
            </w:r>
            <w:r>
              <w:rPr>
                <w:rFonts w:eastAsiaTheme="minorEastAsia"/>
                <w:lang w:eastAsia="zh-CN"/>
              </w:rPr>
              <w:t>R1 FDD SCS=15KHz, 10MHz CBW</w:t>
            </w:r>
          </w:p>
          <w:p w14:paraId="4EC5CF5C" w14:textId="69AFE0B8" w:rsidR="003F2BDD" w:rsidRPr="003F2BDD" w:rsidRDefault="003F2BDD" w:rsidP="003F2BDD">
            <w:pPr>
              <w:pStyle w:val="afe"/>
              <w:numPr>
                <w:ilvl w:val="0"/>
                <w:numId w:val="3"/>
              </w:numPr>
              <w:ind w:firstLineChars="0"/>
            </w:pPr>
            <w:r>
              <w:rPr>
                <w:rFonts w:eastAsiaTheme="minorEastAsia"/>
                <w:lang w:eastAsia="zh-CN"/>
              </w:rPr>
              <w:t>FR1 TDD SCS=30KHz, 40MHz CBW</w:t>
            </w:r>
          </w:p>
          <w:p w14:paraId="3EB7FF6A" w14:textId="71A8264B" w:rsidR="003F2BDD" w:rsidRDefault="003F2BDD" w:rsidP="003F2BDD">
            <w:pPr>
              <w:pStyle w:val="afe"/>
              <w:numPr>
                <w:ilvl w:val="0"/>
                <w:numId w:val="3"/>
              </w:numPr>
              <w:ind w:firstLineChars="0"/>
            </w:pPr>
            <w:r>
              <w:rPr>
                <w:rFonts w:eastAsiaTheme="minorEastAsia"/>
                <w:lang w:eastAsia="zh-CN"/>
              </w:rPr>
              <w:t>FR2 TDD SCS=120KHz,100MHz CBW</w:t>
            </w:r>
          </w:p>
        </w:tc>
      </w:tr>
      <w:tr w:rsidR="00497E8D" w14:paraId="1FBC9190" w14:textId="77777777" w:rsidTr="006743D9">
        <w:trPr>
          <w:trHeight w:val="468"/>
        </w:trPr>
        <w:tc>
          <w:tcPr>
            <w:tcW w:w="1373" w:type="dxa"/>
          </w:tcPr>
          <w:p w14:paraId="72F90BA7" w14:textId="548C8C7F" w:rsidR="00497E8D" w:rsidRDefault="00497E8D"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4-2004026</w:t>
            </w:r>
          </w:p>
        </w:tc>
        <w:tc>
          <w:tcPr>
            <w:tcW w:w="1088" w:type="dxa"/>
          </w:tcPr>
          <w:p w14:paraId="5740FB01" w14:textId="6480547B" w:rsidR="00497E8D" w:rsidRDefault="00497E8D"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170" w:type="dxa"/>
          </w:tcPr>
          <w:p w14:paraId="15FCA7EE" w14:textId="119E184A" w:rsidR="00993A99" w:rsidRDefault="00993A99" w:rsidP="00993A99">
            <w:pPr>
              <w:spacing w:before="120" w:after="120"/>
            </w:pPr>
            <w:r>
              <w:t>Observation 1: Rel-15 DMRS sequence and Rel-16 sequence are identical for DMRS port index 1000/1001/1004/1005, If new UE</w:t>
            </w:r>
            <w:r w:rsidR="004E4DEA">
              <w:t xml:space="preserve"> performance tests are going to be defined by replacing the DMRS sequence, it is eventually ap</w:t>
            </w:r>
            <w:r w:rsidR="00175076">
              <w:t>plicable for UEs with 4 receiver</w:t>
            </w:r>
            <w:r w:rsidR="004E4DEA">
              <w:t xml:space="preserve"> antennas</w:t>
            </w:r>
          </w:p>
          <w:p w14:paraId="19154B8E" w14:textId="77777777" w:rsidR="00497E8D" w:rsidRDefault="00993A99" w:rsidP="00993A99">
            <w:pPr>
              <w:spacing w:before="120" w:after="120"/>
            </w:pPr>
            <w:r>
              <w:t>Observation 2: No performance difference between Rel-15 DMRS sequence and Rel-16 DMRS sequence</w:t>
            </w:r>
          </w:p>
          <w:p w14:paraId="72EA4095" w14:textId="1D703849" w:rsidR="00993A99" w:rsidRPr="00993A99" w:rsidRDefault="00993A99" w:rsidP="00993A99">
            <w:pPr>
              <w:spacing w:before="120" w:after="120"/>
            </w:pPr>
            <w:r>
              <w:t>Proposal 1: No performance define any new PDSCH performance requirement of Rel-16 DMRS enhancement</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30CCCE2" w14:textId="77777777" w:rsidR="00025C66" w:rsidRDefault="00025C66" w:rsidP="005B4802">
      <w:pPr>
        <w:rPr>
          <w:i/>
          <w:color w:val="0070C0"/>
        </w:rPr>
      </w:pPr>
    </w:p>
    <w:p w14:paraId="5845FBD7" w14:textId="09D5D475" w:rsidR="00025C66" w:rsidRPr="008B28F4" w:rsidRDefault="00025C66" w:rsidP="00025C66">
      <w:pPr>
        <w:pStyle w:val="3"/>
        <w:rPr>
          <w:sz w:val="24"/>
          <w:szCs w:val="16"/>
          <w:lang w:val="en-US"/>
        </w:rPr>
      </w:pPr>
      <w:r w:rsidRPr="008B28F4">
        <w:rPr>
          <w:sz w:val="24"/>
          <w:szCs w:val="16"/>
          <w:lang w:val="en-US"/>
        </w:rPr>
        <w:t xml:space="preserve">Sub-topic 1-1: </w:t>
      </w:r>
      <w:r w:rsidR="007F1413" w:rsidRPr="008B28F4">
        <w:rPr>
          <w:sz w:val="24"/>
          <w:szCs w:val="16"/>
          <w:lang w:val="en-US"/>
        </w:rPr>
        <w:t xml:space="preserve">PDSCH requirement for </w:t>
      </w:r>
      <w:r w:rsidRPr="008B28F4">
        <w:rPr>
          <w:sz w:val="24"/>
          <w:szCs w:val="16"/>
          <w:lang w:val="en-US"/>
        </w:rPr>
        <w:t>Rel-15 Multi-TRP transmission schemes</w:t>
      </w:r>
    </w:p>
    <w:p w14:paraId="1354E1DE" w14:textId="77777777" w:rsidR="008F3E96" w:rsidRDefault="008F3E96" w:rsidP="008F3E96">
      <w:pPr>
        <w:rPr>
          <w:i/>
          <w:color w:val="0070C0"/>
          <w:lang w:val="en-US" w:eastAsia="zh-CN"/>
        </w:rPr>
      </w:pPr>
      <w:r>
        <w:rPr>
          <w:rFonts w:hint="eastAsia"/>
          <w:i/>
          <w:color w:val="0070C0"/>
          <w:lang w:val="en-US" w:eastAsia="zh-CN"/>
        </w:rPr>
        <w:t>I</w:t>
      </w:r>
      <w:r>
        <w:rPr>
          <w:i/>
          <w:color w:val="0070C0"/>
          <w:lang w:val="en-US" w:eastAsia="zh-CN"/>
        </w:rPr>
        <w:t xml:space="preserve">n Rel-16, </w:t>
      </w:r>
      <w:r>
        <w:rPr>
          <w:rFonts w:hint="eastAsia"/>
          <w:i/>
          <w:color w:val="0070C0"/>
          <w:lang w:val="en-US" w:eastAsia="zh-CN"/>
        </w:rPr>
        <w:t xml:space="preserve">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3A69C5C2" w14:textId="77777777" w:rsidR="008F3E96" w:rsidRPr="00046681" w:rsidRDefault="008F3E96" w:rsidP="008F3E96">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06D48197" w14:textId="77777777" w:rsidR="008F3E96" w:rsidRPr="00046681" w:rsidRDefault="008F3E96" w:rsidP="008F3E96">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217C36BA" w14:textId="77777777" w:rsidR="008F3E96" w:rsidRPr="00046681" w:rsidRDefault="008F3E96" w:rsidP="008F3E96">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354C523E" w14:textId="77777777" w:rsidR="008F3E96" w:rsidRPr="00831E2B" w:rsidRDefault="008F3E96" w:rsidP="008F3E96">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1646806A" w14:textId="0ADAE186" w:rsidR="001273E7" w:rsidRPr="008F3E96" w:rsidRDefault="008F3E96" w:rsidP="001273E7">
      <w:pPr>
        <w:rPr>
          <w:lang w:eastAsia="zh-CN"/>
        </w:rPr>
      </w:pPr>
      <w:r>
        <w:rPr>
          <w:i/>
          <w:color w:val="0070C0"/>
          <w:lang w:val="en-US" w:eastAsia="zh-CN"/>
        </w:rPr>
        <w:t xml:space="preserve">This sub-topic mainly focuses to identify whether Rel-15 Multi-TRP transmission schemes should be discussed in the scope of Rel-16 eMIMO WI. </w:t>
      </w:r>
    </w:p>
    <w:p w14:paraId="299B6C1B" w14:textId="6F3318AC" w:rsidR="001273E7" w:rsidRPr="001273E7" w:rsidRDefault="001273E7" w:rsidP="001273E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A05ABC4" w14:textId="6D2865FB" w:rsidR="00025C66" w:rsidRPr="00805BE8" w:rsidRDefault="00025C66" w:rsidP="00025C66">
      <w:pPr>
        <w:rPr>
          <w:b/>
          <w:color w:val="0070C0"/>
          <w:u w:val="single"/>
          <w:lang w:eastAsia="ko-KR"/>
        </w:rPr>
      </w:pPr>
      <w:r>
        <w:rPr>
          <w:b/>
          <w:color w:val="0070C0"/>
          <w:u w:val="single"/>
          <w:lang w:eastAsia="ko-KR"/>
        </w:rPr>
        <w:t>Issue 1-1</w:t>
      </w:r>
      <w:r w:rsidR="00B14A84">
        <w:rPr>
          <w:b/>
          <w:color w:val="0070C0"/>
          <w:u w:val="single"/>
          <w:lang w:eastAsia="ko-KR"/>
        </w:rPr>
        <w:t>-1</w:t>
      </w:r>
      <w:r>
        <w:rPr>
          <w:b/>
          <w:color w:val="0070C0"/>
          <w:u w:val="single"/>
          <w:lang w:eastAsia="ko-KR"/>
        </w:rPr>
        <w:t>: Whether to cover the Rel-15 Multi-TRP transmission schemes into the scope of R</w:t>
      </w:r>
      <w:r w:rsidR="006957EF">
        <w:rPr>
          <w:b/>
          <w:color w:val="0070C0"/>
          <w:u w:val="single"/>
          <w:lang w:eastAsia="ko-KR"/>
        </w:rPr>
        <w:t>el-16 eMIMO</w:t>
      </w:r>
      <w:r w:rsidR="008F3E96">
        <w:rPr>
          <w:b/>
          <w:color w:val="0070C0"/>
          <w:u w:val="single"/>
          <w:lang w:eastAsia="ko-KR"/>
        </w:rPr>
        <w:t xml:space="preserve"> WI</w:t>
      </w:r>
    </w:p>
    <w:p w14:paraId="769B763C" w14:textId="77777777" w:rsidR="00025C66" w:rsidRPr="00805BE8" w:rsidRDefault="00025C66" w:rsidP="00025C6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513DB8D" w14:textId="67DE28AC" w:rsidR="00025C66" w:rsidRPr="00805BE8" w:rsidRDefault="006957EF" w:rsidP="00025C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Discuss performance requirements definition for Rel-15 multi-TRP transmission schemes in the scope of Rel-16 eMIMO (Intel)</w:t>
      </w:r>
    </w:p>
    <w:p w14:paraId="25DA7E86" w14:textId="2B7F8A23" w:rsidR="00025C66" w:rsidRPr="00805BE8" w:rsidRDefault="00025C66" w:rsidP="00025C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BC37F1">
        <w:rPr>
          <w:rFonts w:eastAsia="宋体"/>
          <w:color w:val="0070C0"/>
          <w:szCs w:val="24"/>
          <w:lang w:eastAsia="zh-CN"/>
        </w:rPr>
        <w:t>No(Samsung, Qualcomm, Huawei, Ericsson)</w:t>
      </w:r>
      <w:r w:rsidR="00BC37F1" w:rsidRPr="00805BE8" w:rsidDel="00BC37F1">
        <w:rPr>
          <w:rFonts w:eastAsia="宋体"/>
          <w:color w:val="0070C0"/>
          <w:szCs w:val="24"/>
          <w:lang w:eastAsia="zh-CN"/>
        </w:rPr>
        <w:t xml:space="preserve"> </w:t>
      </w:r>
    </w:p>
    <w:p w14:paraId="4A34AD66" w14:textId="77777777" w:rsidR="00025C66" w:rsidRPr="00805BE8" w:rsidRDefault="00025C66" w:rsidP="00025C6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1ED1046" w14:textId="09918FBF" w:rsidR="00025C66" w:rsidRPr="00805BE8" w:rsidRDefault="00EF63B7" w:rsidP="00025C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1 company </w:t>
      </w:r>
      <w:r w:rsidR="00E2559F">
        <w:rPr>
          <w:rFonts w:eastAsia="宋体"/>
          <w:color w:val="0070C0"/>
          <w:szCs w:val="24"/>
          <w:lang w:eastAsia="zh-CN"/>
        </w:rPr>
        <w:t>discuss</w:t>
      </w:r>
      <w:r w:rsidR="007F1413">
        <w:rPr>
          <w:rFonts w:eastAsia="宋体"/>
          <w:color w:val="0070C0"/>
          <w:szCs w:val="24"/>
          <w:lang w:eastAsia="zh-CN"/>
        </w:rPr>
        <w:t>es</w:t>
      </w:r>
      <w:r>
        <w:rPr>
          <w:rFonts w:eastAsia="宋体"/>
          <w:color w:val="0070C0"/>
          <w:szCs w:val="24"/>
          <w:lang w:eastAsia="zh-CN"/>
        </w:rPr>
        <w:t xml:space="preserve"> the </w:t>
      </w:r>
      <w:r w:rsidR="00E2559F">
        <w:rPr>
          <w:rFonts w:eastAsia="宋体"/>
          <w:color w:val="0070C0"/>
          <w:szCs w:val="24"/>
          <w:lang w:eastAsia="zh-CN"/>
        </w:rPr>
        <w:t>i</w:t>
      </w:r>
      <w:r>
        <w:rPr>
          <w:rFonts w:eastAsia="宋体"/>
          <w:color w:val="0070C0"/>
          <w:szCs w:val="24"/>
          <w:lang w:eastAsia="zh-CN"/>
        </w:rPr>
        <w:t xml:space="preserve">ssue 1-1-1. </w:t>
      </w:r>
      <w:r w:rsidR="00E2559F">
        <w:rPr>
          <w:rFonts w:eastAsia="宋体"/>
          <w:color w:val="0070C0"/>
          <w:szCs w:val="24"/>
          <w:lang w:eastAsia="zh-CN"/>
        </w:rPr>
        <w:t>I</w:t>
      </w:r>
      <w:r w:rsidR="00E71C9D">
        <w:rPr>
          <w:rFonts w:eastAsia="宋体"/>
          <w:color w:val="0070C0"/>
          <w:szCs w:val="24"/>
          <w:lang w:eastAsia="zh-CN"/>
        </w:rPr>
        <w:t>ssue 1-1-1 is not covered in the WID</w:t>
      </w:r>
      <w:r w:rsidR="00311D2D">
        <w:rPr>
          <w:rFonts w:eastAsia="宋体"/>
          <w:color w:val="0070C0"/>
          <w:szCs w:val="24"/>
          <w:lang w:eastAsia="zh-CN"/>
        </w:rPr>
        <w:t xml:space="preserve"> of Rel-16 eMIMO WI. </w:t>
      </w:r>
      <w:r w:rsidRPr="004837DD">
        <w:rPr>
          <w:rFonts w:eastAsia="宋体"/>
          <w:color w:val="0070C0"/>
          <w:szCs w:val="24"/>
          <w:lang w:eastAsia="zh-CN"/>
        </w:rPr>
        <w:t>Moderator would lik</w:t>
      </w:r>
      <w:r w:rsidR="001D1215">
        <w:rPr>
          <w:rFonts w:eastAsia="宋体"/>
          <w:color w:val="0070C0"/>
          <w:szCs w:val="24"/>
          <w:lang w:eastAsia="zh-CN"/>
        </w:rPr>
        <w:t>e to suggest companies to provide comments.</w:t>
      </w:r>
    </w:p>
    <w:p w14:paraId="7D1CE339" w14:textId="77777777" w:rsidR="00025C66" w:rsidRDefault="00025C66" w:rsidP="005B4802">
      <w:pPr>
        <w:rPr>
          <w:i/>
          <w:color w:val="0070C0"/>
          <w:lang w:eastAsia="zh-CN"/>
        </w:rPr>
      </w:pPr>
    </w:p>
    <w:p w14:paraId="25EBE29B" w14:textId="77777777" w:rsidR="00D365C3" w:rsidRDefault="00D365C3" w:rsidP="005B4802">
      <w:pPr>
        <w:rPr>
          <w:i/>
          <w:color w:val="0070C0"/>
          <w:lang w:eastAsia="zh-CN"/>
        </w:rPr>
      </w:pPr>
    </w:p>
    <w:p w14:paraId="06980849" w14:textId="0F6FC1B6" w:rsidR="0093440B" w:rsidRPr="008B28F4" w:rsidRDefault="0093440B" w:rsidP="0093440B">
      <w:pPr>
        <w:pStyle w:val="3"/>
        <w:rPr>
          <w:sz w:val="24"/>
          <w:szCs w:val="16"/>
          <w:lang w:val="en-US"/>
        </w:rPr>
      </w:pPr>
      <w:r w:rsidRPr="008B28F4">
        <w:rPr>
          <w:sz w:val="24"/>
          <w:szCs w:val="16"/>
          <w:lang w:val="en-US"/>
        </w:rPr>
        <w:t>Sub-topic 1-2: PDSCH requirement for Rel-16 multi-TRP/Panel tranmission</w:t>
      </w:r>
    </w:p>
    <w:p w14:paraId="2F3A25C6" w14:textId="77777777" w:rsidR="0093440B" w:rsidRDefault="0093440B" w:rsidP="0093440B">
      <w:pPr>
        <w:rPr>
          <w:i/>
          <w:color w:val="0070C0"/>
          <w:lang w:val="en-US" w:eastAsia="zh-CN"/>
        </w:rPr>
      </w:pPr>
      <w:r>
        <w:rPr>
          <w:rFonts w:hint="eastAsia"/>
          <w:i/>
          <w:color w:val="0070C0"/>
          <w:lang w:val="en-US" w:eastAsia="zh-CN"/>
        </w:rPr>
        <w:t>I</w:t>
      </w:r>
      <w:r>
        <w:rPr>
          <w:i/>
          <w:color w:val="0070C0"/>
          <w:lang w:val="en-US" w:eastAsia="zh-CN"/>
        </w:rPr>
        <w:t xml:space="preserve">n Rel-16, </w:t>
      </w:r>
      <w:r>
        <w:rPr>
          <w:rFonts w:hint="eastAsia"/>
          <w:i/>
          <w:color w:val="0070C0"/>
          <w:lang w:val="en-US" w:eastAsia="zh-CN"/>
        </w:rPr>
        <w:t xml:space="preserve">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64C7F3EB" w14:textId="77777777" w:rsidR="0093440B" w:rsidRPr="00046681" w:rsidRDefault="0093440B" w:rsidP="0093440B">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65E57A27" w14:textId="77777777" w:rsidR="0093440B" w:rsidRPr="00046681" w:rsidRDefault="0093440B" w:rsidP="0093440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2F8C06B5" w14:textId="77777777" w:rsidR="0093440B" w:rsidRPr="00046681" w:rsidRDefault="0093440B" w:rsidP="0093440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29EA0DBF" w14:textId="77777777" w:rsidR="0093440B" w:rsidRPr="00831E2B" w:rsidRDefault="0093440B" w:rsidP="0093440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274FDD10" w14:textId="5E8EB33B" w:rsidR="0093440B" w:rsidRPr="002140BC" w:rsidRDefault="0093440B" w:rsidP="0093440B">
      <w:pPr>
        <w:rPr>
          <w:i/>
          <w:color w:val="0070C0"/>
          <w:lang w:eastAsia="zh-CN"/>
        </w:rPr>
      </w:pPr>
      <w:r>
        <w:rPr>
          <w:rFonts w:hint="eastAsia"/>
          <w:i/>
          <w:color w:val="0070C0"/>
          <w:lang w:eastAsia="zh-CN"/>
        </w:rPr>
        <w:t>I</w:t>
      </w:r>
      <w:r>
        <w:rPr>
          <w:i/>
          <w:color w:val="0070C0"/>
          <w:lang w:eastAsia="zh-CN"/>
        </w:rPr>
        <w:t>n the RAN4#94-e meeting, RAN4 agree to define the PDSCH requirement scheduled by multi-DCI based multi-TRP/Panel transmission. Whether to define the PDSCH requirement scheduled by single-DCI based multi-TRP/Panel transmission is FFS. In this sub-topic, the open issue for general test</w:t>
      </w:r>
      <w:r w:rsidR="002140BC">
        <w:rPr>
          <w:i/>
          <w:color w:val="0070C0"/>
          <w:lang w:eastAsia="zh-CN"/>
        </w:rPr>
        <w:t xml:space="preserve"> setup</w:t>
      </w:r>
      <w:r>
        <w:rPr>
          <w:i/>
          <w:color w:val="0070C0"/>
          <w:lang w:eastAsia="zh-CN"/>
        </w:rPr>
        <w:t xml:space="preserve"> for PDSCH requirement f</w:t>
      </w:r>
      <w:r w:rsidR="002140BC">
        <w:rPr>
          <w:i/>
          <w:color w:val="0070C0"/>
          <w:lang w:eastAsia="zh-CN"/>
        </w:rPr>
        <w:t xml:space="preserve">or multi-TRP/Panel transmission </w:t>
      </w:r>
      <w:r w:rsidR="00521595">
        <w:rPr>
          <w:i/>
          <w:color w:val="0070C0"/>
          <w:lang w:eastAsia="zh-CN"/>
        </w:rPr>
        <w:t xml:space="preserve">should be discussed </w:t>
      </w:r>
    </w:p>
    <w:p w14:paraId="1B5D0544" w14:textId="77777777" w:rsidR="00470F04" w:rsidRDefault="00470F04" w:rsidP="00470F04">
      <w:pPr>
        <w:rPr>
          <w:b/>
          <w:color w:val="0070C0"/>
          <w:u w:val="single"/>
          <w:lang w:eastAsia="ko-KR"/>
        </w:rPr>
      </w:pPr>
      <w:r>
        <w:rPr>
          <w:b/>
          <w:color w:val="0070C0"/>
          <w:u w:val="single"/>
          <w:lang w:eastAsia="ko-KR"/>
        </w:rPr>
        <w:t>Agreements in RAN4#94-e meeting</w:t>
      </w:r>
    </w:p>
    <w:p w14:paraId="5A9FC058" w14:textId="6E1CC1FE" w:rsidR="00470F04" w:rsidRDefault="00470F04" w:rsidP="00470F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 principle</w:t>
      </w:r>
      <w:r w:rsidR="00D70AF7">
        <w:rPr>
          <w:rFonts w:eastAsia="宋体"/>
          <w:color w:val="0070C0"/>
          <w:szCs w:val="24"/>
          <w:lang w:eastAsia="zh-CN"/>
        </w:rPr>
        <w:t xml:space="preserve"> for multi-DCI</w:t>
      </w:r>
    </w:p>
    <w:p w14:paraId="3DA2C41D" w14:textId="492EE937" w:rsidR="00470F04" w:rsidRPr="00805BE8" w:rsidRDefault="00470F04" w:rsidP="00470F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cover the following features</w:t>
      </w:r>
    </w:p>
    <w:p w14:paraId="002EB371" w14:textId="252D14F1" w:rsidR="00470F04" w:rsidRDefault="00470F04" w:rsidP="00470F0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scheduling: overlapping, non-overlapping, and partial overlapping</w:t>
      </w:r>
    </w:p>
    <w:p w14:paraId="4D891CD2" w14:textId="71C34E57" w:rsidR="00470F04" w:rsidRDefault="00470F04" w:rsidP="00470F0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PDCCH scheduling: with/without CORESET pool index configured</w:t>
      </w:r>
    </w:p>
    <w:p w14:paraId="6CA1492D" w14:textId="62CC57DD" w:rsidR="00470F04" w:rsidRDefault="00470F04" w:rsidP="00470F0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ACK/NACK feedback schemes: joint or separate </w:t>
      </w:r>
    </w:p>
    <w:p w14:paraId="4D1DD7AD" w14:textId="056D22DB" w:rsidR="00470F04" w:rsidRDefault="00470F04" w:rsidP="00470F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30A55868" w14:textId="2D2FF3B8" w:rsidR="00D70AF7" w:rsidRPr="00954FF4" w:rsidRDefault="00D70AF7" w:rsidP="00954FF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 principle for single-DCI</w:t>
      </w:r>
      <w:r w:rsidR="00954FF4">
        <w:rPr>
          <w:rFonts w:eastAsia="宋体"/>
          <w:color w:val="0070C0"/>
          <w:szCs w:val="24"/>
          <w:lang w:eastAsia="zh-CN"/>
        </w:rPr>
        <w:t>(If single-DCI is agreed )</w:t>
      </w:r>
    </w:p>
    <w:p w14:paraId="17727F4F" w14:textId="1978C110" w:rsidR="00D70AF7" w:rsidRPr="00D70AF7" w:rsidRDefault="00D70AF7" w:rsidP="00D70A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cover the following features</w:t>
      </w:r>
    </w:p>
    <w:p w14:paraId="1E8ABA4A" w14:textId="4C719644" w:rsidR="00D70AF7" w:rsidRDefault="00D70AF7" w:rsidP="00D70AF7">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DMRS ports combination among two TRPs</w:t>
      </w:r>
    </w:p>
    <w:p w14:paraId="4B197263" w14:textId="12BDB489" w:rsidR="00D70AF7" w:rsidRDefault="00D70AF7" w:rsidP="00D70AF7">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Two TCI states activation in single DCI code point</w:t>
      </w:r>
    </w:p>
    <w:p w14:paraId="12C3B8CD" w14:textId="2AE72F9E" w:rsidR="00D70AF7" w:rsidRDefault="00D70AF7" w:rsidP="00D70AF7">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scheduling with overlap/non-overlapping</w:t>
      </w:r>
    </w:p>
    <w:p w14:paraId="3DA9A82B" w14:textId="67C74373" w:rsidR="00D70AF7" w:rsidRPr="00D70AF7" w:rsidRDefault="00D70AF7" w:rsidP="00D70A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4F6E2AE3" w14:textId="3E71930F" w:rsidR="00470F04" w:rsidRDefault="00470F04" w:rsidP="00470F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 principle for multi-DCI and single-DCI (If single-DCI is agreed )</w:t>
      </w:r>
    </w:p>
    <w:p w14:paraId="399618B9" w14:textId="41C84037" w:rsidR="00470F04" w:rsidRDefault="00470F04" w:rsidP="00470F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1636DB">
        <w:rPr>
          <w:rFonts w:eastAsia="宋体"/>
          <w:color w:val="0070C0"/>
          <w:szCs w:val="24"/>
          <w:lang w:eastAsia="zh-CN"/>
        </w:rPr>
        <w:t>: Use same PDSCH configuration for multi-DCI and single-DCI scenario</w:t>
      </w:r>
    </w:p>
    <w:p w14:paraId="26EEC3B8" w14:textId="78A5A64B" w:rsidR="00470F04" w:rsidRPr="001636DB" w:rsidRDefault="001636DB" w:rsidP="001636D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Differentiate PDSCH configuration for multi-DCI and single-DCI scenario</w:t>
      </w:r>
    </w:p>
    <w:p w14:paraId="0DBD1EF4" w14:textId="77777777" w:rsidR="001636DB" w:rsidRDefault="001636DB" w:rsidP="001636D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 principle for multi-DCI and single-DCI (If single-DCI is agreed )</w:t>
      </w:r>
    </w:p>
    <w:p w14:paraId="2B592C11" w14:textId="700152E3" w:rsidR="001636DB" w:rsidRDefault="001636DB" w:rsidP="001636D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consider the scenario that the TRSs/CSI-RS collide between 2 TRP</w:t>
      </w:r>
    </w:p>
    <w:p w14:paraId="16FC4F36" w14:textId="20228B11" w:rsidR="001636DB" w:rsidRPr="00805BE8" w:rsidRDefault="001636DB" w:rsidP="001636D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6D2264D4" w14:textId="77777777" w:rsidR="00470F04" w:rsidRDefault="00470F04" w:rsidP="0093440B">
      <w:pPr>
        <w:rPr>
          <w:i/>
          <w:color w:val="0070C0"/>
          <w:lang w:val="en-US" w:eastAsia="zh-CN"/>
        </w:rPr>
      </w:pPr>
    </w:p>
    <w:p w14:paraId="2CD24D36" w14:textId="77777777" w:rsidR="00CE4BA2" w:rsidRDefault="00CE4BA2" w:rsidP="0093440B">
      <w:pPr>
        <w:rPr>
          <w:i/>
          <w:color w:val="0070C0"/>
          <w:lang w:val="en-US" w:eastAsia="zh-CN"/>
        </w:rPr>
      </w:pPr>
    </w:p>
    <w:p w14:paraId="1AE8E0B8" w14:textId="22563DF4" w:rsidR="00CE4BA2" w:rsidRPr="00CE4BA2" w:rsidRDefault="00CE4BA2" w:rsidP="0093440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8397B75" w14:textId="2130C494" w:rsidR="00954FF4" w:rsidRDefault="00954FF4" w:rsidP="00954FF4">
      <w:pPr>
        <w:rPr>
          <w:b/>
          <w:color w:val="0070C0"/>
          <w:u w:val="single"/>
          <w:lang w:eastAsia="ko-KR"/>
        </w:rPr>
      </w:pPr>
      <w:r w:rsidRPr="00805BE8">
        <w:rPr>
          <w:b/>
          <w:color w:val="0070C0"/>
          <w:u w:val="single"/>
          <w:lang w:eastAsia="ko-KR"/>
        </w:rPr>
        <w:t>Issue 1-</w:t>
      </w:r>
      <w:r>
        <w:rPr>
          <w:b/>
          <w:color w:val="0070C0"/>
          <w:u w:val="single"/>
          <w:lang w:eastAsia="ko-KR"/>
        </w:rPr>
        <w:t>2-</w:t>
      </w:r>
      <w:r w:rsidR="00BE4FAB">
        <w:rPr>
          <w:b/>
          <w:color w:val="0070C0"/>
          <w:u w:val="single"/>
          <w:lang w:eastAsia="ko-KR"/>
        </w:rPr>
        <w:t>1</w:t>
      </w:r>
      <w:r>
        <w:rPr>
          <w:b/>
          <w:color w:val="0070C0"/>
          <w:u w:val="single"/>
          <w:lang w:eastAsia="ko-KR"/>
        </w:rPr>
        <w:t>: Test scenario of PDSCH requirement with Multi-TRP/Panel</w:t>
      </w:r>
      <w:r w:rsidR="00254F68">
        <w:rPr>
          <w:b/>
          <w:color w:val="0070C0"/>
          <w:u w:val="single"/>
          <w:lang w:eastAsia="ko-KR"/>
        </w:rPr>
        <w:t xml:space="preserve"> </w:t>
      </w:r>
    </w:p>
    <w:p w14:paraId="10421B29" w14:textId="77777777" w:rsidR="00954FF4" w:rsidRPr="00805BE8" w:rsidRDefault="00954FF4" w:rsidP="00954FF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318BDB3" w14:textId="77777777" w:rsidR="00954FF4" w:rsidRDefault="00954FF4" w:rsidP="00954F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w:t>
      </w:r>
      <w:r>
        <w:rPr>
          <w:rFonts w:eastAsia="宋体"/>
          <w:color w:val="0070C0"/>
          <w:szCs w:val="24"/>
          <w:lang w:eastAsia="zh-CN"/>
        </w:rPr>
        <w:t>Intel):</w:t>
      </w:r>
    </w:p>
    <w:p w14:paraId="773252A4" w14:textId="77777777" w:rsidR="00954FF4" w:rsidRDefault="00954FF4" w:rsidP="00954F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cover scenarios with both simultaneous and non-simultaneous reception from multi -TRP</w:t>
      </w:r>
    </w:p>
    <w:p w14:paraId="60995CE1" w14:textId="77777777" w:rsidR="00954FF4" w:rsidRDefault="00954FF4" w:rsidP="00954F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Prioritize scenarios with single Rx beam and non-simultaneous reception from multi-TRP</w:t>
      </w:r>
    </w:p>
    <w:p w14:paraId="768D14F4" w14:textId="44642A51" w:rsidR="00954FF4" w:rsidRPr="005604E9" w:rsidRDefault="00954FF4" w:rsidP="00954FF4">
      <w:pPr>
        <w:pStyle w:val="afe"/>
        <w:numPr>
          <w:ilvl w:val="0"/>
          <w:numId w:val="2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 requirements with serval independent R</w:t>
      </w:r>
      <w:r w:rsidR="00175076">
        <w:rPr>
          <w:rFonts w:eastAsia="宋体"/>
          <w:color w:val="0070C0"/>
          <w:szCs w:val="24"/>
          <w:lang w:eastAsia="zh-CN"/>
        </w:rPr>
        <w:t>x</w:t>
      </w:r>
      <w:r>
        <w:rPr>
          <w:rFonts w:eastAsia="宋体"/>
          <w:color w:val="0070C0"/>
          <w:szCs w:val="24"/>
          <w:lang w:eastAsia="zh-CN"/>
        </w:rPr>
        <w:t xml:space="preserve"> beam and simultaneous reception from multi-TRP</w:t>
      </w:r>
    </w:p>
    <w:p w14:paraId="73C050F1" w14:textId="19F98386" w:rsidR="00D01D31" w:rsidRDefault="00954FF4" w:rsidP="00954F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D01D31">
        <w:rPr>
          <w:rFonts w:eastAsia="宋体"/>
          <w:color w:val="0070C0"/>
          <w:szCs w:val="24"/>
          <w:lang w:eastAsia="zh-CN"/>
        </w:rPr>
        <w:t xml:space="preserve"> (Samsung,)</w:t>
      </w:r>
    </w:p>
    <w:p w14:paraId="3D6BA47C" w14:textId="707AA241" w:rsidR="00D01D31" w:rsidRPr="008B28F4" w:rsidRDefault="00D01D31"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 xml:space="preserve">FR1: </w:t>
      </w:r>
      <w:r>
        <w:rPr>
          <w:rFonts w:eastAsia="宋体"/>
          <w:color w:val="0070C0"/>
          <w:szCs w:val="24"/>
          <w:lang w:eastAsia="zh-CN"/>
        </w:rPr>
        <w:t xml:space="preserve">only cover scenarios with </w:t>
      </w:r>
      <w:r w:rsidRPr="008B28F4">
        <w:rPr>
          <w:rFonts w:eastAsia="宋体"/>
          <w:color w:val="0070C0"/>
          <w:szCs w:val="24"/>
          <w:lang w:eastAsia="zh-CN"/>
        </w:rPr>
        <w:t xml:space="preserve"> simultaneous reception from multi </w:t>
      </w:r>
      <w:r>
        <w:rPr>
          <w:rFonts w:eastAsia="宋体"/>
          <w:color w:val="0070C0"/>
          <w:szCs w:val="24"/>
          <w:lang w:eastAsia="zh-CN"/>
        </w:rPr>
        <w:t>–</w:t>
      </w:r>
      <w:r w:rsidRPr="008B28F4">
        <w:rPr>
          <w:rFonts w:eastAsia="宋体"/>
          <w:color w:val="0070C0"/>
          <w:szCs w:val="24"/>
          <w:lang w:eastAsia="zh-CN"/>
        </w:rPr>
        <w:t>TRP</w:t>
      </w:r>
      <w:r>
        <w:rPr>
          <w:rFonts w:eastAsia="宋体"/>
          <w:color w:val="0070C0"/>
          <w:szCs w:val="24"/>
          <w:lang w:eastAsia="zh-CN"/>
        </w:rPr>
        <w:t xml:space="preserve"> for eMBB NCJT transmission </w:t>
      </w:r>
    </w:p>
    <w:p w14:paraId="65920D4D" w14:textId="16605961" w:rsidR="00D01D31" w:rsidRPr="008B28F4" w:rsidRDefault="00D01D31"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FR2: Prioritize scenarios with single Rx beam</w:t>
      </w:r>
      <w:r>
        <w:rPr>
          <w:rFonts w:eastAsia="宋体"/>
          <w:color w:val="0070C0"/>
          <w:szCs w:val="24"/>
          <w:lang w:eastAsia="zh-CN"/>
        </w:rPr>
        <w:t xml:space="preserve"> and  </w:t>
      </w:r>
      <w:r w:rsidRPr="008B28F4">
        <w:rPr>
          <w:rFonts w:eastAsia="宋体"/>
          <w:color w:val="0070C0"/>
          <w:szCs w:val="24"/>
          <w:lang w:eastAsia="zh-CN"/>
        </w:rPr>
        <w:t>simultaneous reception from multi-TRP</w:t>
      </w:r>
    </w:p>
    <w:p w14:paraId="02EB0129" w14:textId="05791296" w:rsidR="00D01D31" w:rsidRPr="00D01D31" w:rsidRDefault="00D01D31" w:rsidP="008B28F4">
      <w:pPr>
        <w:pStyle w:val="afe"/>
        <w:numPr>
          <w:ilvl w:val="0"/>
          <w:numId w:val="23"/>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No requirements with serval independent Rx beam and simultaneous reception from multi-TRP</w:t>
      </w:r>
    </w:p>
    <w:p w14:paraId="5FC7A5E4" w14:textId="77777777" w:rsidR="00D01D31" w:rsidRDefault="00D01D31" w:rsidP="00954F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(Qualcomm, Huawei)</w:t>
      </w:r>
    </w:p>
    <w:p w14:paraId="513E4C01" w14:textId="7B526C22" w:rsidR="00D01D31" w:rsidRPr="0008786B" w:rsidRDefault="00254F68" w:rsidP="00D01D3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FR1:only </w:t>
      </w:r>
      <w:r w:rsidR="00D01D31" w:rsidRPr="0008786B">
        <w:rPr>
          <w:rFonts w:eastAsia="宋体"/>
          <w:color w:val="0070C0"/>
          <w:szCs w:val="24"/>
          <w:lang w:eastAsia="zh-CN"/>
        </w:rPr>
        <w:t>cover scenarios with simultaneous reception from multi -TRP</w:t>
      </w:r>
    </w:p>
    <w:p w14:paraId="10CACAB4" w14:textId="77777777" w:rsidR="00D01D31" w:rsidRPr="00254F68" w:rsidRDefault="00D01D31" w:rsidP="008B28F4">
      <w:pPr>
        <w:pStyle w:val="afe"/>
        <w:overflowPunct/>
        <w:autoSpaceDE/>
        <w:autoSpaceDN/>
        <w:adjustRightInd/>
        <w:spacing w:after="120"/>
        <w:ind w:left="1704" w:firstLineChars="0" w:firstLine="0"/>
        <w:textAlignment w:val="auto"/>
        <w:rPr>
          <w:rFonts w:eastAsia="宋体"/>
          <w:color w:val="0070C0"/>
          <w:szCs w:val="24"/>
          <w:lang w:eastAsia="zh-CN"/>
        </w:rPr>
      </w:pPr>
    </w:p>
    <w:p w14:paraId="1D69C017" w14:textId="56E3354F" w:rsidR="00954FF4" w:rsidRPr="00805BE8" w:rsidRDefault="00954FF4" w:rsidP="008B28F4">
      <w:pPr>
        <w:pStyle w:val="afe"/>
        <w:overflowPunct/>
        <w:autoSpaceDE/>
        <w:autoSpaceDN/>
        <w:adjustRightInd/>
        <w:spacing w:after="120"/>
        <w:ind w:left="1440" w:firstLineChars="0" w:firstLine="0"/>
        <w:textAlignment w:val="auto"/>
        <w:rPr>
          <w:rFonts w:eastAsia="宋体"/>
          <w:color w:val="0070C0"/>
          <w:szCs w:val="24"/>
          <w:lang w:eastAsia="zh-CN"/>
        </w:rPr>
      </w:pPr>
    </w:p>
    <w:p w14:paraId="7CFAF81C" w14:textId="77777777" w:rsidR="00954FF4" w:rsidRPr="00805BE8" w:rsidRDefault="00954FF4" w:rsidP="00954FF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B002A84" w14:textId="42FAD0F4" w:rsidR="00954FF4" w:rsidRPr="00954FF4" w:rsidRDefault="00954FF4" w:rsidP="0093440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w:t>
      </w:r>
      <w:r w:rsidR="00175076">
        <w:rPr>
          <w:rFonts w:eastAsia="宋体"/>
          <w:color w:val="0070C0"/>
          <w:szCs w:val="24"/>
          <w:lang w:eastAsia="zh-CN"/>
        </w:rPr>
        <w:t>ompany</w:t>
      </w:r>
      <w:r w:rsidR="00C20E63">
        <w:rPr>
          <w:rFonts w:eastAsia="宋体"/>
          <w:color w:val="0070C0"/>
          <w:szCs w:val="24"/>
          <w:lang w:eastAsia="zh-CN"/>
        </w:rPr>
        <w:t xml:space="preserve"> discuss</w:t>
      </w:r>
      <w:r w:rsidR="00B20470">
        <w:rPr>
          <w:rFonts w:eastAsia="宋体"/>
          <w:color w:val="0070C0"/>
          <w:szCs w:val="24"/>
          <w:lang w:eastAsia="zh-CN"/>
        </w:rPr>
        <w:t>es</w:t>
      </w:r>
      <w:r w:rsidR="00C20E63">
        <w:rPr>
          <w:rFonts w:eastAsia="宋体"/>
          <w:color w:val="0070C0"/>
          <w:szCs w:val="24"/>
          <w:lang w:eastAsia="zh-CN"/>
        </w:rPr>
        <w:t xml:space="preserve"> the issue 1-2-1</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306BF241" w14:textId="77777777" w:rsidR="00954FF4" w:rsidRDefault="00954FF4" w:rsidP="0093440B">
      <w:pPr>
        <w:rPr>
          <w:rFonts w:eastAsia="Malgun Gothic"/>
          <w:b/>
          <w:color w:val="0070C0"/>
          <w:u w:val="single"/>
          <w:lang w:eastAsia="ko-KR"/>
        </w:rPr>
      </w:pPr>
    </w:p>
    <w:p w14:paraId="37B81696" w14:textId="5EEA43E1" w:rsidR="00D76B14" w:rsidRPr="00805BE8" w:rsidRDefault="00D76B14" w:rsidP="00D76B14">
      <w:pPr>
        <w:rPr>
          <w:b/>
          <w:color w:val="0070C0"/>
          <w:u w:val="single"/>
          <w:lang w:eastAsia="ko-KR"/>
        </w:rPr>
      </w:pPr>
      <w:r w:rsidRPr="00805BE8">
        <w:rPr>
          <w:b/>
          <w:color w:val="0070C0"/>
          <w:u w:val="single"/>
          <w:lang w:eastAsia="ko-KR"/>
        </w:rPr>
        <w:t>Issue 1-</w:t>
      </w:r>
      <w:r>
        <w:rPr>
          <w:b/>
          <w:color w:val="0070C0"/>
          <w:u w:val="single"/>
          <w:lang w:eastAsia="ko-KR"/>
        </w:rPr>
        <w:t>2-2: test case design for PDSCH with multi-DCI and single-DCI (If scheduling by single-DCI is agreed)</w:t>
      </w:r>
    </w:p>
    <w:p w14:paraId="2C475255" w14:textId="77777777" w:rsidR="00D76B14" w:rsidRPr="00805BE8" w:rsidRDefault="00D76B14" w:rsidP="00D76B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72E588D" w14:textId="77777777" w:rsidR="00D76B14" w:rsidRPr="00805BE8" w:rsidRDefault="00D76B14" w:rsidP="00D76B1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Differentiate PDSCH configuration for multi-DCI and single –DCI scenario for SDM (Qualcomm, Samsung)</w:t>
      </w:r>
    </w:p>
    <w:p w14:paraId="5807F29C" w14:textId="6580F44F" w:rsidR="00D76B14" w:rsidRPr="00805BE8" w:rsidRDefault="00D76B14" w:rsidP="00D76B1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254F68">
        <w:rPr>
          <w:rFonts w:eastAsia="宋体"/>
          <w:color w:val="0070C0"/>
          <w:szCs w:val="24"/>
          <w:lang w:eastAsia="zh-CN"/>
        </w:rPr>
        <w:t>No</w:t>
      </w:r>
    </w:p>
    <w:p w14:paraId="43F33F43" w14:textId="77777777" w:rsidR="00D76B14" w:rsidRPr="00805BE8" w:rsidRDefault="00D76B14" w:rsidP="00D76B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CEB917" w14:textId="58DAB8A2" w:rsidR="00D76B14" w:rsidRDefault="00D76B14" w:rsidP="00D76B1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2 companies discuss the issue 1-2-2.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02DFE0D3" w14:textId="77777777" w:rsidR="00D76B14" w:rsidRPr="00D76B14" w:rsidRDefault="00D76B14" w:rsidP="0093440B">
      <w:pPr>
        <w:rPr>
          <w:rFonts w:eastAsia="Malgun Gothic"/>
          <w:b/>
          <w:color w:val="0070C0"/>
          <w:u w:val="single"/>
          <w:lang w:eastAsia="ko-KR"/>
        </w:rPr>
      </w:pPr>
    </w:p>
    <w:p w14:paraId="61C0ACF5" w14:textId="77777777" w:rsidR="00D76B14" w:rsidRPr="00D76B14" w:rsidRDefault="00D76B14" w:rsidP="0093440B">
      <w:pPr>
        <w:rPr>
          <w:rFonts w:eastAsia="Malgun Gothic"/>
          <w:b/>
          <w:color w:val="0070C0"/>
          <w:u w:val="single"/>
          <w:lang w:eastAsia="ko-KR"/>
        </w:rPr>
      </w:pPr>
    </w:p>
    <w:p w14:paraId="2D98DBCC" w14:textId="0468BCC3" w:rsidR="0093440B" w:rsidRDefault="0093440B" w:rsidP="0093440B">
      <w:pPr>
        <w:rPr>
          <w:b/>
          <w:color w:val="0070C0"/>
          <w:u w:val="single"/>
          <w:lang w:eastAsia="ko-KR"/>
        </w:rPr>
      </w:pPr>
      <w:r w:rsidRPr="00805BE8">
        <w:rPr>
          <w:b/>
          <w:color w:val="0070C0"/>
          <w:u w:val="single"/>
          <w:lang w:eastAsia="ko-KR"/>
        </w:rPr>
        <w:t>Issue 1-</w:t>
      </w:r>
      <w:r w:rsidR="00C5274C">
        <w:rPr>
          <w:b/>
          <w:color w:val="0070C0"/>
          <w:u w:val="single"/>
          <w:lang w:eastAsia="ko-KR"/>
        </w:rPr>
        <w:t>2</w:t>
      </w:r>
      <w:r w:rsidR="00C20E63">
        <w:rPr>
          <w:b/>
          <w:color w:val="0070C0"/>
          <w:u w:val="single"/>
          <w:lang w:eastAsia="ko-KR"/>
        </w:rPr>
        <w:t>-</w:t>
      </w:r>
      <w:r w:rsidR="00D76B14">
        <w:rPr>
          <w:b/>
          <w:color w:val="0070C0"/>
          <w:u w:val="single"/>
          <w:lang w:eastAsia="ko-KR"/>
        </w:rPr>
        <w:t>3</w:t>
      </w:r>
      <w:r>
        <w:rPr>
          <w:b/>
          <w:color w:val="0070C0"/>
          <w:u w:val="single"/>
          <w:lang w:eastAsia="ko-KR"/>
        </w:rPr>
        <w:t>: Define PDSCH requirement for FR1 or FR2</w:t>
      </w:r>
    </w:p>
    <w:p w14:paraId="5C34FED8" w14:textId="77777777" w:rsidR="0093440B" w:rsidRPr="00805BE8" w:rsidRDefault="0093440B" w:rsidP="00934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8218739" w14:textId="77777777" w:rsidR="0093440B" w:rsidRPr="00805BE8" w:rsidRDefault="0093440B" w:rsidP="0093440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Both FR1 and FR2 (Samsung, </w:t>
      </w:r>
      <w:r w:rsidRPr="00B14A84">
        <w:rPr>
          <w:rFonts w:eastAsia="宋体" w:hint="eastAsia"/>
          <w:color w:val="0070C0"/>
          <w:szCs w:val="24"/>
          <w:lang w:eastAsia="zh-CN"/>
        </w:rPr>
        <w:t>E</w:t>
      </w:r>
      <w:r w:rsidRPr="00B14A84">
        <w:rPr>
          <w:rFonts w:eastAsia="宋体"/>
          <w:color w:val="0070C0"/>
          <w:szCs w:val="24"/>
          <w:lang w:eastAsia="zh-CN"/>
        </w:rPr>
        <w:t>ricsson</w:t>
      </w:r>
      <w:r>
        <w:rPr>
          <w:rFonts w:eastAsia="宋体"/>
          <w:color w:val="0070C0"/>
          <w:szCs w:val="24"/>
          <w:lang w:eastAsia="zh-CN"/>
        </w:rPr>
        <w:t>, Intel)</w:t>
      </w:r>
    </w:p>
    <w:p w14:paraId="394D7EFB" w14:textId="77777777" w:rsidR="0093440B" w:rsidRPr="00805BE8" w:rsidRDefault="0093440B" w:rsidP="0093440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FR1 (Huawei)</w:t>
      </w:r>
    </w:p>
    <w:p w14:paraId="6D0D44F6" w14:textId="77777777" w:rsidR="0093440B" w:rsidRPr="00805BE8" w:rsidRDefault="0093440B" w:rsidP="00934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292D48" w14:textId="41F86F5A" w:rsidR="00175076" w:rsidRPr="00954FF4" w:rsidRDefault="00094150" w:rsidP="0017507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5076">
        <w:rPr>
          <w:rFonts w:eastAsia="宋体"/>
          <w:color w:val="0070C0"/>
          <w:szCs w:val="24"/>
          <w:lang w:eastAsia="zh-CN"/>
        </w:rPr>
        <w:t>4 companies discuss the issue 1-2-</w:t>
      </w:r>
      <w:r w:rsidR="00D76B14">
        <w:rPr>
          <w:rFonts w:eastAsia="宋体"/>
          <w:color w:val="0070C0"/>
          <w:szCs w:val="24"/>
          <w:lang w:eastAsia="zh-CN"/>
        </w:rPr>
        <w:t>3</w:t>
      </w:r>
      <w:r w:rsidRPr="00175076">
        <w:rPr>
          <w:rFonts w:eastAsia="宋体"/>
          <w:color w:val="0070C0"/>
          <w:szCs w:val="24"/>
          <w:lang w:eastAsia="zh-CN"/>
        </w:rPr>
        <w:t xml:space="preserve">. </w:t>
      </w:r>
      <w:r w:rsidR="00175076" w:rsidRPr="00094150">
        <w:rPr>
          <w:rFonts w:eastAsia="宋体"/>
          <w:color w:val="0070C0"/>
          <w:szCs w:val="24"/>
          <w:lang w:eastAsia="zh-CN"/>
        </w:rPr>
        <w:t>Moderator would like to sugges</w:t>
      </w:r>
      <w:r w:rsidR="00175076">
        <w:rPr>
          <w:rFonts w:eastAsia="宋体"/>
          <w:color w:val="0070C0"/>
          <w:szCs w:val="24"/>
          <w:lang w:eastAsia="zh-CN"/>
        </w:rPr>
        <w:t>t companies to provide more comments</w:t>
      </w:r>
    </w:p>
    <w:p w14:paraId="61813C38" w14:textId="0AAEC0DA" w:rsidR="001651A5" w:rsidRPr="00175076" w:rsidRDefault="001651A5" w:rsidP="00175076">
      <w:pPr>
        <w:spacing w:after="120"/>
        <w:ind w:left="1080"/>
        <w:rPr>
          <w:color w:val="0070C0"/>
          <w:szCs w:val="24"/>
          <w:lang w:eastAsia="zh-CN"/>
        </w:rPr>
      </w:pPr>
    </w:p>
    <w:p w14:paraId="01CC43AC" w14:textId="6516ABD1" w:rsidR="002238ED" w:rsidRPr="00805BE8" w:rsidRDefault="002238ED" w:rsidP="002238ED">
      <w:pPr>
        <w:rPr>
          <w:b/>
          <w:color w:val="0070C0"/>
          <w:u w:val="single"/>
          <w:lang w:eastAsia="ko-KR"/>
        </w:rPr>
      </w:pPr>
      <w:r>
        <w:rPr>
          <w:b/>
          <w:color w:val="0070C0"/>
          <w:u w:val="single"/>
          <w:lang w:eastAsia="ko-KR"/>
        </w:rPr>
        <w:t>Issue 1-</w:t>
      </w:r>
      <w:r w:rsidR="005A021F">
        <w:rPr>
          <w:b/>
          <w:color w:val="0070C0"/>
          <w:u w:val="single"/>
          <w:lang w:eastAsia="ko-KR"/>
        </w:rPr>
        <w:t>2</w:t>
      </w:r>
      <w:r>
        <w:rPr>
          <w:b/>
          <w:color w:val="0070C0"/>
          <w:u w:val="single"/>
          <w:lang w:eastAsia="ko-KR"/>
        </w:rPr>
        <w:t>-</w:t>
      </w:r>
      <w:r w:rsidR="00D76B14">
        <w:rPr>
          <w:b/>
          <w:color w:val="0070C0"/>
          <w:u w:val="single"/>
          <w:lang w:eastAsia="ko-KR"/>
        </w:rPr>
        <w:t>4</w:t>
      </w:r>
      <w:r>
        <w:rPr>
          <w:b/>
          <w:color w:val="0070C0"/>
          <w:u w:val="single"/>
          <w:lang w:eastAsia="ko-KR"/>
        </w:rPr>
        <w:t>: SCS and BW</w:t>
      </w:r>
    </w:p>
    <w:p w14:paraId="144CC37A" w14:textId="77777777" w:rsidR="002238ED" w:rsidRPr="00805BE8" w:rsidRDefault="002238ED" w:rsidP="002238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F3D652" w14:textId="6AEE2152" w:rsidR="002238ED" w:rsidRDefault="005A021F" w:rsidP="002238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1(Ericsson</w:t>
      </w:r>
      <w:r w:rsidR="002238ED">
        <w:rPr>
          <w:rFonts w:eastAsia="宋体"/>
          <w:color w:val="0070C0"/>
          <w:szCs w:val="24"/>
          <w:lang w:eastAsia="zh-CN"/>
        </w:rPr>
        <w:t xml:space="preserve">): </w:t>
      </w:r>
    </w:p>
    <w:p w14:paraId="2871DEB5" w14:textId="77777777" w:rsidR="002238ED" w:rsidRDefault="002238ED" w:rsidP="002238E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R1 FDD SCS=15KHz, 10MHz CBW</w:t>
      </w:r>
    </w:p>
    <w:p w14:paraId="33799434" w14:textId="77777777" w:rsidR="002238ED" w:rsidRDefault="002238ED" w:rsidP="002238E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SCS=30KHz, 40MHz CBW</w:t>
      </w:r>
    </w:p>
    <w:p w14:paraId="5A376F8C" w14:textId="77777777" w:rsidR="002238ED" w:rsidRDefault="002238ED" w:rsidP="002238E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SCS=120KHz, 100MHz CBW</w:t>
      </w:r>
    </w:p>
    <w:p w14:paraId="1BBF33D7" w14:textId="0B1B0DDA" w:rsidR="002238ED" w:rsidRDefault="002238ED" w:rsidP="002238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5A021F">
        <w:rPr>
          <w:rFonts w:eastAsia="宋体"/>
          <w:color w:val="0070C0"/>
          <w:szCs w:val="24"/>
          <w:lang w:eastAsia="zh-CN"/>
        </w:rPr>
        <w:t xml:space="preserve">(Huawei): </w:t>
      </w:r>
    </w:p>
    <w:p w14:paraId="00CDC976" w14:textId="4058FBA4" w:rsidR="005A021F" w:rsidRDefault="005A021F" w:rsidP="005A021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R1 FDD SCS=15KHz, 10 MHz CBW</w:t>
      </w:r>
    </w:p>
    <w:p w14:paraId="27EF16B3" w14:textId="3369F03F" w:rsidR="005A021F" w:rsidRPr="005A021F" w:rsidRDefault="005A021F" w:rsidP="005A021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SCS=30KHZ, 40MHz CBW</w:t>
      </w:r>
    </w:p>
    <w:p w14:paraId="11347AC0" w14:textId="77777777" w:rsidR="002238ED" w:rsidRPr="00805BE8" w:rsidRDefault="002238ED" w:rsidP="002238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14D1FEF" w14:textId="3BA57037"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the issue 1-2-</w:t>
      </w:r>
      <w:r w:rsidR="00D76B14">
        <w:rPr>
          <w:rFonts w:eastAsia="宋体"/>
          <w:color w:val="0070C0"/>
          <w:szCs w:val="24"/>
          <w:lang w:eastAsia="zh-CN"/>
        </w:rPr>
        <w:t>4</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r w:rsidR="00C20E63">
        <w:rPr>
          <w:rFonts w:eastAsia="宋体"/>
          <w:color w:val="0070C0"/>
          <w:szCs w:val="24"/>
          <w:lang w:eastAsia="zh-CN"/>
        </w:rPr>
        <w:t xml:space="preserve"> , </w:t>
      </w:r>
    </w:p>
    <w:p w14:paraId="6F1488AD" w14:textId="77777777" w:rsidR="002238ED" w:rsidRDefault="002238ED" w:rsidP="005B4802">
      <w:pPr>
        <w:rPr>
          <w:i/>
          <w:color w:val="0070C0"/>
          <w:lang w:val="en-US" w:eastAsia="zh-CN"/>
        </w:rPr>
      </w:pPr>
    </w:p>
    <w:p w14:paraId="39084167" w14:textId="77777777" w:rsidR="005604E9" w:rsidRDefault="005604E9" w:rsidP="005B4802">
      <w:pPr>
        <w:rPr>
          <w:i/>
          <w:color w:val="0070C0"/>
          <w:lang w:val="en-US" w:eastAsia="zh-CN"/>
        </w:rPr>
      </w:pPr>
    </w:p>
    <w:p w14:paraId="3FF8CCD2" w14:textId="1CF9C7C6" w:rsidR="00C5274C" w:rsidRDefault="00C5274C" w:rsidP="00C5274C">
      <w:pPr>
        <w:rPr>
          <w:b/>
          <w:color w:val="0070C0"/>
          <w:u w:val="single"/>
          <w:lang w:eastAsia="ko-KR"/>
        </w:rPr>
      </w:pPr>
      <w:r w:rsidRPr="00805BE8">
        <w:rPr>
          <w:b/>
          <w:color w:val="0070C0"/>
          <w:u w:val="single"/>
          <w:lang w:eastAsia="ko-KR"/>
        </w:rPr>
        <w:t>Issue 1-</w:t>
      </w:r>
      <w:r>
        <w:rPr>
          <w:b/>
          <w:color w:val="0070C0"/>
          <w:u w:val="single"/>
          <w:lang w:eastAsia="ko-KR"/>
        </w:rPr>
        <w:t>2-</w:t>
      </w:r>
      <w:r w:rsidR="00D76B14">
        <w:rPr>
          <w:b/>
          <w:color w:val="0070C0"/>
          <w:u w:val="single"/>
          <w:lang w:eastAsia="ko-KR"/>
        </w:rPr>
        <w:t>5</w:t>
      </w:r>
      <w:r>
        <w:rPr>
          <w:b/>
          <w:color w:val="0070C0"/>
          <w:u w:val="single"/>
          <w:lang w:eastAsia="ko-KR"/>
        </w:rPr>
        <w:t xml:space="preserve">: </w:t>
      </w:r>
      <w:r w:rsidR="005604E9">
        <w:rPr>
          <w:b/>
          <w:color w:val="0070C0"/>
          <w:u w:val="single"/>
          <w:lang w:eastAsia="ko-KR"/>
        </w:rPr>
        <w:t xml:space="preserve">Number of </w:t>
      </w:r>
      <w:r>
        <w:rPr>
          <w:b/>
          <w:color w:val="0070C0"/>
          <w:u w:val="single"/>
          <w:lang w:eastAsia="ko-KR"/>
        </w:rPr>
        <w:t>Rx beam direction (FR2 only)</w:t>
      </w:r>
    </w:p>
    <w:p w14:paraId="46D678EB"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E9A70A" w14:textId="77777777" w:rsidR="00C5274C" w:rsidRPr="00805BE8"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single Rx beam direction (Samsung,  Intel)</w:t>
      </w:r>
    </w:p>
    <w:p w14:paraId="1AB9F20B" w14:textId="096D7422" w:rsidR="00C5274C" w:rsidRPr="00805BE8"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D41C93">
        <w:rPr>
          <w:rFonts w:eastAsia="宋体"/>
          <w:color w:val="0070C0"/>
          <w:szCs w:val="24"/>
          <w:lang w:eastAsia="zh-CN"/>
        </w:rPr>
        <w:t>TBA</w:t>
      </w:r>
    </w:p>
    <w:p w14:paraId="6A874771"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9B29A4" w14:textId="64D12762"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the issue 1-2-</w:t>
      </w:r>
      <w:r w:rsidR="00D76B14">
        <w:rPr>
          <w:rFonts w:eastAsia="宋体"/>
          <w:color w:val="0070C0"/>
          <w:szCs w:val="24"/>
          <w:lang w:eastAsia="zh-CN"/>
        </w:rPr>
        <w:t>5</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62CCA3C6" w14:textId="7017D033" w:rsidR="00C5274C" w:rsidRPr="00D41C93" w:rsidRDefault="00C5274C" w:rsidP="00D41C93">
      <w:pPr>
        <w:spacing w:after="120"/>
        <w:ind w:left="1080"/>
        <w:rPr>
          <w:color w:val="0070C0"/>
          <w:szCs w:val="24"/>
          <w:lang w:eastAsia="zh-CN"/>
        </w:rPr>
      </w:pPr>
    </w:p>
    <w:p w14:paraId="46885ECA" w14:textId="77777777" w:rsidR="0029032F" w:rsidRDefault="0029032F" w:rsidP="00C5274C">
      <w:pPr>
        <w:rPr>
          <w:i/>
          <w:color w:val="0070C0"/>
          <w:lang w:val="en-US" w:eastAsia="zh-CN"/>
        </w:rPr>
      </w:pPr>
    </w:p>
    <w:p w14:paraId="60185BDB" w14:textId="77777777" w:rsidR="00AE103E" w:rsidRDefault="00AE103E" w:rsidP="00C5274C">
      <w:pPr>
        <w:rPr>
          <w:i/>
          <w:color w:val="0070C0"/>
          <w:lang w:val="en-US" w:eastAsia="zh-CN"/>
        </w:rPr>
      </w:pPr>
    </w:p>
    <w:p w14:paraId="1DDF4AC6" w14:textId="3703D2E0" w:rsidR="0029032F" w:rsidRDefault="0029032F" w:rsidP="0029032F">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6</w:t>
      </w:r>
      <w:r>
        <w:rPr>
          <w:b/>
          <w:color w:val="0070C0"/>
          <w:u w:val="single"/>
          <w:lang w:eastAsia="ko-KR"/>
        </w:rPr>
        <w:t>: TCI state configuration and QCI-info</w:t>
      </w:r>
    </w:p>
    <w:p w14:paraId="1A4455F0" w14:textId="77777777" w:rsidR="0029032F" w:rsidRPr="00805BE8" w:rsidRDefault="0029032F" w:rsidP="0029032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B455D31" w14:textId="6D83A7CF" w:rsidR="005A021F" w:rsidRDefault="005A021F" w:rsidP="005A021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29032F">
        <w:rPr>
          <w:rFonts w:eastAsia="宋体"/>
          <w:color w:val="0070C0"/>
          <w:szCs w:val="24"/>
          <w:lang w:eastAsia="zh-CN"/>
        </w:rPr>
        <w:t xml:space="preserve"> </w:t>
      </w:r>
      <w:r>
        <w:rPr>
          <w:rFonts w:eastAsia="宋体"/>
          <w:color w:val="0070C0"/>
          <w:szCs w:val="24"/>
          <w:lang w:eastAsia="zh-CN"/>
        </w:rPr>
        <w:t>(Samsung</w:t>
      </w:r>
      <w:r w:rsidR="0029032F">
        <w:rPr>
          <w:rFonts w:eastAsia="宋体"/>
          <w:color w:val="0070C0"/>
          <w:szCs w:val="24"/>
          <w:lang w:eastAsia="zh-CN"/>
        </w:rPr>
        <w:t>)</w:t>
      </w:r>
      <w:r>
        <w:rPr>
          <w:rFonts w:eastAsia="宋体"/>
          <w:color w:val="0070C0"/>
          <w:szCs w:val="24"/>
          <w:lang w:eastAsia="zh-CN"/>
        </w:rPr>
        <w:t>:</w:t>
      </w:r>
      <w:r w:rsidRPr="005A021F">
        <w:rPr>
          <w:rFonts w:eastAsia="宋体"/>
          <w:color w:val="0070C0"/>
          <w:szCs w:val="24"/>
          <w:lang w:eastAsia="zh-CN"/>
        </w:rPr>
        <w:t xml:space="preserve"> Introduce test cases with 2 TRPs/Panels configured associated with different TCI sates and QCL-info signals</w:t>
      </w:r>
      <w:r>
        <w:rPr>
          <w:rFonts w:eastAsia="宋体"/>
          <w:color w:val="0070C0"/>
          <w:szCs w:val="24"/>
          <w:lang w:eastAsia="zh-CN"/>
        </w:rPr>
        <w:t xml:space="preserve"> as details TCI state configuration</w:t>
      </w:r>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989"/>
        <w:gridCol w:w="1284"/>
        <w:gridCol w:w="1888"/>
        <w:gridCol w:w="1888"/>
      </w:tblGrid>
      <w:tr w:rsidR="005A021F" w:rsidRPr="00AC3283" w14:paraId="006306A2" w14:textId="77777777" w:rsidTr="008F4B7B">
        <w:trPr>
          <w:trHeight w:val="153"/>
          <w:jc w:val="center"/>
        </w:trPr>
        <w:tc>
          <w:tcPr>
            <w:tcW w:w="1043" w:type="dxa"/>
            <w:shd w:val="clear" w:color="auto" w:fill="auto"/>
            <w:vAlign w:val="center"/>
          </w:tcPr>
          <w:p w14:paraId="631A48FD" w14:textId="77777777" w:rsidR="005A021F" w:rsidRPr="007669CB" w:rsidRDefault="005A021F" w:rsidP="008F4B7B">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TCI index</w:t>
            </w:r>
          </w:p>
        </w:tc>
        <w:tc>
          <w:tcPr>
            <w:tcW w:w="2123" w:type="dxa"/>
            <w:gridSpan w:val="2"/>
            <w:tcBorders>
              <w:top w:val="single" w:sz="4" w:space="0" w:color="auto"/>
              <w:left w:val="single" w:sz="4" w:space="0" w:color="auto"/>
              <w:right w:val="single" w:sz="4" w:space="0" w:color="auto"/>
            </w:tcBorders>
            <w:shd w:val="clear" w:color="auto" w:fill="auto"/>
            <w:vAlign w:val="center"/>
          </w:tcPr>
          <w:p w14:paraId="026F06CD" w14:textId="77777777" w:rsidR="005A021F" w:rsidRPr="007669CB" w:rsidRDefault="005A021F" w:rsidP="008F4B7B">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Information</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7864A7BB" w14:textId="77777777" w:rsidR="005A021F" w:rsidRPr="007669CB" w:rsidRDefault="005A021F" w:rsidP="008F4B7B">
            <w:pPr>
              <w:spacing w:after="0"/>
              <w:jc w:val="center"/>
              <w:rPr>
                <w:rFonts w:ascii="Calibri" w:hAnsi="Calibri" w:cs="Calibri"/>
                <w:sz w:val="16"/>
                <w:szCs w:val="16"/>
                <w:lang w:eastAsia="zh-CN"/>
              </w:rPr>
            </w:pPr>
            <w:r w:rsidRPr="007669CB">
              <w:rPr>
                <w:rFonts w:ascii="Calibri" w:hAnsi="Calibri" w:cs="Calibri" w:hint="eastAsia"/>
                <w:sz w:val="16"/>
                <w:szCs w:val="16"/>
                <w:lang w:eastAsia="zh-CN"/>
              </w:rPr>
              <w:t>FR1</w:t>
            </w:r>
          </w:p>
        </w:tc>
        <w:tc>
          <w:tcPr>
            <w:tcW w:w="1947" w:type="dxa"/>
            <w:tcBorders>
              <w:top w:val="single" w:sz="4" w:space="0" w:color="auto"/>
              <w:left w:val="single" w:sz="4" w:space="0" w:color="auto"/>
              <w:bottom w:val="single" w:sz="4" w:space="0" w:color="auto"/>
              <w:right w:val="single" w:sz="4" w:space="0" w:color="auto"/>
            </w:tcBorders>
            <w:vAlign w:val="center"/>
          </w:tcPr>
          <w:p w14:paraId="4883B928" w14:textId="77777777" w:rsidR="005A021F" w:rsidRPr="007669CB" w:rsidRDefault="005A021F" w:rsidP="008F4B7B">
            <w:pPr>
              <w:spacing w:after="0"/>
              <w:jc w:val="center"/>
              <w:rPr>
                <w:rFonts w:ascii="Calibri" w:hAnsi="Calibri" w:cs="Calibri"/>
                <w:sz w:val="16"/>
                <w:szCs w:val="16"/>
                <w:lang w:eastAsia="zh-CN"/>
              </w:rPr>
            </w:pPr>
            <w:r w:rsidRPr="007669CB">
              <w:rPr>
                <w:rFonts w:ascii="Calibri" w:hAnsi="Calibri" w:cs="Calibri" w:hint="eastAsia"/>
                <w:sz w:val="16"/>
                <w:szCs w:val="16"/>
                <w:lang w:eastAsia="zh-CN"/>
              </w:rPr>
              <w:t>FR2</w:t>
            </w:r>
          </w:p>
        </w:tc>
      </w:tr>
      <w:tr w:rsidR="005A021F" w:rsidRPr="00AC3283" w14:paraId="0DF46FC2" w14:textId="77777777" w:rsidTr="008F4B7B">
        <w:trPr>
          <w:trHeight w:val="437"/>
          <w:jc w:val="center"/>
        </w:trPr>
        <w:tc>
          <w:tcPr>
            <w:tcW w:w="1043" w:type="dxa"/>
            <w:vMerge w:val="restart"/>
            <w:shd w:val="clear" w:color="auto" w:fill="auto"/>
            <w:vAlign w:val="center"/>
          </w:tcPr>
          <w:p w14:paraId="720212D2"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TCI state #0</w:t>
            </w:r>
          </w:p>
        </w:tc>
        <w:tc>
          <w:tcPr>
            <w:tcW w:w="802" w:type="dxa"/>
            <w:vMerge w:val="restart"/>
            <w:tcBorders>
              <w:top w:val="single" w:sz="4" w:space="0" w:color="auto"/>
              <w:left w:val="single" w:sz="4" w:space="0" w:color="auto"/>
              <w:right w:val="single" w:sz="4" w:space="0" w:color="auto"/>
            </w:tcBorders>
            <w:shd w:val="clear" w:color="auto" w:fill="auto"/>
            <w:vAlign w:val="center"/>
          </w:tcPr>
          <w:p w14:paraId="5498F54E"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B0792AC"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SSB index</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3C92821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SSB #0</w:t>
            </w:r>
          </w:p>
        </w:tc>
        <w:tc>
          <w:tcPr>
            <w:tcW w:w="1947" w:type="dxa"/>
            <w:tcBorders>
              <w:top w:val="single" w:sz="4" w:space="0" w:color="auto"/>
              <w:left w:val="single" w:sz="4" w:space="0" w:color="auto"/>
              <w:bottom w:val="single" w:sz="4" w:space="0" w:color="auto"/>
              <w:right w:val="single" w:sz="4" w:space="0" w:color="auto"/>
            </w:tcBorders>
            <w:vAlign w:val="center"/>
          </w:tcPr>
          <w:p w14:paraId="5B956945"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SSB #0</w:t>
            </w:r>
          </w:p>
        </w:tc>
      </w:tr>
      <w:tr w:rsidR="005A021F" w:rsidRPr="00AC3283" w14:paraId="63D9EB7C" w14:textId="77777777" w:rsidTr="008F4B7B">
        <w:trPr>
          <w:trHeight w:val="156"/>
          <w:jc w:val="center"/>
        </w:trPr>
        <w:tc>
          <w:tcPr>
            <w:tcW w:w="1043" w:type="dxa"/>
            <w:vMerge/>
            <w:shd w:val="clear" w:color="auto" w:fill="auto"/>
            <w:vAlign w:val="center"/>
          </w:tcPr>
          <w:p w14:paraId="75702A55"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6B14FC4E"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F203F3D"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3326C73A"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C</w:t>
            </w:r>
          </w:p>
        </w:tc>
        <w:tc>
          <w:tcPr>
            <w:tcW w:w="1947" w:type="dxa"/>
            <w:tcBorders>
              <w:top w:val="single" w:sz="4" w:space="0" w:color="auto"/>
              <w:left w:val="single" w:sz="4" w:space="0" w:color="auto"/>
              <w:bottom w:val="single" w:sz="4" w:space="0" w:color="auto"/>
              <w:right w:val="single" w:sz="4" w:space="0" w:color="auto"/>
            </w:tcBorders>
            <w:vAlign w:val="center"/>
          </w:tcPr>
          <w:p w14:paraId="71B5BB28"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C</w:t>
            </w:r>
          </w:p>
        </w:tc>
      </w:tr>
      <w:tr w:rsidR="005A021F" w:rsidRPr="00AC3283" w14:paraId="2BE7BDE1" w14:textId="77777777" w:rsidTr="008F4B7B">
        <w:trPr>
          <w:trHeight w:val="156"/>
          <w:jc w:val="center"/>
        </w:trPr>
        <w:tc>
          <w:tcPr>
            <w:tcW w:w="1043" w:type="dxa"/>
            <w:vMerge/>
            <w:shd w:val="clear" w:color="auto" w:fill="auto"/>
            <w:vAlign w:val="center"/>
          </w:tcPr>
          <w:p w14:paraId="3A2BDAED" w14:textId="77777777" w:rsidR="005A021F" w:rsidRPr="007669CB" w:rsidRDefault="005A021F" w:rsidP="008F4B7B">
            <w:pPr>
              <w:keepNext/>
              <w:keepLines/>
              <w:spacing w:after="0"/>
              <w:rPr>
                <w:rFonts w:ascii="Calibri" w:hAnsi="Calibri" w:cs="Calibri"/>
                <w:sz w:val="16"/>
                <w:szCs w:val="16"/>
              </w:rPr>
            </w:pPr>
          </w:p>
        </w:tc>
        <w:tc>
          <w:tcPr>
            <w:tcW w:w="802" w:type="dxa"/>
            <w:vMerge w:val="restart"/>
            <w:tcBorders>
              <w:top w:val="single" w:sz="4" w:space="0" w:color="auto"/>
              <w:left w:val="single" w:sz="4" w:space="0" w:color="auto"/>
              <w:right w:val="single" w:sz="4" w:space="0" w:color="auto"/>
            </w:tcBorders>
            <w:shd w:val="clear" w:color="auto" w:fill="auto"/>
            <w:vAlign w:val="center"/>
          </w:tcPr>
          <w:p w14:paraId="3F7A78A2"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872C414"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SSB index</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5D91C51"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35201C3A"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SSB #0</w:t>
            </w:r>
          </w:p>
        </w:tc>
      </w:tr>
      <w:tr w:rsidR="005A021F" w:rsidRPr="00AC3283" w14:paraId="18870DAA" w14:textId="77777777" w:rsidTr="008F4B7B">
        <w:trPr>
          <w:trHeight w:val="156"/>
          <w:jc w:val="center"/>
        </w:trPr>
        <w:tc>
          <w:tcPr>
            <w:tcW w:w="1043" w:type="dxa"/>
            <w:vMerge/>
            <w:shd w:val="clear" w:color="auto" w:fill="auto"/>
            <w:vAlign w:val="center"/>
          </w:tcPr>
          <w:p w14:paraId="746C2E49"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7538A6A5"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95DF929"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52C5F0E"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524768A9"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D</w:t>
            </w:r>
          </w:p>
        </w:tc>
      </w:tr>
      <w:tr w:rsidR="005A021F" w:rsidRPr="00AC3283" w14:paraId="2CDA6D76" w14:textId="77777777" w:rsidTr="008F4B7B">
        <w:trPr>
          <w:trHeight w:val="426"/>
          <w:jc w:val="center"/>
        </w:trPr>
        <w:tc>
          <w:tcPr>
            <w:tcW w:w="1043" w:type="dxa"/>
            <w:vMerge w:val="restart"/>
            <w:shd w:val="clear" w:color="auto" w:fill="auto"/>
            <w:vAlign w:val="center"/>
          </w:tcPr>
          <w:p w14:paraId="1023E650"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TCI state #1</w:t>
            </w:r>
          </w:p>
        </w:tc>
        <w:tc>
          <w:tcPr>
            <w:tcW w:w="802" w:type="dxa"/>
            <w:vMerge w:val="restart"/>
            <w:tcBorders>
              <w:left w:val="single" w:sz="4" w:space="0" w:color="auto"/>
              <w:right w:val="single" w:sz="4" w:space="0" w:color="auto"/>
            </w:tcBorders>
            <w:shd w:val="clear" w:color="auto" w:fill="auto"/>
            <w:vAlign w:val="center"/>
          </w:tcPr>
          <w:p w14:paraId="4C473D57"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40907DF"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97FEAF9"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c>
          <w:tcPr>
            <w:tcW w:w="1947" w:type="dxa"/>
            <w:tcBorders>
              <w:top w:val="single" w:sz="4" w:space="0" w:color="auto"/>
              <w:left w:val="single" w:sz="4" w:space="0" w:color="auto"/>
              <w:bottom w:val="single" w:sz="4" w:space="0" w:color="auto"/>
              <w:right w:val="single" w:sz="4" w:space="0" w:color="auto"/>
            </w:tcBorders>
            <w:vAlign w:val="center"/>
          </w:tcPr>
          <w:p w14:paraId="4B66410D"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5A021F" w:rsidRPr="00AC3283" w14:paraId="1AF35F7E" w14:textId="77777777" w:rsidTr="008F4B7B">
        <w:trPr>
          <w:trHeight w:val="156"/>
          <w:jc w:val="center"/>
        </w:trPr>
        <w:tc>
          <w:tcPr>
            <w:tcW w:w="1043" w:type="dxa"/>
            <w:vMerge/>
            <w:shd w:val="clear" w:color="auto" w:fill="auto"/>
            <w:vAlign w:val="center"/>
          </w:tcPr>
          <w:p w14:paraId="52A60442"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45FE4140"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61A15F5"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71C92C72"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A</w:t>
            </w:r>
          </w:p>
        </w:tc>
        <w:tc>
          <w:tcPr>
            <w:tcW w:w="1947" w:type="dxa"/>
            <w:tcBorders>
              <w:top w:val="single" w:sz="4" w:space="0" w:color="auto"/>
              <w:left w:val="single" w:sz="4" w:space="0" w:color="auto"/>
              <w:bottom w:val="single" w:sz="4" w:space="0" w:color="auto"/>
              <w:right w:val="single" w:sz="4" w:space="0" w:color="auto"/>
            </w:tcBorders>
            <w:vAlign w:val="center"/>
          </w:tcPr>
          <w:p w14:paraId="4DBB0674"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A</w:t>
            </w:r>
          </w:p>
        </w:tc>
      </w:tr>
      <w:tr w:rsidR="005A021F" w:rsidRPr="00AC3283" w14:paraId="57C23C22" w14:textId="77777777" w:rsidTr="008F4B7B">
        <w:trPr>
          <w:trHeight w:val="52"/>
          <w:jc w:val="center"/>
        </w:trPr>
        <w:tc>
          <w:tcPr>
            <w:tcW w:w="1043" w:type="dxa"/>
            <w:vMerge/>
            <w:shd w:val="clear" w:color="auto" w:fill="auto"/>
            <w:vAlign w:val="center"/>
          </w:tcPr>
          <w:p w14:paraId="05A325F7" w14:textId="77777777" w:rsidR="005A021F" w:rsidRPr="007669CB" w:rsidRDefault="005A021F" w:rsidP="008F4B7B">
            <w:pPr>
              <w:keepNext/>
              <w:keepLines/>
              <w:spacing w:after="0"/>
              <w:rPr>
                <w:rFonts w:ascii="Calibri" w:hAnsi="Calibri" w:cs="Calibri"/>
                <w:sz w:val="16"/>
                <w:szCs w:val="16"/>
              </w:rPr>
            </w:pPr>
          </w:p>
        </w:tc>
        <w:tc>
          <w:tcPr>
            <w:tcW w:w="802" w:type="dxa"/>
            <w:vMerge w:val="restart"/>
            <w:tcBorders>
              <w:left w:val="single" w:sz="4" w:space="0" w:color="auto"/>
              <w:right w:val="single" w:sz="4" w:space="0" w:color="auto"/>
            </w:tcBorders>
            <w:shd w:val="clear" w:color="auto" w:fill="auto"/>
            <w:vAlign w:val="center"/>
          </w:tcPr>
          <w:p w14:paraId="5EF42941"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DF891D"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359C09F5"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3E36CF79"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5A021F" w:rsidRPr="00AC3283" w14:paraId="7838F5A8" w14:textId="77777777" w:rsidTr="008F4B7B">
        <w:trPr>
          <w:trHeight w:val="156"/>
          <w:jc w:val="center"/>
        </w:trPr>
        <w:tc>
          <w:tcPr>
            <w:tcW w:w="1043" w:type="dxa"/>
            <w:vMerge/>
            <w:shd w:val="clear" w:color="auto" w:fill="auto"/>
            <w:vAlign w:val="center"/>
          </w:tcPr>
          <w:p w14:paraId="5189C2C3"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right w:val="single" w:sz="4" w:space="0" w:color="auto"/>
            </w:tcBorders>
            <w:shd w:val="clear" w:color="auto" w:fill="auto"/>
            <w:vAlign w:val="center"/>
          </w:tcPr>
          <w:p w14:paraId="2D018796"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EBB49AE"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20656ED"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28419D3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D</w:t>
            </w:r>
          </w:p>
        </w:tc>
      </w:tr>
      <w:tr w:rsidR="005A021F" w:rsidRPr="00AC3283" w14:paraId="57BD3286" w14:textId="77777777" w:rsidTr="008F4B7B">
        <w:trPr>
          <w:trHeight w:val="426"/>
          <w:jc w:val="center"/>
        </w:trPr>
        <w:tc>
          <w:tcPr>
            <w:tcW w:w="1043" w:type="dxa"/>
            <w:vMerge w:val="restart"/>
            <w:shd w:val="clear" w:color="auto" w:fill="auto"/>
            <w:vAlign w:val="center"/>
          </w:tcPr>
          <w:p w14:paraId="3C353474" w14:textId="77777777" w:rsidR="005A021F" w:rsidRPr="007669CB" w:rsidRDefault="005A021F" w:rsidP="008F4B7B">
            <w:pPr>
              <w:keepNext/>
              <w:keepLines/>
              <w:spacing w:after="0"/>
              <w:rPr>
                <w:rFonts w:ascii="Calibri" w:hAnsi="Calibri" w:cs="Calibri"/>
                <w:sz w:val="16"/>
                <w:szCs w:val="16"/>
                <w:lang w:eastAsia="zh-CN"/>
              </w:rPr>
            </w:pPr>
            <w:r w:rsidRPr="007669CB">
              <w:rPr>
                <w:rFonts w:ascii="Calibri" w:hAnsi="Calibri" w:cs="Calibri"/>
                <w:sz w:val="16"/>
                <w:szCs w:val="16"/>
              </w:rPr>
              <w:t>TCI state #</w:t>
            </w:r>
            <w:r w:rsidRPr="007669CB">
              <w:rPr>
                <w:rFonts w:ascii="Calibri" w:hAnsi="Calibri" w:cs="Calibri"/>
                <w:sz w:val="16"/>
                <w:szCs w:val="16"/>
                <w:lang w:eastAsia="zh-CN"/>
              </w:rPr>
              <w:t>2</w:t>
            </w:r>
          </w:p>
        </w:tc>
        <w:tc>
          <w:tcPr>
            <w:tcW w:w="802" w:type="dxa"/>
            <w:vMerge w:val="restart"/>
            <w:tcBorders>
              <w:left w:val="single" w:sz="4" w:space="0" w:color="auto"/>
              <w:right w:val="single" w:sz="4" w:space="0" w:color="auto"/>
            </w:tcBorders>
            <w:shd w:val="clear" w:color="auto" w:fill="auto"/>
            <w:vAlign w:val="center"/>
          </w:tcPr>
          <w:p w14:paraId="602A1AE2"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A563AA6"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914D761"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sz w:val="16"/>
                <w:szCs w:val="16"/>
                <w:highlight w:val="yellow"/>
                <w:lang w:eastAsia="zh-CN"/>
              </w:rPr>
              <w:t>2</w:t>
            </w:r>
            <w:r w:rsidRPr="007669CB">
              <w:rPr>
                <w:rFonts w:ascii="Calibri" w:hAnsi="Calibri" w:cs="Calibri"/>
                <w:sz w:val="16"/>
                <w:szCs w:val="16"/>
              </w:rPr>
              <w:t xml:space="preserve"> from ‘CSI-RS for tracking’ configuration</w:t>
            </w:r>
          </w:p>
        </w:tc>
        <w:tc>
          <w:tcPr>
            <w:tcW w:w="1947" w:type="dxa"/>
            <w:tcBorders>
              <w:top w:val="single" w:sz="4" w:space="0" w:color="auto"/>
              <w:left w:val="single" w:sz="4" w:space="0" w:color="auto"/>
              <w:bottom w:val="single" w:sz="4" w:space="0" w:color="auto"/>
              <w:right w:val="single" w:sz="4" w:space="0" w:color="auto"/>
            </w:tcBorders>
            <w:vAlign w:val="center"/>
          </w:tcPr>
          <w:p w14:paraId="5F97A5B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2</w:t>
            </w:r>
            <w:r w:rsidRPr="007669CB">
              <w:rPr>
                <w:rFonts w:ascii="Calibri" w:hAnsi="Calibri" w:cs="Calibri"/>
                <w:sz w:val="16"/>
                <w:szCs w:val="16"/>
              </w:rPr>
              <w:t xml:space="preserve"> from ‘CSI-RS for tracking’ configuration</w:t>
            </w:r>
          </w:p>
        </w:tc>
      </w:tr>
      <w:tr w:rsidR="005A021F" w:rsidRPr="00AC3283" w14:paraId="4AACE550" w14:textId="77777777" w:rsidTr="008F4B7B">
        <w:trPr>
          <w:trHeight w:val="156"/>
          <w:jc w:val="center"/>
        </w:trPr>
        <w:tc>
          <w:tcPr>
            <w:tcW w:w="1043" w:type="dxa"/>
            <w:vMerge/>
            <w:shd w:val="clear" w:color="auto" w:fill="auto"/>
            <w:vAlign w:val="center"/>
          </w:tcPr>
          <w:p w14:paraId="10481EBE"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right w:val="single" w:sz="4" w:space="0" w:color="auto"/>
            </w:tcBorders>
            <w:shd w:val="clear" w:color="auto" w:fill="auto"/>
            <w:vAlign w:val="center"/>
          </w:tcPr>
          <w:p w14:paraId="39D00D41"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D995339"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7E1A9F0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A</w:t>
            </w:r>
          </w:p>
        </w:tc>
        <w:tc>
          <w:tcPr>
            <w:tcW w:w="1947" w:type="dxa"/>
            <w:tcBorders>
              <w:top w:val="single" w:sz="4" w:space="0" w:color="auto"/>
              <w:left w:val="single" w:sz="4" w:space="0" w:color="auto"/>
              <w:bottom w:val="single" w:sz="4" w:space="0" w:color="auto"/>
              <w:right w:val="single" w:sz="4" w:space="0" w:color="auto"/>
            </w:tcBorders>
            <w:vAlign w:val="center"/>
          </w:tcPr>
          <w:p w14:paraId="5E53A9FB"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A</w:t>
            </w:r>
          </w:p>
        </w:tc>
      </w:tr>
      <w:tr w:rsidR="005A021F" w:rsidRPr="00AC3283" w14:paraId="1EA47823" w14:textId="77777777" w:rsidTr="008F4B7B">
        <w:trPr>
          <w:trHeight w:val="156"/>
          <w:jc w:val="center"/>
        </w:trPr>
        <w:tc>
          <w:tcPr>
            <w:tcW w:w="1043" w:type="dxa"/>
            <w:vMerge/>
            <w:shd w:val="clear" w:color="auto" w:fill="auto"/>
            <w:vAlign w:val="center"/>
          </w:tcPr>
          <w:p w14:paraId="65E613D0" w14:textId="77777777" w:rsidR="005A021F" w:rsidRPr="007669CB" w:rsidRDefault="005A021F" w:rsidP="008F4B7B">
            <w:pPr>
              <w:keepNext/>
              <w:keepLines/>
              <w:spacing w:after="0"/>
              <w:rPr>
                <w:rFonts w:ascii="Calibri" w:hAnsi="Calibri" w:cs="Calibri"/>
                <w:sz w:val="16"/>
                <w:szCs w:val="16"/>
              </w:rPr>
            </w:pPr>
          </w:p>
        </w:tc>
        <w:tc>
          <w:tcPr>
            <w:tcW w:w="802" w:type="dxa"/>
            <w:vMerge w:val="restart"/>
            <w:tcBorders>
              <w:left w:val="single" w:sz="4" w:space="0" w:color="auto"/>
              <w:right w:val="single" w:sz="4" w:space="0" w:color="auto"/>
            </w:tcBorders>
            <w:shd w:val="clear" w:color="auto" w:fill="auto"/>
            <w:vAlign w:val="center"/>
          </w:tcPr>
          <w:p w14:paraId="46930607"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15B10DD"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DA2AB59"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149476F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1</w:t>
            </w:r>
            <w:r w:rsidRPr="007669CB">
              <w:rPr>
                <w:rFonts w:ascii="Calibri" w:hAnsi="Calibri" w:cs="Calibri"/>
                <w:sz w:val="16"/>
                <w:szCs w:val="16"/>
              </w:rPr>
              <w:t xml:space="preserve"> from ‘CSI-RS for tracking’ configuration</w:t>
            </w:r>
          </w:p>
        </w:tc>
      </w:tr>
      <w:tr w:rsidR="005A021F" w:rsidRPr="00AC3283" w14:paraId="18394E5E" w14:textId="77777777" w:rsidTr="008F4B7B">
        <w:trPr>
          <w:trHeight w:val="156"/>
          <w:jc w:val="center"/>
        </w:trPr>
        <w:tc>
          <w:tcPr>
            <w:tcW w:w="1043" w:type="dxa"/>
            <w:vMerge/>
            <w:shd w:val="clear" w:color="auto" w:fill="auto"/>
            <w:vAlign w:val="center"/>
          </w:tcPr>
          <w:p w14:paraId="26A1961B"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200856E9"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FAFEF5"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0A1406CD"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3D559B73"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D</w:t>
            </w:r>
          </w:p>
        </w:tc>
      </w:tr>
    </w:tbl>
    <w:p w14:paraId="7F5CB79C" w14:textId="77777777" w:rsidR="005A021F" w:rsidRPr="009175BD" w:rsidRDefault="005A021F" w:rsidP="009175BD">
      <w:pPr>
        <w:spacing w:after="120"/>
        <w:rPr>
          <w:color w:val="0070C0"/>
          <w:szCs w:val="24"/>
          <w:lang w:eastAsia="zh-CN"/>
        </w:rPr>
      </w:pPr>
    </w:p>
    <w:p w14:paraId="35AB0593" w14:textId="262CAE5B" w:rsidR="0029032F" w:rsidRPr="00805BE8" w:rsidRDefault="007A4EBF" w:rsidP="0029032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175BD">
        <w:rPr>
          <w:rFonts w:eastAsia="宋体"/>
          <w:color w:val="0070C0"/>
          <w:szCs w:val="24"/>
          <w:lang w:eastAsia="zh-CN"/>
        </w:rPr>
        <w:t>TBA</w:t>
      </w:r>
    </w:p>
    <w:p w14:paraId="7D019A30" w14:textId="77777777" w:rsidR="0029032F" w:rsidRPr="00805BE8" w:rsidRDefault="0029032F" w:rsidP="0029032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F8288E0" w14:textId="44351364" w:rsidR="00BA0475" w:rsidRDefault="00D76B14"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BA0475">
        <w:rPr>
          <w:rFonts w:eastAsia="宋体"/>
          <w:color w:val="0070C0"/>
          <w:szCs w:val="24"/>
          <w:lang w:eastAsia="zh-CN"/>
        </w:rPr>
        <w:t xml:space="preserve"> discuss</w:t>
      </w:r>
      <w:r w:rsidR="00B20470">
        <w:rPr>
          <w:rFonts w:eastAsia="宋体"/>
          <w:color w:val="0070C0"/>
          <w:szCs w:val="24"/>
          <w:lang w:eastAsia="zh-CN"/>
        </w:rPr>
        <w:t>es</w:t>
      </w:r>
      <w:r w:rsidR="00BA0475">
        <w:rPr>
          <w:rFonts w:eastAsia="宋体"/>
          <w:color w:val="0070C0"/>
          <w:szCs w:val="24"/>
          <w:lang w:eastAsia="zh-CN"/>
        </w:rPr>
        <w:t xml:space="preserve"> the issue 1-2-</w:t>
      </w:r>
      <w:r>
        <w:rPr>
          <w:rFonts w:eastAsia="宋体"/>
          <w:color w:val="0070C0"/>
          <w:szCs w:val="24"/>
          <w:lang w:eastAsia="zh-CN"/>
        </w:rPr>
        <w:t>6</w:t>
      </w:r>
      <w:r w:rsidR="00BA0475">
        <w:rPr>
          <w:rFonts w:eastAsia="宋体"/>
          <w:color w:val="0070C0"/>
          <w:szCs w:val="24"/>
          <w:lang w:eastAsia="zh-CN"/>
        </w:rPr>
        <w:t xml:space="preserve">. </w:t>
      </w:r>
      <w:r w:rsidR="00BA0475" w:rsidRPr="00094150">
        <w:rPr>
          <w:rFonts w:eastAsia="宋体"/>
          <w:color w:val="0070C0"/>
          <w:szCs w:val="24"/>
          <w:lang w:eastAsia="zh-CN"/>
        </w:rPr>
        <w:t>Moderator would like to sugges</w:t>
      </w:r>
      <w:r w:rsidR="00BA0475">
        <w:rPr>
          <w:rFonts w:eastAsia="宋体"/>
          <w:color w:val="0070C0"/>
          <w:szCs w:val="24"/>
          <w:lang w:eastAsia="zh-CN"/>
        </w:rPr>
        <w:t>t companies to provide more comments</w:t>
      </w:r>
    </w:p>
    <w:p w14:paraId="41850FB6" w14:textId="3E75FD48" w:rsidR="0029032F" w:rsidRPr="00D41C93" w:rsidRDefault="0029032F" w:rsidP="00D41C93">
      <w:pPr>
        <w:spacing w:after="120"/>
        <w:rPr>
          <w:color w:val="0070C0"/>
          <w:szCs w:val="24"/>
          <w:lang w:eastAsia="zh-CN"/>
        </w:rPr>
      </w:pPr>
    </w:p>
    <w:p w14:paraId="156B2B36" w14:textId="77777777" w:rsidR="009175BD" w:rsidRDefault="009175BD" w:rsidP="00C5274C">
      <w:pPr>
        <w:rPr>
          <w:i/>
          <w:color w:val="0070C0"/>
          <w:lang w:val="en-US" w:eastAsia="zh-CN"/>
        </w:rPr>
      </w:pPr>
    </w:p>
    <w:p w14:paraId="6D819F9A" w14:textId="4A011110" w:rsidR="009175BD" w:rsidRPr="00805BE8" w:rsidRDefault="009175BD" w:rsidP="009175BD">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7</w:t>
      </w:r>
      <w:r>
        <w:rPr>
          <w:b/>
          <w:color w:val="0070C0"/>
          <w:u w:val="single"/>
          <w:lang w:eastAsia="ko-KR"/>
        </w:rPr>
        <w:t xml:space="preserve">: Test case design for assumption of UE receiver implementation </w:t>
      </w:r>
    </w:p>
    <w:p w14:paraId="20D4CD56" w14:textId="77777777" w:rsidR="009175BD" w:rsidRPr="00805BE8" w:rsidRDefault="009175BD" w:rsidP="009175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D60F6C" w14:textId="77777777" w:rsidR="009175BD" w:rsidRPr="00E1368C" w:rsidRDefault="009175BD" w:rsidP="009175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RAN4 test design need to ensure receiver implementation agnostic with assumption of  single FFT operation (Samsung) </w:t>
      </w:r>
    </w:p>
    <w:p w14:paraId="151A5809" w14:textId="6CC0CDCE" w:rsidR="009175BD" w:rsidRPr="00805BE8" w:rsidRDefault="009175BD" w:rsidP="009175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BA0475">
        <w:rPr>
          <w:rFonts w:eastAsia="宋体"/>
          <w:color w:val="0070C0"/>
          <w:szCs w:val="24"/>
          <w:lang w:eastAsia="zh-CN"/>
        </w:rPr>
        <w:t>TBA</w:t>
      </w:r>
    </w:p>
    <w:p w14:paraId="2EB014C8" w14:textId="77777777" w:rsidR="009175BD" w:rsidRPr="00805BE8" w:rsidRDefault="009175BD" w:rsidP="009175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1A0962" w14:textId="0F3415B4" w:rsidR="009175BD" w:rsidRPr="00D41C93" w:rsidRDefault="00D76B14" w:rsidP="00D41C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BA0475">
        <w:rPr>
          <w:rFonts w:eastAsia="宋体"/>
          <w:color w:val="0070C0"/>
          <w:szCs w:val="24"/>
          <w:lang w:eastAsia="zh-CN"/>
        </w:rPr>
        <w:t xml:space="preserve"> discuss</w:t>
      </w:r>
      <w:r w:rsidR="00B20470">
        <w:rPr>
          <w:rFonts w:eastAsia="宋体"/>
          <w:color w:val="0070C0"/>
          <w:szCs w:val="24"/>
          <w:lang w:eastAsia="zh-CN"/>
        </w:rPr>
        <w:t>es</w:t>
      </w:r>
      <w:r w:rsidR="00BA0475">
        <w:rPr>
          <w:rFonts w:eastAsia="宋体"/>
          <w:color w:val="0070C0"/>
          <w:szCs w:val="24"/>
          <w:lang w:eastAsia="zh-CN"/>
        </w:rPr>
        <w:t xml:space="preserve"> the issue 1-2-</w:t>
      </w:r>
      <w:r>
        <w:rPr>
          <w:rFonts w:eastAsia="宋体"/>
          <w:color w:val="0070C0"/>
          <w:szCs w:val="24"/>
          <w:lang w:eastAsia="zh-CN"/>
        </w:rPr>
        <w:t>7</w:t>
      </w:r>
      <w:r w:rsidR="00BA0475">
        <w:rPr>
          <w:rFonts w:eastAsia="宋体"/>
          <w:color w:val="0070C0"/>
          <w:szCs w:val="24"/>
          <w:lang w:eastAsia="zh-CN"/>
        </w:rPr>
        <w:t xml:space="preserve">. </w:t>
      </w:r>
      <w:r w:rsidR="00BA0475" w:rsidRPr="00094150">
        <w:rPr>
          <w:rFonts w:eastAsia="宋体"/>
          <w:color w:val="0070C0"/>
          <w:szCs w:val="24"/>
          <w:lang w:eastAsia="zh-CN"/>
        </w:rPr>
        <w:t>Moderator would like to sugges</w:t>
      </w:r>
      <w:r w:rsidR="00BA0475">
        <w:rPr>
          <w:rFonts w:eastAsia="宋体"/>
          <w:color w:val="0070C0"/>
          <w:szCs w:val="24"/>
          <w:lang w:eastAsia="zh-CN"/>
        </w:rPr>
        <w:t>t companies to provide more comments</w:t>
      </w:r>
    </w:p>
    <w:p w14:paraId="4B658178" w14:textId="77777777" w:rsidR="009175BD" w:rsidRDefault="009175BD" w:rsidP="00C5274C">
      <w:pPr>
        <w:rPr>
          <w:i/>
          <w:color w:val="0070C0"/>
          <w:lang w:val="en-US" w:eastAsia="zh-CN"/>
        </w:rPr>
      </w:pPr>
    </w:p>
    <w:p w14:paraId="0F0FAFB7" w14:textId="6C149077" w:rsidR="00C5274C" w:rsidRDefault="00C5274C" w:rsidP="00C5274C">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8</w:t>
      </w:r>
      <w:r>
        <w:rPr>
          <w:b/>
          <w:color w:val="0070C0"/>
          <w:u w:val="single"/>
          <w:lang w:eastAsia="ko-KR"/>
        </w:rPr>
        <w:t>: Timing offset</w:t>
      </w:r>
      <w:r w:rsidR="005604E9">
        <w:rPr>
          <w:b/>
          <w:color w:val="0070C0"/>
          <w:u w:val="single"/>
          <w:lang w:eastAsia="ko-KR"/>
        </w:rPr>
        <w:t xml:space="preserve"> configuration </w:t>
      </w:r>
      <w:r w:rsidR="00E1368C">
        <w:rPr>
          <w:b/>
          <w:color w:val="0070C0"/>
          <w:u w:val="single"/>
          <w:lang w:eastAsia="ko-KR"/>
        </w:rPr>
        <w:t>between 2TPs/Panels</w:t>
      </w:r>
    </w:p>
    <w:p w14:paraId="67D4AA0A"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48C2210" w14:textId="77777777" w:rsidR="00C5274C"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1(Samsung):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w:rPr>
            <w:rFonts w:ascii="Cambria Math" w:eastAsia="Cambria Math" w:hAnsi="Cambria Math" w:cstheme="minorHAnsi"/>
            <w:lang w:eastAsia="zh-CN"/>
          </w:rPr>
          <m:t>={2us, -0.5us}</m:t>
        </m:r>
      </m:oMath>
    </w:p>
    <w:p w14:paraId="6F03B73F" w14:textId="5265CC47" w:rsidR="00C5274C" w:rsidRDefault="005604E9" w:rsidP="00C5274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 -0.5 us</w:t>
      </w:r>
    </w:p>
    <w:p w14:paraId="265A9FA1" w14:textId="5E680E46" w:rsidR="005604E9" w:rsidRDefault="005604E9" w:rsidP="00C5274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 -0.25 us</w:t>
      </w:r>
    </w:p>
    <w:p w14:paraId="3556DEE2" w14:textId="57C7A388" w:rsidR="00C5274C" w:rsidRPr="005604E9" w:rsidRDefault="005604E9" w:rsidP="005604E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0.25us, -0.0625</w:t>
      </w:r>
    </w:p>
    <w:p w14:paraId="60B153E6" w14:textId="433F3D4F" w:rsidR="00C5274C" w:rsidRDefault="00EA5FFD"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1364B3E7" w14:textId="4F952279" w:rsidR="00EA5FFD" w:rsidRDefault="00EA5FFD" w:rsidP="00EA5FF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reuse [-0.5, 2]us</w:t>
      </w:r>
    </w:p>
    <w:p w14:paraId="1A0C8998" w14:textId="3EC7DC9A" w:rsidR="00EA5FFD" w:rsidRDefault="00EA5FFD" w:rsidP="00EA5FF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2 us as upper bound on positive propagation delay difference</w:t>
      </w:r>
    </w:p>
    <w:p w14:paraId="6C1FCBF9" w14:textId="6731D07F" w:rsidR="00EA5FFD" w:rsidRPr="00C62299" w:rsidRDefault="00EA5FFD" w:rsidP="00C62299">
      <w:pPr>
        <w:pStyle w:val="afe"/>
        <w:numPr>
          <w:ilvl w:val="0"/>
          <w:numId w:val="2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on suitable negative upper bound on </w:t>
      </w:r>
      <w:r w:rsidR="00C62299">
        <w:rPr>
          <w:rFonts w:eastAsia="宋体"/>
          <w:color w:val="0070C0"/>
          <w:szCs w:val="24"/>
          <w:lang w:eastAsia="zh-CN"/>
        </w:rPr>
        <w:t>propagation delay difference</w:t>
      </w:r>
    </w:p>
    <w:p w14:paraId="2126ECA7" w14:textId="7645CB29" w:rsidR="00C62299" w:rsidRDefault="00C62299" w:rsidP="00C6229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(Huawei):</w:t>
      </w:r>
      <w:r w:rsidR="00B65440">
        <w:rPr>
          <w:rFonts w:eastAsia="宋体"/>
          <w:color w:val="0070C0"/>
          <w:szCs w:val="24"/>
          <w:lang w:eastAsia="zh-CN"/>
        </w:rPr>
        <w:t xml:space="preserve"> Following LTE setting for multi-DCI</w:t>
      </w:r>
      <w:r w:rsidR="009175BD">
        <w:rPr>
          <w:rFonts w:eastAsia="宋体"/>
          <w:color w:val="0070C0"/>
          <w:szCs w:val="24"/>
          <w:lang w:eastAsia="zh-CN"/>
        </w:rPr>
        <w:t xml:space="preserve"> and set timing offset per different SCS</w:t>
      </w:r>
    </w:p>
    <w:p w14:paraId="1B057EAE" w14:textId="0BDEEDDD" w:rsidR="00B65440" w:rsidRDefault="00B65440" w:rsidP="00B6544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3 us</w:t>
      </w:r>
    </w:p>
    <w:p w14:paraId="7B579F45" w14:textId="39CB446B" w:rsidR="00B65440" w:rsidRPr="00B65440" w:rsidRDefault="00B65440" w:rsidP="00B6544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1.5us</w:t>
      </w:r>
    </w:p>
    <w:p w14:paraId="6E933A0D" w14:textId="35CBA034" w:rsidR="00C62299" w:rsidRDefault="00C62299" w:rsidP="00B6544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(Qualcomm):</w:t>
      </w:r>
      <w:r w:rsidR="00B65440">
        <w:rPr>
          <w:rFonts w:eastAsia="宋体"/>
          <w:color w:val="0070C0"/>
          <w:szCs w:val="24"/>
          <w:lang w:eastAsia="zh-CN"/>
        </w:rPr>
        <w:t xml:space="preserve"> If any requirements are defined with timing offset between two TRPs,  the timing offsets setting should be ensured that all paths from TRPs are within CP</w:t>
      </w:r>
    </w:p>
    <w:p w14:paraId="3FFD9E1C" w14:textId="019F397D" w:rsidR="00345520" w:rsidRDefault="00345520" w:rsidP="00B6544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w:t>
      </w:r>
      <w:r w:rsidR="00030FDF">
        <w:rPr>
          <w:rFonts w:eastAsia="宋体"/>
          <w:color w:val="0070C0"/>
          <w:szCs w:val="24"/>
          <w:lang w:eastAsia="zh-CN"/>
        </w:rPr>
        <w:t xml:space="preserve"> </w:t>
      </w:r>
      <w:r>
        <w:rPr>
          <w:rFonts w:eastAsia="宋体"/>
          <w:color w:val="0070C0"/>
          <w:szCs w:val="24"/>
          <w:lang w:eastAsia="zh-CN"/>
        </w:rPr>
        <w:t>(Ericsson):</w:t>
      </w:r>
    </w:p>
    <w:p w14:paraId="430DF23F" w14:textId="41097D0E" w:rsid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w:t>
      </w:r>
    </w:p>
    <w:p w14:paraId="09132033" w14:textId="4949FCA0" w:rsid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w:t>
      </w:r>
    </w:p>
    <w:p w14:paraId="05233D8D" w14:textId="336E104D" w:rsidR="00345520" w:rsidRP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[0.25] us</w:t>
      </w:r>
    </w:p>
    <w:p w14:paraId="0DEC898E"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FF2AC5" w14:textId="7EF75806" w:rsidR="00AE103E" w:rsidRPr="00030FDF" w:rsidRDefault="00BA0475" w:rsidP="00C7350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D41C93">
        <w:rPr>
          <w:rFonts w:eastAsia="宋体"/>
          <w:color w:val="0070C0"/>
          <w:szCs w:val="24"/>
          <w:lang w:eastAsia="zh-CN"/>
        </w:rPr>
        <w:t>5 companies discuss the issue 1-2-</w:t>
      </w:r>
      <w:r w:rsidR="00D76B14">
        <w:rPr>
          <w:rFonts w:eastAsia="宋体"/>
          <w:color w:val="0070C0"/>
          <w:szCs w:val="24"/>
          <w:lang w:eastAsia="zh-CN"/>
        </w:rPr>
        <w:t>8</w:t>
      </w:r>
      <w:r w:rsidR="00D41C93">
        <w:rPr>
          <w:rFonts w:eastAsia="宋体"/>
          <w:color w:val="0070C0"/>
          <w:szCs w:val="24"/>
          <w:lang w:eastAsia="zh-CN"/>
        </w:rPr>
        <w:t xml:space="preserve"> with different opinion.</w:t>
      </w:r>
      <w:r w:rsidRPr="00D41C93">
        <w:rPr>
          <w:rFonts w:eastAsia="宋体"/>
          <w:color w:val="0070C0"/>
          <w:szCs w:val="24"/>
          <w:lang w:eastAsia="zh-CN"/>
        </w:rPr>
        <w:t xml:space="preserve"> Moderator would like to suggest co</w:t>
      </w:r>
      <w:r w:rsidR="00C20E63">
        <w:rPr>
          <w:rFonts w:eastAsia="宋体"/>
          <w:color w:val="0070C0"/>
          <w:szCs w:val="24"/>
          <w:lang w:eastAsia="zh-CN"/>
        </w:rPr>
        <w:t>m</w:t>
      </w:r>
      <w:r w:rsidR="00C73500">
        <w:rPr>
          <w:rFonts w:eastAsia="宋体"/>
          <w:color w:val="0070C0"/>
          <w:szCs w:val="24"/>
          <w:lang w:eastAsia="zh-CN"/>
        </w:rPr>
        <w:t>panies to provide more comment</w:t>
      </w:r>
    </w:p>
    <w:p w14:paraId="4AB95E23" w14:textId="77777777" w:rsidR="00C5274C" w:rsidRDefault="00C5274C" w:rsidP="00C5274C">
      <w:pPr>
        <w:rPr>
          <w:i/>
          <w:color w:val="0070C0"/>
          <w:lang w:val="en-US" w:eastAsia="zh-CN"/>
        </w:rPr>
      </w:pPr>
    </w:p>
    <w:p w14:paraId="3AA6F917" w14:textId="709288B6" w:rsidR="005604E9" w:rsidRDefault="005604E9" w:rsidP="005604E9">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9</w:t>
      </w:r>
      <w:r>
        <w:rPr>
          <w:b/>
          <w:color w:val="0070C0"/>
          <w:u w:val="single"/>
          <w:lang w:eastAsia="ko-KR"/>
        </w:rPr>
        <w:t xml:space="preserve">: </w:t>
      </w:r>
      <w:r w:rsidR="00E1368C">
        <w:rPr>
          <w:b/>
          <w:color w:val="0070C0"/>
          <w:u w:val="single"/>
          <w:lang w:eastAsia="ko-KR"/>
        </w:rPr>
        <w:t>Frequency offset</w:t>
      </w:r>
      <w:r>
        <w:rPr>
          <w:b/>
          <w:color w:val="0070C0"/>
          <w:u w:val="single"/>
          <w:lang w:eastAsia="ko-KR"/>
        </w:rPr>
        <w:t xml:space="preserve"> configuration </w:t>
      </w:r>
      <w:r w:rsidR="00E1368C">
        <w:rPr>
          <w:b/>
          <w:color w:val="0070C0"/>
          <w:u w:val="single"/>
          <w:lang w:eastAsia="ko-KR"/>
        </w:rPr>
        <w:t>between 2TPs/Panels</w:t>
      </w:r>
    </w:p>
    <w:p w14:paraId="32AEAAB8" w14:textId="77777777" w:rsidR="005604E9" w:rsidRPr="00805BE8" w:rsidRDefault="005604E9" w:rsidP="005604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1D813A2" w14:textId="09C4BD3F" w:rsidR="005604E9" w:rsidRDefault="005604E9" w:rsidP="005604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p>
    <w:p w14:paraId="09760FF0" w14:textId="343A230F" w:rsidR="005604E9" w:rsidRDefault="005604E9" w:rsidP="005604E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w:t>
      </w:r>
      <w:r w:rsidR="00E1368C">
        <w:rPr>
          <w:rFonts w:eastAsia="宋体"/>
          <w:color w:val="0070C0"/>
          <w:szCs w:val="24"/>
          <w:lang w:eastAsia="zh-CN"/>
        </w:rPr>
        <w:t>00Hz</w:t>
      </w:r>
    </w:p>
    <w:p w14:paraId="114E14D3" w14:textId="11EB9C6C" w:rsidR="005604E9" w:rsidRDefault="005604E9" w:rsidP="005604E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w:t>
      </w:r>
      <w:r w:rsidR="00E1368C">
        <w:rPr>
          <w:rFonts w:eastAsia="宋体"/>
          <w:color w:val="0070C0"/>
          <w:szCs w:val="24"/>
          <w:lang w:eastAsia="zh-CN"/>
        </w:rPr>
        <w:t>: 300Hz</w:t>
      </w:r>
    </w:p>
    <w:p w14:paraId="7B81A3B0" w14:textId="17123455" w:rsidR="005604E9" w:rsidRPr="005604E9" w:rsidRDefault="005604E9" w:rsidP="005604E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w:t>
      </w:r>
      <w:r w:rsidR="00E1368C">
        <w:rPr>
          <w:rFonts w:eastAsia="宋体"/>
          <w:color w:val="0070C0"/>
          <w:szCs w:val="24"/>
          <w:lang w:eastAsia="zh-CN"/>
        </w:rPr>
        <w:t>: FFS (0~600Hz)</w:t>
      </w:r>
    </w:p>
    <w:p w14:paraId="16E01E62" w14:textId="77777777" w:rsidR="00C62299" w:rsidRDefault="00C62299" w:rsidP="005604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 FFS on study suitable frequency error for different numerologies</w:t>
      </w:r>
    </w:p>
    <w:p w14:paraId="560C4447" w14:textId="4ED533C4" w:rsidR="00C1195A" w:rsidRDefault="00C62299" w:rsidP="005604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(Huawei):</w:t>
      </w:r>
      <w:r w:rsidR="00C1195A">
        <w:rPr>
          <w:rFonts w:eastAsia="宋体"/>
          <w:color w:val="0070C0"/>
          <w:szCs w:val="24"/>
          <w:lang w:eastAsia="zh-CN"/>
        </w:rPr>
        <w:t xml:space="preserve"> Following LTE setting</w:t>
      </w:r>
      <w:r w:rsidR="00B65440">
        <w:rPr>
          <w:rFonts w:eastAsia="宋体"/>
          <w:color w:val="0070C0"/>
          <w:szCs w:val="24"/>
          <w:lang w:eastAsia="zh-CN"/>
        </w:rPr>
        <w:t xml:space="preserve"> for multi-DCI based</w:t>
      </w:r>
      <w:r w:rsidR="009175BD">
        <w:rPr>
          <w:rFonts w:eastAsia="宋体"/>
          <w:color w:val="0070C0"/>
          <w:szCs w:val="24"/>
          <w:lang w:eastAsia="zh-CN"/>
        </w:rPr>
        <w:t xml:space="preserve"> set frequency offset per different SCS</w:t>
      </w:r>
    </w:p>
    <w:p w14:paraId="71D27C3A" w14:textId="103592F1" w:rsidR="00C1195A" w:rsidRDefault="00B65440" w:rsidP="00B6544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300Hz</w:t>
      </w:r>
    </w:p>
    <w:p w14:paraId="37718A41" w14:textId="4C86CD4D" w:rsidR="005604E9" w:rsidRPr="00B65440" w:rsidRDefault="00B65440" w:rsidP="00B6544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600Hz</w:t>
      </w:r>
    </w:p>
    <w:p w14:paraId="19D1A812" w14:textId="77777777" w:rsidR="005604E9" w:rsidRPr="00805BE8" w:rsidRDefault="005604E9" w:rsidP="005604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AF153D" w14:textId="7BEC9909"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3 companies discuss the issue 1-2-</w:t>
      </w:r>
      <w:r w:rsidR="00D76B14">
        <w:rPr>
          <w:rFonts w:eastAsia="宋体"/>
          <w:color w:val="0070C0"/>
          <w:szCs w:val="24"/>
          <w:lang w:eastAsia="zh-CN"/>
        </w:rPr>
        <w:t>9</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466F65F3" w14:textId="77777777" w:rsidR="005604E9" w:rsidRDefault="005604E9" w:rsidP="00C5274C">
      <w:pPr>
        <w:rPr>
          <w:i/>
          <w:color w:val="0070C0"/>
          <w:lang w:val="en-US" w:eastAsia="zh-CN"/>
        </w:rPr>
      </w:pPr>
    </w:p>
    <w:p w14:paraId="73CE0147" w14:textId="6A242271" w:rsidR="009175BD" w:rsidRDefault="009175BD" w:rsidP="009175BD">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10</w:t>
      </w:r>
      <w:r>
        <w:rPr>
          <w:b/>
          <w:color w:val="0070C0"/>
          <w:u w:val="single"/>
          <w:lang w:eastAsia="ko-KR"/>
        </w:rPr>
        <w:t>: PDCCH scheduling: with/without COREST pool index configured (multi-DCI based)</w:t>
      </w:r>
    </w:p>
    <w:p w14:paraId="4113FBAD" w14:textId="77777777" w:rsidR="009175BD" w:rsidRPr="00805BE8" w:rsidRDefault="009175BD" w:rsidP="009175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6AAF17E" w14:textId="77777777" w:rsidR="009175BD" w:rsidRDefault="009175BD" w:rsidP="009175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20272D">
        <w:rPr>
          <w:rFonts w:eastAsia="宋体"/>
          <w:color w:val="0070C0"/>
          <w:szCs w:val="24"/>
          <w:lang w:eastAsia="zh-CN"/>
        </w:rPr>
        <w:t>Configure 2 CORSET pool index for multi-DCI based on multi-TRP (Ericsson</w:t>
      </w:r>
      <w:r>
        <w:rPr>
          <w:rFonts w:eastAsia="宋体"/>
          <w:color w:val="0070C0"/>
          <w:szCs w:val="24"/>
          <w:lang w:eastAsia="zh-CN"/>
        </w:rPr>
        <w:t>, Huawei, Qualcomm</w:t>
      </w:r>
      <w:r w:rsidRPr="0020272D">
        <w:rPr>
          <w:rFonts w:eastAsia="宋体"/>
          <w:color w:val="0070C0"/>
          <w:szCs w:val="24"/>
          <w:lang w:eastAsia="zh-CN"/>
        </w:rPr>
        <w:t>)</w:t>
      </w:r>
    </w:p>
    <w:p w14:paraId="56FF39DA" w14:textId="77777777" w:rsidR="009175BD" w:rsidRPr="009175BD" w:rsidRDefault="009175BD" w:rsidP="009175B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Two </w:t>
      </w:r>
      <w:r w:rsidRPr="0020272D">
        <w:rPr>
          <w:rFonts w:eastAsia="宋体"/>
          <w:color w:val="0070C0"/>
          <w:szCs w:val="24"/>
          <w:lang w:eastAsia="zh-CN"/>
        </w:rPr>
        <w:t>CORSET pool index</w:t>
      </w:r>
      <w:r>
        <w:rPr>
          <w:rFonts w:eastAsia="宋体"/>
          <w:color w:val="0070C0"/>
          <w:szCs w:val="24"/>
          <w:lang w:eastAsia="zh-CN"/>
        </w:rPr>
        <w:t xml:space="preserve"> with 0 and 1, each TRP PDCCH with symbol#0 and symbol#1 in time domain and FDMed half bandwidth, respectively (Huawei)</w:t>
      </w:r>
    </w:p>
    <w:p w14:paraId="185B3A30" w14:textId="77777777" w:rsidR="009175BD" w:rsidRPr="00805BE8" w:rsidRDefault="009175BD" w:rsidP="009175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ED3FCAE" w14:textId="7D605ABE" w:rsidR="009175BD" w:rsidRPr="002140BC" w:rsidRDefault="00BA0475" w:rsidP="00214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3 companies discuss the issue 1-2-</w:t>
      </w:r>
      <w:r w:rsidR="00D76B14">
        <w:rPr>
          <w:rFonts w:eastAsia="宋体"/>
          <w:color w:val="0070C0"/>
          <w:szCs w:val="24"/>
          <w:lang w:eastAsia="zh-CN"/>
        </w:rPr>
        <w:t>10</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618E3E55" w14:textId="77777777" w:rsidR="00C5274C" w:rsidRDefault="00C5274C" w:rsidP="00C5274C">
      <w:pPr>
        <w:rPr>
          <w:i/>
          <w:color w:val="0070C0"/>
          <w:lang w:eastAsia="zh-CN"/>
        </w:rPr>
      </w:pPr>
    </w:p>
    <w:p w14:paraId="28FA2197" w14:textId="5B51B516" w:rsidR="00C5274C" w:rsidRPr="00805BE8" w:rsidRDefault="00C5274C" w:rsidP="00C5274C">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-1</w:t>
      </w:r>
      <w:r w:rsidR="00D76B14">
        <w:rPr>
          <w:b/>
          <w:color w:val="0070C0"/>
          <w:u w:val="single"/>
          <w:lang w:eastAsia="ko-KR"/>
        </w:rPr>
        <w:t>1</w:t>
      </w:r>
      <w:r>
        <w:rPr>
          <w:b/>
          <w:color w:val="0070C0"/>
          <w:u w:val="single"/>
          <w:lang w:eastAsia="ko-KR"/>
        </w:rPr>
        <w:t xml:space="preserve">: </w:t>
      </w:r>
      <w:r w:rsidR="00345520">
        <w:rPr>
          <w:b/>
          <w:color w:val="0070C0"/>
          <w:u w:val="single"/>
          <w:lang w:eastAsia="ko-KR"/>
        </w:rPr>
        <w:t xml:space="preserve">Whether to consider the scenario with </w:t>
      </w:r>
      <w:r>
        <w:rPr>
          <w:b/>
          <w:color w:val="0070C0"/>
          <w:u w:val="single"/>
          <w:lang w:eastAsia="ko-KR"/>
        </w:rPr>
        <w:t>TRS/CSI</w:t>
      </w:r>
      <w:r w:rsidR="00345520">
        <w:rPr>
          <w:b/>
          <w:color w:val="0070C0"/>
          <w:u w:val="single"/>
          <w:lang w:eastAsia="ko-KR"/>
        </w:rPr>
        <w:t>-RS collide between 2 TRP</w:t>
      </w:r>
      <w:r w:rsidR="00D76B14">
        <w:rPr>
          <w:b/>
          <w:color w:val="0070C0"/>
          <w:u w:val="single"/>
          <w:lang w:eastAsia="ko-KR"/>
        </w:rPr>
        <w:t>s</w:t>
      </w:r>
    </w:p>
    <w:p w14:paraId="1EE7681D"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91D43D" w14:textId="40FB5F73" w:rsidR="00C5274C" w:rsidRPr="00805BE8"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345520">
        <w:rPr>
          <w:rFonts w:eastAsia="宋体"/>
          <w:color w:val="0070C0"/>
          <w:szCs w:val="24"/>
          <w:lang w:eastAsia="zh-CN"/>
        </w:rPr>
        <w:t>Yes (Ericsson</w:t>
      </w:r>
      <w:r>
        <w:rPr>
          <w:rFonts w:eastAsia="宋体"/>
          <w:color w:val="0070C0"/>
          <w:szCs w:val="24"/>
          <w:lang w:eastAsia="zh-CN"/>
        </w:rPr>
        <w:t>)</w:t>
      </w:r>
    </w:p>
    <w:p w14:paraId="2B87E860" w14:textId="5B1919BB" w:rsidR="00C5274C" w:rsidRPr="00805BE8" w:rsidRDefault="00C20E63"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(Qualcomm, Huawei</w:t>
      </w:r>
      <w:r w:rsidR="00345520">
        <w:rPr>
          <w:rFonts w:eastAsia="宋体"/>
          <w:color w:val="0070C0"/>
          <w:szCs w:val="24"/>
          <w:lang w:eastAsia="zh-CN"/>
        </w:rPr>
        <w:t>)</w:t>
      </w:r>
    </w:p>
    <w:p w14:paraId="17EA77E7"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26E1EDA" w14:textId="6A721B75"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3 companies discuss the issue 1-2-</w:t>
      </w:r>
      <w:r w:rsidR="00D41C93">
        <w:rPr>
          <w:rFonts w:eastAsia="宋体"/>
          <w:color w:val="0070C0"/>
          <w:szCs w:val="24"/>
          <w:lang w:eastAsia="zh-CN"/>
        </w:rPr>
        <w:t>1</w:t>
      </w:r>
      <w:r w:rsidR="00D76B14">
        <w:rPr>
          <w:rFonts w:eastAsia="宋体"/>
          <w:color w:val="0070C0"/>
          <w:szCs w:val="24"/>
          <w:lang w:eastAsia="zh-CN"/>
        </w:rPr>
        <w:t>1</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65E30360" w14:textId="77777777" w:rsidR="002140BC" w:rsidRPr="002140BC" w:rsidRDefault="002140BC" w:rsidP="00D41C93">
      <w:pPr>
        <w:spacing w:after="120"/>
        <w:rPr>
          <w:color w:val="0070C0"/>
          <w:szCs w:val="24"/>
          <w:lang w:eastAsia="zh-CN"/>
        </w:rPr>
      </w:pPr>
    </w:p>
    <w:p w14:paraId="5CB9B8F3" w14:textId="70D67060" w:rsidR="002140BC" w:rsidRPr="00805BE8" w:rsidRDefault="002140BC" w:rsidP="002140BC">
      <w:pPr>
        <w:rPr>
          <w:b/>
          <w:color w:val="0070C0"/>
          <w:u w:val="single"/>
          <w:lang w:eastAsia="ko-KR"/>
        </w:rPr>
      </w:pPr>
      <w:r>
        <w:rPr>
          <w:b/>
          <w:color w:val="0070C0"/>
          <w:u w:val="single"/>
          <w:lang w:eastAsia="ko-KR"/>
        </w:rPr>
        <w:t>Issue 1-</w:t>
      </w:r>
      <w:r w:rsidR="00D41C93">
        <w:rPr>
          <w:b/>
          <w:color w:val="0070C0"/>
          <w:u w:val="single"/>
          <w:lang w:eastAsia="ko-KR"/>
        </w:rPr>
        <w:t>2</w:t>
      </w:r>
      <w:r>
        <w:rPr>
          <w:b/>
          <w:color w:val="0070C0"/>
          <w:u w:val="single"/>
          <w:lang w:eastAsia="ko-KR"/>
        </w:rPr>
        <w:t>-1</w:t>
      </w:r>
      <w:r w:rsidR="00D76B14">
        <w:rPr>
          <w:b/>
          <w:color w:val="0070C0"/>
          <w:u w:val="single"/>
          <w:lang w:eastAsia="ko-KR"/>
        </w:rPr>
        <w:t>2</w:t>
      </w:r>
      <w:r>
        <w:rPr>
          <w:b/>
          <w:color w:val="0070C0"/>
          <w:u w:val="single"/>
          <w:lang w:eastAsia="ko-KR"/>
        </w:rPr>
        <w:t xml:space="preserve">: BS antenna correlation between two TRPs </w:t>
      </w:r>
    </w:p>
    <w:p w14:paraId="5BF9307F" w14:textId="77777777" w:rsidR="002140BC" w:rsidRPr="00805BE8" w:rsidRDefault="002140BC" w:rsidP="002140B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1C65966" w14:textId="77777777" w:rsidR="002140BC" w:rsidRDefault="002140BC" w:rsidP="00214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(Ericsson)</w:t>
      </w:r>
    </w:p>
    <w:p w14:paraId="316048B1" w14:textId="77777777" w:rsidR="002140BC" w:rsidRDefault="002140BC" w:rsidP="00214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5D16F57" w14:textId="77777777" w:rsidR="002140BC" w:rsidRPr="00805BE8" w:rsidRDefault="002140BC" w:rsidP="002140B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EA9408F" w14:textId="5386776C" w:rsidR="002140BC" w:rsidRPr="00D41C93" w:rsidRDefault="00D76B14" w:rsidP="00D41C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D41C93">
        <w:rPr>
          <w:rFonts w:eastAsia="宋体"/>
          <w:color w:val="0070C0"/>
          <w:szCs w:val="24"/>
          <w:lang w:eastAsia="zh-CN"/>
        </w:rPr>
        <w:t xml:space="preserve"> discuss</w:t>
      </w:r>
      <w:r w:rsidR="00AE3791">
        <w:rPr>
          <w:rFonts w:eastAsia="宋体"/>
          <w:color w:val="0070C0"/>
          <w:szCs w:val="24"/>
          <w:lang w:eastAsia="zh-CN"/>
        </w:rPr>
        <w:t>es</w:t>
      </w:r>
      <w:r w:rsidR="00D41C93">
        <w:rPr>
          <w:rFonts w:eastAsia="宋体"/>
          <w:color w:val="0070C0"/>
          <w:szCs w:val="24"/>
          <w:lang w:eastAsia="zh-CN"/>
        </w:rPr>
        <w:t xml:space="preserve"> the issue 1-2-1</w:t>
      </w:r>
      <w:r>
        <w:rPr>
          <w:rFonts w:eastAsia="宋体"/>
          <w:color w:val="0070C0"/>
          <w:szCs w:val="24"/>
          <w:lang w:eastAsia="zh-CN"/>
        </w:rPr>
        <w:t>2</w:t>
      </w:r>
      <w:r w:rsidR="00D41C93">
        <w:rPr>
          <w:rFonts w:eastAsia="宋体"/>
          <w:color w:val="0070C0"/>
          <w:szCs w:val="24"/>
          <w:lang w:eastAsia="zh-CN"/>
        </w:rPr>
        <w:t xml:space="preserve">. </w:t>
      </w:r>
      <w:r w:rsidR="00D41C93" w:rsidRPr="00094150">
        <w:rPr>
          <w:rFonts w:eastAsia="宋体"/>
          <w:color w:val="0070C0"/>
          <w:szCs w:val="24"/>
          <w:lang w:eastAsia="zh-CN"/>
        </w:rPr>
        <w:t>Moderator would like to sugges</w:t>
      </w:r>
      <w:r w:rsidR="00D41C93">
        <w:rPr>
          <w:rFonts w:eastAsia="宋体"/>
          <w:color w:val="0070C0"/>
          <w:szCs w:val="24"/>
          <w:lang w:eastAsia="zh-CN"/>
        </w:rPr>
        <w:t>t companies to provide more comments</w:t>
      </w:r>
    </w:p>
    <w:p w14:paraId="484C3880" w14:textId="77777777" w:rsidR="00C5274C" w:rsidRDefault="00C5274C" w:rsidP="00C5274C">
      <w:pPr>
        <w:rPr>
          <w:i/>
          <w:color w:val="0070C0"/>
          <w:lang w:eastAsia="zh-CN"/>
        </w:rPr>
      </w:pPr>
    </w:p>
    <w:p w14:paraId="1A20DF49" w14:textId="365CB56B" w:rsidR="0020272D" w:rsidRPr="00805BE8" w:rsidRDefault="0020272D" w:rsidP="0020272D">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-1</w:t>
      </w:r>
      <w:r w:rsidR="00D76B14">
        <w:rPr>
          <w:b/>
          <w:color w:val="0070C0"/>
          <w:u w:val="single"/>
          <w:lang w:eastAsia="ko-KR"/>
        </w:rPr>
        <w:t>3</w:t>
      </w:r>
      <w:r>
        <w:rPr>
          <w:b/>
          <w:color w:val="0070C0"/>
          <w:u w:val="single"/>
          <w:lang w:eastAsia="ko-KR"/>
        </w:rPr>
        <w:t>: PDSCH decoding</w:t>
      </w:r>
    </w:p>
    <w:p w14:paraId="7A22A5DE" w14:textId="77777777" w:rsidR="0020272D" w:rsidRPr="00805BE8" w:rsidRDefault="0020272D" w:rsidP="002027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423840" w14:textId="6A30FC0E" w:rsidR="0020272D" w:rsidRPr="00805BE8" w:rsidRDefault="0020272D" w:rsidP="002027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decoding of each PDSCH scheduled by multi-DCI (Huawei</w:t>
      </w:r>
      <w:r w:rsidR="009175BD">
        <w:rPr>
          <w:rFonts w:eastAsia="宋体"/>
          <w:color w:val="0070C0"/>
          <w:szCs w:val="24"/>
          <w:lang w:eastAsia="zh-CN"/>
        </w:rPr>
        <w:t>, Qualcomm?</w:t>
      </w:r>
      <w:r>
        <w:rPr>
          <w:rFonts w:eastAsia="宋体"/>
          <w:color w:val="0070C0"/>
          <w:szCs w:val="24"/>
          <w:lang w:eastAsia="zh-CN"/>
        </w:rPr>
        <w:t>)</w:t>
      </w:r>
    </w:p>
    <w:p w14:paraId="6D74B9CD" w14:textId="77777777" w:rsidR="0020272D" w:rsidRPr="00805BE8" w:rsidRDefault="0020272D" w:rsidP="002027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3208E369" w14:textId="77777777" w:rsidR="0020272D" w:rsidRPr="00805BE8" w:rsidRDefault="0020272D" w:rsidP="002027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360DF9" w14:textId="67DCE2F6" w:rsidR="0020272D" w:rsidRDefault="00BA0475"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the issue 1-2-</w:t>
      </w:r>
      <w:r w:rsidR="00D41C93">
        <w:rPr>
          <w:rFonts w:eastAsia="宋体"/>
          <w:color w:val="0070C0"/>
          <w:szCs w:val="24"/>
          <w:lang w:eastAsia="zh-CN"/>
        </w:rPr>
        <w:t>1</w:t>
      </w:r>
      <w:r w:rsidR="00D76B14">
        <w:rPr>
          <w:rFonts w:eastAsia="宋体"/>
          <w:color w:val="0070C0"/>
          <w:szCs w:val="24"/>
          <w:lang w:eastAsia="zh-CN"/>
        </w:rPr>
        <w:t>3</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1BA02DD9" w14:textId="77777777" w:rsidR="00D41C93" w:rsidRPr="00D41C93" w:rsidRDefault="00D41C93" w:rsidP="00D41C93">
      <w:pPr>
        <w:pStyle w:val="afe"/>
        <w:overflowPunct/>
        <w:autoSpaceDE/>
        <w:autoSpaceDN/>
        <w:adjustRightInd/>
        <w:spacing w:after="120"/>
        <w:ind w:left="1440" w:firstLineChars="0" w:firstLine="0"/>
        <w:textAlignment w:val="auto"/>
        <w:rPr>
          <w:rFonts w:eastAsia="宋体"/>
          <w:color w:val="0070C0"/>
          <w:szCs w:val="24"/>
          <w:lang w:eastAsia="zh-CN"/>
        </w:rPr>
      </w:pPr>
    </w:p>
    <w:p w14:paraId="2F206D01" w14:textId="1EDFBE87" w:rsidR="00C5274C" w:rsidRPr="00805BE8" w:rsidRDefault="00C5274C" w:rsidP="00C5274C">
      <w:pPr>
        <w:rPr>
          <w:b/>
          <w:color w:val="0070C0"/>
          <w:u w:val="single"/>
          <w:lang w:eastAsia="ko-KR"/>
        </w:rPr>
      </w:pPr>
      <w:r w:rsidRPr="00805BE8">
        <w:rPr>
          <w:b/>
          <w:color w:val="0070C0"/>
          <w:u w:val="single"/>
          <w:lang w:eastAsia="ko-KR"/>
        </w:rPr>
        <w:t>I</w:t>
      </w:r>
      <w:r w:rsidR="00D41C93">
        <w:rPr>
          <w:b/>
          <w:color w:val="0070C0"/>
          <w:u w:val="single"/>
          <w:lang w:eastAsia="ko-KR"/>
        </w:rPr>
        <w:t>ssue 1-2</w:t>
      </w:r>
      <w:r>
        <w:rPr>
          <w:b/>
          <w:color w:val="0070C0"/>
          <w:u w:val="single"/>
          <w:lang w:eastAsia="ko-KR"/>
        </w:rPr>
        <w:t>-1</w:t>
      </w:r>
      <w:r w:rsidR="00D76B14">
        <w:rPr>
          <w:b/>
          <w:color w:val="0070C0"/>
          <w:u w:val="single"/>
          <w:lang w:eastAsia="ko-KR"/>
        </w:rPr>
        <w:t>4</w:t>
      </w:r>
      <w:r>
        <w:rPr>
          <w:b/>
          <w:color w:val="0070C0"/>
          <w:u w:val="single"/>
          <w:lang w:eastAsia="ko-KR"/>
        </w:rPr>
        <w:t>: Whether to consider joint or separate ACK/NACK feedback</w:t>
      </w:r>
      <w:r w:rsidR="009175BD">
        <w:rPr>
          <w:b/>
          <w:color w:val="0070C0"/>
          <w:u w:val="single"/>
          <w:lang w:eastAsia="ko-KR"/>
        </w:rPr>
        <w:t xml:space="preserve"> into test setup</w:t>
      </w:r>
    </w:p>
    <w:p w14:paraId="0A02856D"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DC553B5" w14:textId="5EF05A90" w:rsidR="00C5274C" w:rsidRPr="00805BE8"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ACK/NACK feedback for multi-DCI multi-TRP requirement (Qualcomm)</w:t>
      </w:r>
    </w:p>
    <w:p w14:paraId="36290791" w14:textId="0B662E42" w:rsidR="00C5274C" w:rsidRPr="00805BE8" w:rsidRDefault="0020272D"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Both separate and joint HARQ-ACK feedback mode can be used in the test setup based on UE capability (Huawei</w:t>
      </w:r>
      <w:r w:rsidR="00030FDF">
        <w:rPr>
          <w:rFonts w:eastAsia="宋体"/>
          <w:color w:val="0070C0"/>
          <w:szCs w:val="24"/>
          <w:lang w:eastAsia="zh-CN"/>
        </w:rPr>
        <w:t>, Samsung</w:t>
      </w:r>
      <w:r>
        <w:rPr>
          <w:rFonts w:eastAsia="宋体"/>
          <w:color w:val="0070C0"/>
          <w:szCs w:val="24"/>
          <w:lang w:eastAsia="zh-CN"/>
        </w:rPr>
        <w:t>)</w:t>
      </w:r>
    </w:p>
    <w:p w14:paraId="5F142415"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0BC818" w14:textId="08186719" w:rsidR="00BA0475" w:rsidRDefault="00030FDF"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3 </w:t>
      </w:r>
      <w:r w:rsidR="00BA0475">
        <w:rPr>
          <w:rFonts w:eastAsia="宋体"/>
          <w:color w:val="0070C0"/>
          <w:szCs w:val="24"/>
          <w:lang w:eastAsia="zh-CN"/>
        </w:rPr>
        <w:t>companies discuss the issue 1-2-</w:t>
      </w:r>
      <w:r w:rsidR="00D41C93">
        <w:rPr>
          <w:rFonts w:eastAsia="宋体"/>
          <w:color w:val="0070C0"/>
          <w:szCs w:val="24"/>
          <w:lang w:eastAsia="zh-CN"/>
        </w:rPr>
        <w:t>1</w:t>
      </w:r>
      <w:r w:rsidR="00D76B14">
        <w:rPr>
          <w:rFonts w:eastAsia="宋体"/>
          <w:color w:val="0070C0"/>
          <w:szCs w:val="24"/>
          <w:lang w:eastAsia="zh-CN"/>
        </w:rPr>
        <w:t>4</w:t>
      </w:r>
      <w:r w:rsidR="00BA0475">
        <w:rPr>
          <w:rFonts w:eastAsia="宋体"/>
          <w:color w:val="0070C0"/>
          <w:szCs w:val="24"/>
          <w:lang w:eastAsia="zh-CN"/>
        </w:rPr>
        <w:t xml:space="preserve">. </w:t>
      </w:r>
      <w:r w:rsidR="00BA0475" w:rsidRPr="00094150">
        <w:rPr>
          <w:rFonts w:eastAsia="宋体"/>
          <w:color w:val="0070C0"/>
          <w:szCs w:val="24"/>
          <w:lang w:eastAsia="zh-CN"/>
        </w:rPr>
        <w:t>Moderator would like to sugges</w:t>
      </w:r>
      <w:r w:rsidR="00BA0475">
        <w:rPr>
          <w:rFonts w:eastAsia="宋体"/>
          <w:color w:val="0070C0"/>
          <w:szCs w:val="24"/>
          <w:lang w:eastAsia="zh-CN"/>
        </w:rPr>
        <w:t>t companies to provide more comments</w:t>
      </w:r>
    </w:p>
    <w:p w14:paraId="22B934BD" w14:textId="4FC198B2" w:rsidR="00C5274C" w:rsidRPr="00D41C93" w:rsidRDefault="00C5274C" w:rsidP="00D41C93">
      <w:pPr>
        <w:spacing w:after="120"/>
        <w:rPr>
          <w:color w:val="0070C0"/>
          <w:szCs w:val="24"/>
          <w:lang w:eastAsia="zh-CN"/>
        </w:rPr>
      </w:pPr>
    </w:p>
    <w:p w14:paraId="3628FAD9" w14:textId="77777777" w:rsidR="00C5274C" w:rsidRDefault="00C5274C" w:rsidP="00C5274C">
      <w:pPr>
        <w:rPr>
          <w:i/>
          <w:color w:val="0070C0"/>
          <w:lang w:eastAsia="zh-CN"/>
        </w:rPr>
      </w:pPr>
    </w:p>
    <w:p w14:paraId="5D2C158C" w14:textId="77777777" w:rsidR="00C5274C" w:rsidRDefault="00C5274C" w:rsidP="005B4802">
      <w:pPr>
        <w:rPr>
          <w:i/>
          <w:color w:val="0070C0"/>
          <w:lang w:val="en-US" w:eastAsia="zh-CN"/>
        </w:rPr>
      </w:pPr>
    </w:p>
    <w:p w14:paraId="3B0F0473" w14:textId="526276DA" w:rsidR="003C07C7" w:rsidRDefault="003C07C7" w:rsidP="003C07C7">
      <w:pPr>
        <w:rPr>
          <w:b/>
          <w:color w:val="0070C0"/>
          <w:u w:val="single"/>
          <w:lang w:eastAsia="ko-KR"/>
        </w:rPr>
      </w:pPr>
      <w:r w:rsidRPr="00805BE8">
        <w:rPr>
          <w:b/>
          <w:color w:val="0070C0"/>
          <w:u w:val="single"/>
          <w:lang w:eastAsia="ko-KR"/>
        </w:rPr>
        <w:t>Issue 1-</w:t>
      </w:r>
      <w:r w:rsidR="00AF1540">
        <w:rPr>
          <w:b/>
          <w:color w:val="0070C0"/>
          <w:u w:val="single"/>
          <w:lang w:eastAsia="ko-KR"/>
        </w:rPr>
        <w:t>2</w:t>
      </w:r>
      <w:r>
        <w:rPr>
          <w:b/>
          <w:color w:val="0070C0"/>
          <w:u w:val="single"/>
          <w:lang w:eastAsia="ko-KR"/>
        </w:rPr>
        <w:t>-1</w:t>
      </w:r>
      <w:r w:rsidR="00AF1540">
        <w:rPr>
          <w:b/>
          <w:color w:val="0070C0"/>
          <w:u w:val="single"/>
          <w:lang w:eastAsia="ko-KR"/>
        </w:rPr>
        <w:t>5</w:t>
      </w:r>
      <w:r>
        <w:rPr>
          <w:b/>
          <w:color w:val="0070C0"/>
          <w:u w:val="single"/>
          <w:lang w:eastAsia="ko-KR"/>
        </w:rPr>
        <w:t>: The total number of HARQ process</w:t>
      </w:r>
    </w:p>
    <w:p w14:paraId="4A2A8C3D" w14:textId="77777777" w:rsidR="003C07C7" w:rsidRPr="00805BE8" w:rsidRDefault="003C07C7" w:rsidP="003C07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D52DF8B" w14:textId="77777777" w:rsidR="003C07C7" w:rsidRDefault="003C07C7"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 The total number of HARQ process should be limited and not larger than 16</w:t>
      </w:r>
    </w:p>
    <w:p w14:paraId="18C96AC9" w14:textId="1753FA60" w:rsidR="009175BD" w:rsidRPr="009175BD" w:rsidRDefault="009175BD" w:rsidP="009175B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9175BD">
        <w:rPr>
          <w:rFonts w:eastAsia="宋体"/>
          <w:color w:val="0070C0"/>
          <w:szCs w:val="24"/>
          <w:lang w:eastAsia="zh-CN"/>
        </w:rPr>
        <w:t>FR1 FDD (15KHz SCS): 4</w:t>
      </w:r>
    </w:p>
    <w:p w14:paraId="52E708A4" w14:textId="77777777" w:rsidR="009175BD" w:rsidRDefault="009175BD" w:rsidP="009175BD">
      <w:pPr>
        <w:pStyle w:val="afe"/>
        <w:numPr>
          <w:ilvl w:val="0"/>
          <w:numId w:val="20"/>
        </w:numPr>
        <w:ind w:firstLineChars="0"/>
        <w:rPr>
          <w:rFonts w:eastAsia="宋体"/>
          <w:color w:val="0070C0"/>
          <w:szCs w:val="24"/>
          <w:lang w:eastAsia="zh-CN"/>
        </w:rPr>
      </w:pPr>
      <w:r>
        <w:rPr>
          <w:rFonts w:eastAsia="宋体"/>
          <w:color w:val="0070C0"/>
          <w:szCs w:val="24"/>
          <w:lang w:eastAsia="zh-CN"/>
        </w:rPr>
        <w:t>FR1 TDD (15KHz SCS): DDDSU with 8-&gt;6, 6+6=12 HARQ process</w:t>
      </w:r>
    </w:p>
    <w:p w14:paraId="27980B61" w14:textId="77777777" w:rsidR="009175BD" w:rsidRPr="00A55F15" w:rsidRDefault="009175BD" w:rsidP="009175BD">
      <w:pPr>
        <w:pStyle w:val="afe"/>
        <w:numPr>
          <w:ilvl w:val="0"/>
          <w:numId w:val="20"/>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512C8A01" w14:textId="77777777" w:rsidR="003C07C7" w:rsidRPr="00805BE8" w:rsidRDefault="003C07C7"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34B71E15" w14:textId="77777777" w:rsidR="003C07C7" w:rsidRPr="00805BE8" w:rsidRDefault="003C07C7" w:rsidP="003C07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A9B5C2" w14:textId="12218618" w:rsidR="00BA0475" w:rsidRDefault="00AE3791"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BA0475">
        <w:rPr>
          <w:rFonts w:eastAsia="宋体"/>
          <w:color w:val="0070C0"/>
          <w:szCs w:val="24"/>
          <w:lang w:eastAsia="zh-CN"/>
        </w:rPr>
        <w:t xml:space="preserve"> discuss the issue 1-2-</w:t>
      </w:r>
      <w:r w:rsidR="00AF1540">
        <w:rPr>
          <w:rFonts w:eastAsia="宋体"/>
          <w:color w:val="0070C0"/>
          <w:szCs w:val="24"/>
          <w:lang w:eastAsia="zh-CN"/>
        </w:rPr>
        <w:t>15</w:t>
      </w:r>
      <w:r w:rsidR="00BA0475">
        <w:rPr>
          <w:rFonts w:eastAsia="宋体"/>
          <w:color w:val="0070C0"/>
          <w:szCs w:val="24"/>
          <w:lang w:eastAsia="zh-CN"/>
        </w:rPr>
        <w:t xml:space="preserve">. </w:t>
      </w:r>
      <w:r w:rsidR="00BA0475" w:rsidRPr="00094150">
        <w:rPr>
          <w:rFonts w:eastAsia="宋体"/>
          <w:color w:val="0070C0"/>
          <w:szCs w:val="24"/>
          <w:lang w:eastAsia="zh-CN"/>
        </w:rPr>
        <w:t>Moderator would like to sugges</w:t>
      </w:r>
      <w:r w:rsidR="00BA0475">
        <w:rPr>
          <w:rFonts w:eastAsia="宋体"/>
          <w:color w:val="0070C0"/>
          <w:szCs w:val="24"/>
          <w:lang w:eastAsia="zh-CN"/>
        </w:rPr>
        <w:t>t companies to provide more comments</w:t>
      </w:r>
    </w:p>
    <w:p w14:paraId="25C904B0" w14:textId="77777777" w:rsidR="009175BD" w:rsidRPr="007F31C3" w:rsidRDefault="009175BD" w:rsidP="003C07C7">
      <w:pPr>
        <w:rPr>
          <w:i/>
          <w:color w:val="0070C0"/>
          <w:lang w:eastAsia="zh-CN"/>
        </w:rPr>
      </w:pPr>
    </w:p>
    <w:p w14:paraId="5BF04B9D" w14:textId="07D60E0E" w:rsidR="003C07C7" w:rsidRDefault="003C07C7" w:rsidP="003C07C7">
      <w:pPr>
        <w:rPr>
          <w:b/>
          <w:color w:val="0070C0"/>
          <w:u w:val="single"/>
          <w:lang w:eastAsia="ko-KR"/>
        </w:rPr>
      </w:pPr>
      <w:r w:rsidRPr="00805BE8">
        <w:rPr>
          <w:b/>
          <w:color w:val="0070C0"/>
          <w:u w:val="single"/>
          <w:lang w:eastAsia="ko-KR"/>
        </w:rPr>
        <w:t>Issue 1-</w:t>
      </w:r>
      <w:r w:rsidR="00AF1540">
        <w:rPr>
          <w:b/>
          <w:color w:val="0070C0"/>
          <w:u w:val="single"/>
          <w:lang w:eastAsia="ko-KR"/>
        </w:rPr>
        <w:t>2</w:t>
      </w:r>
      <w:r>
        <w:rPr>
          <w:b/>
          <w:color w:val="0070C0"/>
          <w:u w:val="single"/>
          <w:lang w:eastAsia="ko-KR"/>
        </w:rPr>
        <w:t>-1</w:t>
      </w:r>
      <w:r w:rsidR="00AF1540">
        <w:rPr>
          <w:b/>
          <w:color w:val="0070C0"/>
          <w:u w:val="single"/>
          <w:lang w:eastAsia="ko-KR"/>
        </w:rPr>
        <w:t>6</w:t>
      </w:r>
      <w:r>
        <w:rPr>
          <w:b/>
          <w:color w:val="0070C0"/>
          <w:u w:val="single"/>
          <w:lang w:eastAsia="ko-KR"/>
        </w:rPr>
        <w:t>: UE rate-matching behaviour</w:t>
      </w:r>
    </w:p>
    <w:p w14:paraId="2C91A199" w14:textId="77777777" w:rsidR="003C07C7" w:rsidRPr="00805BE8" w:rsidRDefault="003C07C7" w:rsidP="003C07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9F14312" w14:textId="77777777" w:rsidR="003C07C7" w:rsidRPr="00805BE8" w:rsidRDefault="003C07C7"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Not to define requirement for UE rate-matching around a configured CRS pattern (Huawei, Qualcomm)</w:t>
      </w:r>
    </w:p>
    <w:p w14:paraId="67A6F73B" w14:textId="77777777" w:rsidR="003C07C7" w:rsidRPr="00805BE8" w:rsidRDefault="003C07C7"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B678FA4" w14:textId="77777777" w:rsidR="003C07C7" w:rsidRPr="00805BE8" w:rsidRDefault="003C07C7" w:rsidP="003C07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AA294EB" w14:textId="527DD7FD"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the issue 1-2-</w:t>
      </w:r>
      <w:r w:rsidR="00AF1540">
        <w:rPr>
          <w:rFonts w:eastAsia="宋体"/>
          <w:color w:val="0070C0"/>
          <w:szCs w:val="24"/>
          <w:lang w:eastAsia="zh-CN"/>
        </w:rPr>
        <w:t>16</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4F8EF9B9" w14:textId="77777777" w:rsidR="003C07C7" w:rsidRDefault="003C07C7" w:rsidP="005B4802">
      <w:pPr>
        <w:rPr>
          <w:i/>
          <w:color w:val="0070C0"/>
          <w:lang w:val="en-US" w:eastAsia="zh-CN"/>
        </w:rPr>
      </w:pPr>
    </w:p>
    <w:p w14:paraId="5DF1B88D" w14:textId="2D2AB97F" w:rsidR="00030FDF" w:rsidRDefault="00030FDF" w:rsidP="00030FDF">
      <w:pPr>
        <w:rPr>
          <w:b/>
          <w:color w:val="0070C0"/>
          <w:u w:val="single"/>
          <w:lang w:eastAsia="ko-KR"/>
        </w:rPr>
      </w:pPr>
      <w:r w:rsidRPr="00805BE8">
        <w:rPr>
          <w:b/>
          <w:color w:val="0070C0"/>
          <w:u w:val="single"/>
          <w:lang w:eastAsia="ko-KR"/>
        </w:rPr>
        <w:t>Issue 1-</w:t>
      </w:r>
      <w:r>
        <w:rPr>
          <w:b/>
          <w:color w:val="0070C0"/>
          <w:u w:val="single"/>
          <w:lang w:eastAsia="ko-KR"/>
        </w:rPr>
        <w:t>2-17: Scrambling sequences</w:t>
      </w:r>
    </w:p>
    <w:p w14:paraId="1D41E652" w14:textId="77777777" w:rsidR="00030FDF" w:rsidRPr="00805BE8" w:rsidRDefault="00030FDF" w:rsidP="00030FD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42D9D40" w14:textId="7F31E922" w:rsidR="00030FDF" w:rsidRPr="00805BE8" w:rsidRDefault="00030FDF" w:rsidP="00030FD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3D61A3">
        <w:rPr>
          <w:rFonts w:eastAsia="宋体"/>
          <w:color w:val="0070C0"/>
          <w:szCs w:val="24"/>
          <w:lang w:eastAsia="zh-CN"/>
        </w:rPr>
        <w:t>Different scrambling sequences for PDSCH scheduled by different DCIs should be configured</w:t>
      </w:r>
      <w:r>
        <w:rPr>
          <w:rFonts w:eastAsia="宋体"/>
          <w:color w:val="0070C0"/>
          <w:szCs w:val="24"/>
          <w:lang w:eastAsia="zh-CN"/>
        </w:rPr>
        <w:t xml:space="preserve"> (Huawei</w:t>
      </w:r>
      <w:r w:rsidR="003D61A3">
        <w:rPr>
          <w:rFonts w:eastAsia="宋体"/>
          <w:color w:val="0070C0"/>
          <w:szCs w:val="24"/>
          <w:lang w:eastAsia="zh-CN"/>
        </w:rPr>
        <w:t>?</w:t>
      </w:r>
      <w:r>
        <w:rPr>
          <w:rFonts w:eastAsia="宋体"/>
          <w:color w:val="0070C0"/>
          <w:szCs w:val="24"/>
          <w:lang w:eastAsia="zh-CN"/>
        </w:rPr>
        <w:t>)</w:t>
      </w:r>
    </w:p>
    <w:p w14:paraId="64F66256" w14:textId="77777777" w:rsidR="00030FDF" w:rsidRPr="00805BE8" w:rsidRDefault="00030FDF" w:rsidP="00030FD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B275F06" w14:textId="77777777" w:rsidR="00030FDF" w:rsidRPr="00805BE8" w:rsidRDefault="00030FDF" w:rsidP="00030FD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754498" w14:textId="44966051" w:rsidR="00030FDF" w:rsidRDefault="003D61A3" w:rsidP="00030FD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1 </w:t>
      </w:r>
      <w:r w:rsidR="00AE3791">
        <w:rPr>
          <w:rFonts w:eastAsia="宋体"/>
          <w:color w:val="0070C0"/>
          <w:szCs w:val="24"/>
          <w:lang w:eastAsia="zh-CN"/>
        </w:rPr>
        <w:t>company</w:t>
      </w:r>
      <w:r w:rsidR="00030FDF">
        <w:rPr>
          <w:rFonts w:eastAsia="宋体"/>
          <w:color w:val="0070C0"/>
          <w:szCs w:val="24"/>
          <w:lang w:eastAsia="zh-CN"/>
        </w:rPr>
        <w:t xml:space="preserve"> discuss</w:t>
      </w:r>
      <w:r w:rsidR="00AE3791">
        <w:rPr>
          <w:rFonts w:eastAsia="宋体"/>
          <w:color w:val="0070C0"/>
          <w:szCs w:val="24"/>
          <w:lang w:eastAsia="zh-CN"/>
        </w:rPr>
        <w:t>es</w:t>
      </w:r>
      <w:r w:rsidR="00030FDF">
        <w:rPr>
          <w:rFonts w:eastAsia="宋体"/>
          <w:color w:val="0070C0"/>
          <w:szCs w:val="24"/>
          <w:lang w:eastAsia="zh-CN"/>
        </w:rPr>
        <w:t xml:space="preserve"> the issue 1-2-1</w:t>
      </w:r>
      <w:r>
        <w:rPr>
          <w:rFonts w:eastAsia="宋体"/>
          <w:color w:val="0070C0"/>
          <w:szCs w:val="24"/>
          <w:lang w:eastAsia="zh-CN"/>
        </w:rPr>
        <w:t>7</w:t>
      </w:r>
      <w:r w:rsidR="00030FDF">
        <w:rPr>
          <w:rFonts w:eastAsia="宋体"/>
          <w:color w:val="0070C0"/>
          <w:szCs w:val="24"/>
          <w:lang w:eastAsia="zh-CN"/>
        </w:rPr>
        <w:t xml:space="preserve">. </w:t>
      </w:r>
      <w:r w:rsidR="00030FDF" w:rsidRPr="00094150">
        <w:rPr>
          <w:rFonts w:eastAsia="宋体"/>
          <w:color w:val="0070C0"/>
          <w:szCs w:val="24"/>
          <w:lang w:eastAsia="zh-CN"/>
        </w:rPr>
        <w:t>Moderator would like to sugges</w:t>
      </w:r>
      <w:r w:rsidR="00030FDF">
        <w:rPr>
          <w:rFonts w:eastAsia="宋体"/>
          <w:color w:val="0070C0"/>
          <w:szCs w:val="24"/>
          <w:lang w:eastAsia="zh-CN"/>
        </w:rPr>
        <w:t>t companies to provide more comments</w:t>
      </w:r>
    </w:p>
    <w:p w14:paraId="259349D2" w14:textId="77777777" w:rsidR="00030FDF" w:rsidRPr="003D61A3" w:rsidRDefault="00030FDF" w:rsidP="005B4802">
      <w:pPr>
        <w:rPr>
          <w:i/>
          <w:color w:val="0070C0"/>
          <w:lang w:eastAsia="zh-CN"/>
        </w:rPr>
      </w:pPr>
    </w:p>
    <w:p w14:paraId="1E83BB55" w14:textId="77777777" w:rsidR="00030FDF" w:rsidRPr="0093440B" w:rsidRDefault="00030FDF" w:rsidP="005B4802">
      <w:pPr>
        <w:rPr>
          <w:i/>
          <w:color w:val="0070C0"/>
          <w:lang w:val="en-US" w:eastAsia="zh-CN"/>
        </w:rPr>
      </w:pPr>
    </w:p>
    <w:p w14:paraId="766EF825" w14:textId="47649B5D" w:rsidR="00571777" w:rsidRPr="008B28F4" w:rsidRDefault="00571777" w:rsidP="001B4C73">
      <w:pPr>
        <w:pStyle w:val="3"/>
        <w:rPr>
          <w:sz w:val="24"/>
          <w:szCs w:val="16"/>
          <w:lang w:val="en-US"/>
        </w:rPr>
      </w:pPr>
      <w:r w:rsidRPr="008B28F4">
        <w:rPr>
          <w:sz w:val="24"/>
          <w:szCs w:val="16"/>
          <w:lang w:val="en-US"/>
        </w:rPr>
        <w:t>Sub-</w:t>
      </w:r>
      <w:r w:rsidR="00142BB9" w:rsidRPr="008B28F4">
        <w:rPr>
          <w:sz w:val="24"/>
          <w:szCs w:val="16"/>
          <w:lang w:val="en-US"/>
        </w:rPr>
        <w:t>topic</w:t>
      </w:r>
      <w:r w:rsidRPr="008B28F4">
        <w:rPr>
          <w:sz w:val="24"/>
          <w:szCs w:val="16"/>
          <w:lang w:val="en-US"/>
        </w:rPr>
        <w:t xml:space="preserve"> 1-</w:t>
      </w:r>
      <w:r w:rsidR="003C07C7" w:rsidRPr="008B28F4">
        <w:rPr>
          <w:sz w:val="24"/>
          <w:szCs w:val="16"/>
          <w:lang w:val="en-US"/>
        </w:rPr>
        <w:t>3</w:t>
      </w:r>
      <w:r w:rsidR="001B4C73" w:rsidRPr="008B28F4">
        <w:rPr>
          <w:sz w:val="24"/>
          <w:szCs w:val="16"/>
          <w:lang w:val="en-US"/>
        </w:rPr>
        <w:t xml:space="preserve">: PDSCH requirement </w:t>
      </w:r>
      <w:r w:rsidR="00630C0E" w:rsidRPr="008B28F4">
        <w:rPr>
          <w:sz w:val="24"/>
          <w:szCs w:val="16"/>
          <w:lang w:val="en-US"/>
        </w:rPr>
        <w:t>for</w:t>
      </w:r>
      <w:r w:rsidR="001B4C73" w:rsidRPr="008B28F4">
        <w:rPr>
          <w:sz w:val="24"/>
          <w:szCs w:val="16"/>
          <w:lang w:val="en-US"/>
        </w:rPr>
        <w:t xml:space="preserve"> multi-DCI scheduled based multi-TRP/Panel transmission schemes</w:t>
      </w:r>
    </w:p>
    <w:p w14:paraId="2A5EC6AD" w14:textId="39BB0536" w:rsidR="00C135A5" w:rsidRDefault="00C135A5" w:rsidP="00C135A5">
      <w:pPr>
        <w:rPr>
          <w:i/>
          <w:color w:val="0070C0"/>
          <w:lang w:val="en-US" w:eastAsia="zh-CN"/>
        </w:rPr>
      </w:pPr>
      <w:r>
        <w:rPr>
          <w:rFonts w:hint="eastAsia"/>
          <w:i/>
          <w:color w:val="0070C0"/>
          <w:lang w:val="en-US" w:eastAsia="zh-CN"/>
        </w:rPr>
        <w:t>I</w:t>
      </w:r>
      <w:r>
        <w:rPr>
          <w:i/>
          <w:color w:val="0070C0"/>
          <w:lang w:val="en-US" w:eastAsia="zh-CN"/>
        </w:rPr>
        <w:t xml:space="preserve">n Rel-16, </w:t>
      </w:r>
      <w:r>
        <w:rPr>
          <w:rFonts w:hint="eastAsia"/>
          <w:i/>
          <w:color w:val="0070C0"/>
          <w:lang w:val="en-US" w:eastAsia="zh-CN"/>
        </w:rPr>
        <w:t xml:space="preserve">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10F8B690" w14:textId="77777777" w:rsidR="00C135A5" w:rsidRPr="00046681" w:rsidRDefault="00C135A5" w:rsidP="00C135A5">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30807261" w14:textId="77777777" w:rsidR="00C135A5" w:rsidRPr="00046681" w:rsidRDefault="00C135A5" w:rsidP="00C135A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4AB0B254" w14:textId="77777777" w:rsidR="00C135A5" w:rsidRPr="00046681" w:rsidRDefault="00C135A5" w:rsidP="00C135A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77B6181B" w14:textId="77777777" w:rsidR="00C135A5" w:rsidRPr="00831E2B" w:rsidRDefault="00C135A5" w:rsidP="00C135A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3483D4DF" w14:textId="6D4FFCCC" w:rsidR="00C135A5" w:rsidRPr="00C135A5" w:rsidRDefault="00C135A5" w:rsidP="005B4802">
      <w:pPr>
        <w:rPr>
          <w:i/>
          <w:color w:val="0070C0"/>
          <w:lang w:eastAsia="zh-CN"/>
        </w:rPr>
      </w:pPr>
      <w:r>
        <w:rPr>
          <w:rFonts w:hint="eastAsia"/>
          <w:i/>
          <w:color w:val="0070C0"/>
          <w:lang w:eastAsia="zh-CN"/>
        </w:rPr>
        <w:t>I</w:t>
      </w:r>
      <w:r>
        <w:rPr>
          <w:i/>
          <w:color w:val="0070C0"/>
          <w:lang w:eastAsia="zh-CN"/>
        </w:rPr>
        <w:t>n the RAN4#94-e meeting, RAN4 agree to define the PDSCH requirement scheduled by mul</w:t>
      </w:r>
      <w:r w:rsidR="00630C0E">
        <w:rPr>
          <w:i/>
          <w:color w:val="0070C0"/>
          <w:lang w:eastAsia="zh-CN"/>
        </w:rPr>
        <w:t>ti-DCI based multi-TRP/Panel transmission. Meanwhile, the test case design with detail parameters was discussed to specify the related requirement.</w:t>
      </w:r>
      <w:r w:rsidR="002140BC">
        <w:rPr>
          <w:i/>
          <w:color w:val="0070C0"/>
          <w:lang w:eastAsia="zh-CN"/>
        </w:rPr>
        <w:t xml:space="preserve"> In this sub-topic, the open issue for detail parameters for PDSCH requirement for multi-TRP/Panel transmission based on multi-DCI scheduling</w:t>
      </w:r>
    </w:p>
    <w:p w14:paraId="0677BFF8" w14:textId="77777777" w:rsidR="003A0335" w:rsidRDefault="003A0335" w:rsidP="003A0335">
      <w:pPr>
        <w:rPr>
          <w:b/>
          <w:color w:val="0070C0"/>
          <w:u w:val="single"/>
          <w:lang w:eastAsia="ko-KR"/>
        </w:rPr>
      </w:pPr>
      <w:r>
        <w:rPr>
          <w:b/>
          <w:color w:val="0070C0"/>
          <w:u w:val="single"/>
          <w:lang w:eastAsia="ko-KR"/>
        </w:rPr>
        <w:t>Agreements in RAN4#94-e meeting</w:t>
      </w:r>
    </w:p>
    <w:p w14:paraId="60974CE4" w14:textId="67786D0B" w:rsidR="003A0335" w:rsidRDefault="00167A30" w:rsidP="00167A3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PDSCH resource allocation scheduled by multi-DCI</w:t>
      </w:r>
    </w:p>
    <w:p w14:paraId="2CAE34B9" w14:textId="314A1F57" w:rsidR="00167A30" w:rsidRPr="00805BE8" w:rsidRDefault="00167A30" w:rsidP="00167A3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Define PDSCH performance requirements for non-overlapping resource allocation</w:t>
      </w:r>
    </w:p>
    <w:p w14:paraId="33EB640A" w14:textId="18314867" w:rsidR="00167A30" w:rsidRDefault="00A1561E" w:rsidP="00167A3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W</w:t>
      </w:r>
      <w:r>
        <w:rPr>
          <w:rFonts w:eastAsia="宋体"/>
          <w:color w:val="0070C0"/>
          <w:szCs w:val="24"/>
          <w:lang w:eastAsia="zh-CN"/>
        </w:rPr>
        <w:t>hether to define PDSCH performance requirements for other scheduling schemes</w:t>
      </w:r>
    </w:p>
    <w:p w14:paraId="3F9A3625" w14:textId="135A7806"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Partial overlapping</w:t>
      </w:r>
    </w:p>
    <w:p w14:paraId="10BB2BD0" w14:textId="6C86A5A8"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Full-overlapping</w:t>
      </w:r>
    </w:p>
    <w:p w14:paraId="048DFE18" w14:textId="18C3CC3F"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Both full overlapping and partial overlapping</w:t>
      </w:r>
    </w:p>
    <w:p w14:paraId="2A7F5EDC" w14:textId="5CF75774" w:rsidR="00A1561E" w:rsidRPr="00805BE8"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 other schemes</w:t>
      </w:r>
    </w:p>
    <w:p w14:paraId="35B34BF2" w14:textId="29A0025B" w:rsidR="00A1561E" w:rsidRDefault="00A1561E" w:rsidP="00167A3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est configuration for Non-overlapping</w:t>
      </w:r>
    </w:p>
    <w:p w14:paraId="13DA6868" w14:textId="6B048182" w:rsidR="001651A5" w:rsidRDefault="00A1561E" w:rsidP="001651A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Layer combination</w:t>
      </w:r>
    </w:p>
    <w:p w14:paraId="6348D30D" w14:textId="0D803F0B"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2+2</w:t>
      </w:r>
    </w:p>
    <w:p w14:paraId="0BFF49D0" w14:textId="59A059F7"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2:1+1</w:t>
      </w:r>
    </w:p>
    <w:p w14:paraId="77A83244" w14:textId="63BD32D9"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3:1+2 and 2+1</w:t>
      </w:r>
    </w:p>
    <w:p w14:paraId="26E93DD5" w14:textId="2749B2C3" w:rsidR="001651A5" w:rsidRP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both options 1, 2 and 3</w:t>
      </w:r>
    </w:p>
    <w:p w14:paraId="4FC17A83" w14:textId="354B477B"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Time offset</w:t>
      </w:r>
    </w:p>
    <w:p w14:paraId="1C282AE8" w14:textId="39C14B8D"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 us</w:t>
      </w:r>
    </w:p>
    <w:p w14:paraId="515BAFCA" w14:textId="39456ADD" w:rsidR="001651A5" w:rsidRP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2DAB51EB" w14:textId="57F9C5C5"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Frequency offset</w:t>
      </w:r>
    </w:p>
    <w:p w14:paraId="50BCA169" w14:textId="60CD69BC"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 us</w:t>
      </w:r>
    </w:p>
    <w:p w14:paraId="37216838" w14:textId="2CD688DD" w:rsidR="001651A5" w:rsidRP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0C623AEC" w14:textId="3B031869"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ACK/NACK</w:t>
      </w:r>
    </w:p>
    <w:p w14:paraId="0431582E" w14:textId="60420648"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Joint feedback</w:t>
      </w:r>
    </w:p>
    <w:p w14:paraId="3D4D5569" w14:textId="298B013B" w:rsidR="001651A5" w:rsidRP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separate feedback</w:t>
      </w:r>
    </w:p>
    <w:p w14:paraId="1CB2FB37" w14:textId="1353A541"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PDCCH scheduling</w:t>
      </w:r>
    </w:p>
    <w:p w14:paraId="0C5EC4C3" w14:textId="0A1020B0"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with/without CORESET pool index configured</w:t>
      </w:r>
    </w:p>
    <w:p w14:paraId="0AF7713A" w14:textId="0E229D8F"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3E5DCCCF" w14:textId="638A90D0" w:rsidR="00A1561E" w:rsidRDefault="00A1561E" w:rsidP="00A1561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est configuration for Full-overlapping (if agreed)</w:t>
      </w:r>
    </w:p>
    <w:p w14:paraId="5202FD9E" w14:textId="610341E0"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Layer combination</w:t>
      </w:r>
    </w:p>
    <w:p w14:paraId="4EC4078F"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2+2</w:t>
      </w:r>
    </w:p>
    <w:p w14:paraId="5162DCC1"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2:1+1</w:t>
      </w:r>
    </w:p>
    <w:p w14:paraId="58BBAFDA"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3:1+2 and 2+1</w:t>
      </w:r>
    </w:p>
    <w:p w14:paraId="776D079B" w14:textId="3A51B49F"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both options 1, 2 and 3</w:t>
      </w:r>
    </w:p>
    <w:p w14:paraId="57C884FE" w14:textId="550320CA"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Time offset</w:t>
      </w:r>
    </w:p>
    <w:p w14:paraId="38DEF681"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 us</w:t>
      </w:r>
    </w:p>
    <w:p w14:paraId="44F3D11D" w14:textId="2C7F96C3"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42A2E202" w14:textId="740DCD3B"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Frequency offset</w:t>
      </w:r>
    </w:p>
    <w:p w14:paraId="019386DE"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 us</w:t>
      </w:r>
    </w:p>
    <w:p w14:paraId="35C77ABA" w14:textId="71A39813"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7DC5497B" w14:textId="50874732"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ACK/NACK</w:t>
      </w:r>
    </w:p>
    <w:p w14:paraId="1CB7F3F4"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Joint feedback</w:t>
      </w:r>
    </w:p>
    <w:p w14:paraId="2C0E0FAF" w14:textId="73E82FD5"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separate feedback</w:t>
      </w:r>
    </w:p>
    <w:p w14:paraId="14A0DCF6" w14:textId="70C31F41"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PDCCH scheduling</w:t>
      </w:r>
    </w:p>
    <w:p w14:paraId="6C7F1E01"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with/without CORESET pool index configured</w:t>
      </w:r>
    </w:p>
    <w:p w14:paraId="2D7FE721" w14:textId="2BD13705"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55E27698" w14:textId="0F7DD79B" w:rsidR="00A1561E" w:rsidRDefault="00311D2D" w:rsidP="00A1561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est configuration for Partial-overlapping (if agreed)</w:t>
      </w:r>
    </w:p>
    <w:p w14:paraId="360230C9"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Layer combination</w:t>
      </w:r>
    </w:p>
    <w:p w14:paraId="14706EF2"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2+2</w:t>
      </w:r>
    </w:p>
    <w:p w14:paraId="385CF735"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2:1+1</w:t>
      </w:r>
    </w:p>
    <w:p w14:paraId="6184760E"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3:1+2 and 2+1</w:t>
      </w:r>
    </w:p>
    <w:p w14:paraId="063B3268" w14:textId="18560668" w:rsidR="00CE4BA2" w:rsidRP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both options 1, 2 and 3</w:t>
      </w:r>
    </w:p>
    <w:p w14:paraId="0D166A6F"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Time offset</w:t>
      </w:r>
    </w:p>
    <w:p w14:paraId="7DE845AB" w14:textId="6867CEBF"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[-0.5] us</w:t>
      </w:r>
    </w:p>
    <w:p w14:paraId="3740821F" w14:textId="1FF12FB1" w:rsidR="00CE4BA2" w:rsidRP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2FFDEEE1"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Frequency offset</w:t>
      </w:r>
    </w:p>
    <w:p w14:paraId="689AC71B"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 us</w:t>
      </w:r>
    </w:p>
    <w:p w14:paraId="02BF6F8C" w14:textId="254521E5" w:rsidR="00CE4BA2" w:rsidRP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3BC1FD50"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ACK/NACK</w:t>
      </w:r>
    </w:p>
    <w:p w14:paraId="2F96DB9A"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Joint feedback</w:t>
      </w:r>
    </w:p>
    <w:p w14:paraId="68322495" w14:textId="758CFE78" w:rsidR="00CE4BA2" w:rsidRP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separate feedback</w:t>
      </w:r>
    </w:p>
    <w:p w14:paraId="1C1FBC28"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PDCCH scheduling</w:t>
      </w:r>
    </w:p>
    <w:p w14:paraId="1AD5F508"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with/without CORESET pool index configured</w:t>
      </w:r>
    </w:p>
    <w:p w14:paraId="1D25E98F" w14:textId="77777777" w:rsidR="00CE4BA2" w:rsidRPr="00C3502C"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2E51B45F" w14:textId="77777777" w:rsidR="00CE4BA2" w:rsidRDefault="00CE4BA2" w:rsidP="00B4108D">
      <w:pPr>
        <w:rPr>
          <w:i/>
          <w:color w:val="0070C0"/>
          <w:lang w:val="en-US" w:eastAsia="zh-CN"/>
        </w:rPr>
      </w:pPr>
    </w:p>
    <w:p w14:paraId="527DC886" w14:textId="77777777" w:rsidR="00CE4BA2" w:rsidRDefault="00CE4BA2" w:rsidP="00B4108D">
      <w:pPr>
        <w:rPr>
          <w:i/>
          <w:color w:val="0070C0"/>
          <w:lang w:val="en-US" w:eastAsia="zh-CN"/>
        </w:rPr>
      </w:pPr>
    </w:p>
    <w:p w14:paraId="39D70968" w14:textId="4FB40132" w:rsidR="00CE4BA2" w:rsidRDefault="00CE4BA2" w:rsidP="00B4108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80FC0F4" w14:textId="55A045D4" w:rsidR="002140BC" w:rsidRPr="002140BC" w:rsidRDefault="00345520" w:rsidP="002140BC">
      <w:pPr>
        <w:rPr>
          <w:b/>
          <w:color w:val="0070C0"/>
          <w:u w:val="single"/>
          <w:lang w:eastAsia="ko-KR"/>
        </w:rPr>
      </w:pPr>
      <w:r>
        <w:rPr>
          <w:b/>
          <w:color w:val="0070C0"/>
          <w:u w:val="single"/>
          <w:lang w:eastAsia="ko-KR"/>
        </w:rPr>
        <w:t>Issue 1-3-1</w:t>
      </w:r>
      <w:r w:rsidR="000C2DE7">
        <w:rPr>
          <w:b/>
          <w:color w:val="0070C0"/>
          <w:u w:val="single"/>
          <w:lang w:eastAsia="ko-KR"/>
        </w:rPr>
        <w:t xml:space="preserve">: </w:t>
      </w:r>
      <w:r w:rsidR="002140BC" w:rsidRPr="002140BC">
        <w:rPr>
          <w:rFonts w:hint="eastAsia"/>
          <w:b/>
          <w:color w:val="0070C0"/>
          <w:u w:val="single"/>
          <w:lang w:eastAsia="ko-KR"/>
        </w:rPr>
        <w:t>W</w:t>
      </w:r>
      <w:r w:rsidR="002140BC" w:rsidRPr="002140BC">
        <w:rPr>
          <w:b/>
          <w:color w:val="0070C0"/>
          <w:u w:val="single"/>
          <w:lang w:eastAsia="ko-KR"/>
        </w:rPr>
        <w:t>hether to define PDSCH performance requirements for other scheduling schemes</w:t>
      </w:r>
    </w:p>
    <w:p w14:paraId="5F625E39" w14:textId="77777777" w:rsidR="00345520" w:rsidRPr="00805BE8" w:rsidRDefault="00345520" w:rsidP="0034552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BC5A585" w14:textId="18E5F1CA" w:rsidR="00345520" w:rsidRDefault="00345520" w:rsidP="0034552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0C2DE7">
        <w:rPr>
          <w:rFonts w:eastAsia="宋体"/>
          <w:color w:val="0070C0"/>
          <w:szCs w:val="24"/>
          <w:lang w:eastAsia="zh-CN"/>
        </w:rPr>
        <w:t xml:space="preserve">at least </w:t>
      </w:r>
      <w:r>
        <w:rPr>
          <w:rFonts w:eastAsia="宋体"/>
          <w:color w:val="0070C0"/>
          <w:szCs w:val="24"/>
          <w:lang w:eastAsia="zh-CN"/>
        </w:rPr>
        <w:t>partially overlapping (Samsung, Ericsson)</w:t>
      </w:r>
    </w:p>
    <w:p w14:paraId="68B0996F" w14:textId="6EFC2A75" w:rsidR="00345520" w:rsidRPr="000C2DE7" w:rsidRDefault="00345520" w:rsidP="000C2DE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non-overlapping(Huawei</w:t>
      </w:r>
      <w:r w:rsidR="000C2DE7">
        <w:rPr>
          <w:rFonts w:eastAsia="宋体"/>
          <w:color w:val="0070C0"/>
          <w:szCs w:val="24"/>
          <w:lang w:eastAsia="zh-CN"/>
        </w:rPr>
        <w:t>, Qualcomm, Intel</w:t>
      </w:r>
      <w:r>
        <w:rPr>
          <w:rFonts w:eastAsia="宋体"/>
          <w:color w:val="0070C0"/>
          <w:szCs w:val="24"/>
          <w:lang w:eastAsia="zh-CN"/>
        </w:rPr>
        <w:t>)</w:t>
      </w:r>
    </w:p>
    <w:p w14:paraId="59FB1954" w14:textId="77777777" w:rsidR="00345520" w:rsidRPr="00805BE8" w:rsidRDefault="00345520" w:rsidP="0034552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0BEFF7" w14:textId="0469A99D" w:rsidR="00345520" w:rsidRPr="006E7674" w:rsidRDefault="00C73500"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5</w:t>
      </w:r>
      <w:r w:rsidR="000C2DE7">
        <w:rPr>
          <w:rFonts w:eastAsia="宋体"/>
          <w:color w:val="0070C0"/>
          <w:szCs w:val="24"/>
          <w:lang w:eastAsia="zh-CN"/>
        </w:rPr>
        <w:t xml:space="preserve"> companies discuss the issue 1-3-1. </w:t>
      </w:r>
      <w:r w:rsidR="000C2DE7" w:rsidRPr="00094150">
        <w:rPr>
          <w:rFonts w:eastAsia="宋体"/>
          <w:color w:val="0070C0"/>
          <w:szCs w:val="24"/>
          <w:lang w:eastAsia="zh-CN"/>
        </w:rPr>
        <w:t xml:space="preserve">Moderator would like to </w:t>
      </w:r>
      <w:r w:rsidR="000C2DE7" w:rsidRPr="00CF277F">
        <w:rPr>
          <w:rFonts w:eastAsia="宋体"/>
          <w:color w:val="0070C0"/>
          <w:szCs w:val="24"/>
          <w:lang w:eastAsia="zh-CN"/>
        </w:rPr>
        <w:t xml:space="preserve">suggest companies to provide more comments </w:t>
      </w:r>
    </w:p>
    <w:p w14:paraId="64896B91" w14:textId="77777777" w:rsidR="00123294" w:rsidRDefault="00123294" w:rsidP="00B4108D">
      <w:pPr>
        <w:rPr>
          <w:i/>
          <w:color w:val="0070C0"/>
          <w:lang w:val="en-US" w:eastAsia="zh-CN"/>
        </w:rPr>
      </w:pPr>
    </w:p>
    <w:p w14:paraId="06F0922A" w14:textId="2B6E34F9" w:rsidR="00123294" w:rsidRPr="00123294" w:rsidRDefault="00123294" w:rsidP="00B4108D">
      <w:pPr>
        <w:rPr>
          <w:rFonts w:eastAsia="Malgun Gothic"/>
          <w:b/>
          <w:color w:val="0070C0"/>
          <w:u w:val="single"/>
          <w:lang w:eastAsia="ko-KR"/>
        </w:rPr>
      </w:pPr>
      <w:r>
        <w:rPr>
          <w:b/>
          <w:color w:val="0070C0"/>
          <w:u w:val="single"/>
          <w:lang w:eastAsia="ko-KR"/>
        </w:rPr>
        <w:t>Issue 1-3-</w:t>
      </w:r>
      <w:r w:rsidR="001D3CE8">
        <w:rPr>
          <w:b/>
          <w:color w:val="0070C0"/>
          <w:u w:val="single"/>
          <w:lang w:eastAsia="ko-KR"/>
        </w:rPr>
        <w:t>2</w:t>
      </w:r>
      <w:r>
        <w:rPr>
          <w:b/>
          <w:color w:val="0070C0"/>
          <w:u w:val="single"/>
          <w:lang w:eastAsia="ko-KR"/>
        </w:rPr>
        <w:t xml:space="preserve">: Test parameters for non-overlapping scheduling </w:t>
      </w:r>
    </w:p>
    <w:p w14:paraId="68D6E1BD" w14:textId="06812093" w:rsidR="00A56687" w:rsidRPr="00805BE8" w:rsidRDefault="00F84B11" w:rsidP="00A56687">
      <w:pPr>
        <w:rPr>
          <w:b/>
          <w:color w:val="0070C0"/>
          <w:u w:val="single"/>
          <w:lang w:eastAsia="ko-KR"/>
        </w:rPr>
      </w:pPr>
      <w:r>
        <w:rPr>
          <w:b/>
          <w:color w:val="0070C0"/>
          <w:u w:val="single"/>
          <w:lang w:eastAsia="ko-KR"/>
        </w:rPr>
        <w:t>Issue 1-3</w:t>
      </w:r>
      <w:r w:rsidR="001D3CE8">
        <w:rPr>
          <w:b/>
          <w:color w:val="0070C0"/>
          <w:u w:val="single"/>
          <w:lang w:eastAsia="ko-KR"/>
        </w:rPr>
        <w:t>-2-1</w:t>
      </w:r>
      <w:r w:rsidR="00A56687">
        <w:rPr>
          <w:b/>
          <w:color w:val="0070C0"/>
          <w:u w:val="single"/>
          <w:lang w:eastAsia="ko-KR"/>
        </w:rPr>
        <w:t>: layer combination</w:t>
      </w:r>
      <w:r w:rsidR="003C07C7">
        <w:rPr>
          <w:b/>
          <w:color w:val="0070C0"/>
          <w:u w:val="single"/>
          <w:lang w:eastAsia="ko-KR"/>
        </w:rPr>
        <w:t xml:space="preserve"> for non-overlap</w:t>
      </w:r>
      <w:r>
        <w:rPr>
          <w:b/>
          <w:color w:val="0070C0"/>
          <w:u w:val="single"/>
          <w:lang w:eastAsia="ko-KR"/>
        </w:rPr>
        <w:t xml:space="preserve">ping scheduling </w:t>
      </w:r>
    </w:p>
    <w:p w14:paraId="169F0992" w14:textId="77777777" w:rsidR="00A56687" w:rsidRPr="00805BE8" w:rsidRDefault="00A56687" w:rsidP="00A5668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E3EEDD1" w14:textId="29BD4C85" w:rsidR="00A56687" w:rsidRDefault="00C25405" w:rsidP="00A5668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w:t>
      </w:r>
      <w:r w:rsidR="00F84B11">
        <w:rPr>
          <w:rFonts w:eastAsia="宋体"/>
          <w:color w:val="0070C0"/>
          <w:szCs w:val="24"/>
          <w:lang w:eastAsia="zh-CN"/>
        </w:rPr>
        <w:t>on 1: 1</w:t>
      </w:r>
      <w:r>
        <w:rPr>
          <w:rFonts w:eastAsia="宋体"/>
          <w:color w:val="0070C0"/>
          <w:szCs w:val="24"/>
          <w:lang w:eastAsia="zh-CN"/>
        </w:rPr>
        <w:t>+1 (</w:t>
      </w:r>
      <w:r w:rsidR="007E7296">
        <w:rPr>
          <w:rFonts w:eastAsia="宋体"/>
          <w:color w:val="0070C0"/>
          <w:szCs w:val="24"/>
          <w:lang w:eastAsia="zh-CN"/>
        </w:rPr>
        <w:t>Qualcomm</w:t>
      </w:r>
      <w:r>
        <w:rPr>
          <w:rFonts w:eastAsia="宋体"/>
          <w:color w:val="0070C0"/>
          <w:szCs w:val="24"/>
          <w:lang w:eastAsia="zh-CN"/>
        </w:rPr>
        <w:t>)</w:t>
      </w:r>
    </w:p>
    <w:p w14:paraId="5E2D413D" w14:textId="7EF6AB2C" w:rsidR="00F84B11" w:rsidRPr="00805BE8" w:rsidRDefault="00F84B11" w:rsidP="00A5668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2+2 (Samsung</w:t>
      </w:r>
      <w:r w:rsidR="00950F4B">
        <w:rPr>
          <w:rFonts w:eastAsia="宋体"/>
          <w:color w:val="0070C0"/>
          <w:szCs w:val="24"/>
          <w:lang w:eastAsia="zh-CN"/>
        </w:rPr>
        <w:t>, Intel</w:t>
      </w:r>
      <w:r>
        <w:rPr>
          <w:rFonts w:eastAsia="宋体"/>
          <w:color w:val="0070C0"/>
          <w:szCs w:val="24"/>
          <w:lang w:eastAsia="zh-CN"/>
        </w:rPr>
        <w:t>)</w:t>
      </w:r>
    </w:p>
    <w:p w14:paraId="7F366B93" w14:textId="649C9671" w:rsidR="00A56687" w:rsidRDefault="00345520" w:rsidP="00A5668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C73500">
        <w:rPr>
          <w:rFonts w:eastAsia="宋体"/>
          <w:color w:val="0070C0"/>
          <w:szCs w:val="24"/>
          <w:lang w:eastAsia="zh-CN"/>
        </w:rPr>
        <w:t xml:space="preserve"> </w:t>
      </w:r>
      <w:r>
        <w:rPr>
          <w:rFonts w:eastAsia="宋体"/>
          <w:color w:val="0070C0"/>
          <w:szCs w:val="24"/>
          <w:lang w:eastAsia="zh-CN"/>
        </w:rPr>
        <w:t>(Ericsson):</w:t>
      </w:r>
    </w:p>
    <w:p w14:paraId="75BBB150" w14:textId="1CFD1A8D" w:rsid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1+1 for 2Rx UE </w:t>
      </w:r>
    </w:p>
    <w:p w14:paraId="7A1C0130" w14:textId="3CFFAADB" w:rsid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2+2 for 4Rx UE</w:t>
      </w:r>
    </w:p>
    <w:p w14:paraId="4838D3EB" w14:textId="239D517B" w:rsidR="00A55F15" w:rsidRPr="00A55F15" w:rsidRDefault="00A55F15" w:rsidP="00A55F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Both 2+2 for 2Rx and 4Rx UE (Huawei)</w:t>
      </w:r>
    </w:p>
    <w:p w14:paraId="65C9E1F5" w14:textId="77777777" w:rsidR="00A56687" w:rsidRPr="00805BE8" w:rsidRDefault="00A56687" w:rsidP="00A5668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D99DBD1" w14:textId="690674F5" w:rsidR="001D3CE8" w:rsidRPr="006E7674" w:rsidRDefault="00C73500"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5</w:t>
      </w:r>
      <w:r w:rsidR="001D3CE8">
        <w:rPr>
          <w:rFonts w:eastAsia="宋体"/>
          <w:color w:val="0070C0"/>
          <w:szCs w:val="24"/>
          <w:lang w:eastAsia="zh-CN"/>
        </w:rPr>
        <w:t xml:space="preserve"> companies discuss the issue 1-3-2-1. </w:t>
      </w:r>
      <w:r w:rsidR="001D3CE8" w:rsidRPr="00094150">
        <w:rPr>
          <w:rFonts w:eastAsia="宋体"/>
          <w:color w:val="0070C0"/>
          <w:szCs w:val="24"/>
          <w:lang w:eastAsia="zh-CN"/>
        </w:rPr>
        <w:t xml:space="preserve">Moderator would like to </w:t>
      </w:r>
      <w:r w:rsidR="001D3CE8" w:rsidRPr="00CF277F">
        <w:rPr>
          <w:rFonts w:eastAsia="宋体"/>
          <w:color w:val="0070C0"/>
          <w:szCs w:val="24"/>
          <w:lang w:eastAsia="zh-CN"/>
        </w:rPr>
        <w:t xml:space="preserve">suggest companies to provide more comments </w:t>
      </w:r>
    </w:p>
    <w:p w14:paraId="167F00B9" w14:textId="77777777" w:rsidR="00A56687" w:rsidRDefault="00A56687" w:rsidP="005B4802">
      <w:pPr>
        <w:rPr>
          <w:i/>
          <w:color w:val="0070C0"/>
          <w:lang w:eastAsia="zh-CN"/>
        </w:rPr>
      </w:pPr>
    </w:p>
    <w:p w14:paraId="152296C2" w14:textId="39DBF563" w:rsidR="00C25405" w:rsidRDefault="001D3CE8" w:rsidP="00C25405">
      <w:pPr>
        <w:rPr>
          <w:b/>
          <w:color w:val="0070C0"/>
          <w:u w:val="single"/>
          <w:lang w:eastAsia="ko-KR"/>
        </w:rPr>
      </w:pPr>
      <w:r>
        <w:rPr>
          <w:b/>
          <w:color w:val="0070C0"/>
          <w:u w:val="single"/>
          <w:lang w:eastAsia="ko-KR"/>
        </w:rPr>
        <w:t>Issue 1-3</w:t>
      </w:r>
      <w:r w:rsidR="00C25405">
        <w:rPr>
          <w:b/>
          <w:color w:val="0070C0"/>
          <w:u w:val="single"/>
          <w:lang w:eastAsia="ko-KR"/>
        </w:rPr>
        <w:t>-</w:t>
      </w:r>
      <w:r>
        <w:rPr>
          <w:b/>
          <w:color w:val="0070C0"/>
          <w:u w:val="single"/>
          <w:lang w:eastAsia="ko-KR"/>
        </w:rPr>
        <w:t>2-2</w:t>
      </w:r>
      <w:r w:rsidR="00C25405">
        <w:rPr>
          <w:b/>
          <w:color w:val="0070C0"/>
          <w:u w:val="single"/>
          <w:lang w:eastAsia="ko-KR"/>
        </w:rPr>
        <w:t>: Timing offset</w:t>
      </w:r>
      <w:r w:rsidR="003C07C7">
        <w:rPr>
          <w:b/>
          <w:color w:val="0070C0"/>
          <w:u w:val="single"/>
          <w:lang w:eastAsia="ko-KR"/>
        </w:rPr>
        <w:t xml:space="preserve"> for non-overlap</w:t>
      </w:r>
      <w:r w:rsidR="00F84B11">
        <w:rPr>
          <w:b/>
          <w:color w:val="0070C0"/>
          <w:u w:val="single"/>
          <w:lang w:eastAsia="ko-KR"/>
        </w:rPr>
        <w:t>ping scheduling</w:t>
      </w:r>
    </w:p>
    <w:p w14:paraId="48EC4D66" w14:textId="77777777" w:rsidR="00C25405" w:rsidRPr="00805BE8" w:rsidRDefault="00C25405" w:rsidP="00C2540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6F1DFD" w14:textId="39F3ACA1" w:rsidR="007E62B9" w:rsidRPr="00F84B11" w:rsidRDefault="00EE1DE3"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F84B11">
        <w:rPr>
          <w:rFonts w:eastAsia="宋体"/>
          <w:color w:val="0070C0"/>
          <w:szCs w:val="24"/>
          <w:lang w:eastAsia="zh-CN"/>
        </w:rPr>
        <w:t>(Samsung)</w:t>
      </w:r>
      <w:r>
        <w:rPr>
          <w:rFonts w:eastAsia="宋体"/>
          <w:color w:val="0070C0"/>
          <w:szCs w:val="24"/>
          <w:lang w:eastAsia="zh-CN"/>
        </w:rPr>
        <w:t xml:space="preserve">: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m:rPr>
                <m:sty m:val="p"/>
              </m:rP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=2us</m:t>
        </m:r>
      </m:oMath>
    </w:p>
    <w:p w14:paraId="7843A50E" w14:textId="1602C840" w:rsidR="00F84B11" w:rsidRDefault="00F84B11" w:rsidP="00F84B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w:t>
      </w:r>
    </w:p>
    <w:p w14:paraId="03C8F6A0" w14:textId="3C9A03D5" w:rsidR="00F84B11" w:rsidRDefault="00F84B11" w:rsidP="00F84B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w:t>
      </w:r>
    </w:p>
    <w:p w14:paraId="5432611F" w14:textId="7712F60D" w:rsidR="00F84B11" w:rsidRPr="00F84B11" w:rsidRDefault="00F84B11" w:rsidP="00F84B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0.25 us</w:t>
      </w:r>
    </w:p>
    <w:p w14:paraId="6487BDB7" w14:textId="77777777" w:rsidR="00C25405" w:rsidRPr="00805BE8" w:rsidRDefault="00C25405" w:rsidP="00C2540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C01DC14" w14:textId="6A5FB100" w:rsidR="001D3CE8" w:rsidRPr="006E7674" w:rsidRDefault="00AE3791"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discuss</w:t>
      </w:r>
      <w:r w:rsidR="00B20470">
        <w:rPr>
          <w:rFonts w:eastAsia="宋体"/>
          <w:color w:val="0070C0"/>
          <w:szCs w:val="24"/>
          <w:lang w:eastAsia="zh-CN"/>
        </w:rPr>
        <w:t>es</w:t>
      </w:r>
      <w:r>
        <w:rPr>
          <w:rFonts w:eastAsia="宋体"/>
          <w:color w:val="0070C0"/>
          <w:szCs w:val="24"/>
          <w:lang w:eastAsia="zh-CN"/>
        </w:rPr>
        <w:t xml:space="preserve"> i</w:t>
      </w:r>
      <w:r w:rsidR="001D3CE8" w:rsidRPr="001D3CE8">
        <w:rPr>
          <w:rFonts w:eastAsia="宋体"/>
          <w:color w:val="0070C0"/>
          <w:szCs w:val="24"/>
          <w:lang w:eastAsia="zh-CN"/>
        </w:rPr>
        <w:t>ssue 1-3-2-2</w:t>
      </w:r>
      <w:r w:rsidR="00EE1DE3" w:rsidRPr="001D3CE8">
        <w:rPr>
          <w:rFonts w:eastAsia="宋体"/>
          <w:color w:val="0070C0"/>
          <w:szCs w:val="24"/>
          <w:lang w:eastAsia="zh-CN"/>
        </w:rPr>
        <w:t>.</w:t>
      </w:r>
      <w:r w:rsidR="001D3CE8">
        <w:rPr>
          <w:rFonts w:eastAsia="宋体"/>
          <w:color w:val="0070C0"/>
          <w:szCs w:val="24"/>
          <w:lang w:eastAsia="zh-CN"/>
        </w:rPr>
        <w:t xml:space="preserve"> </w:t>
      </w:r>
      <w:r w:rsidR="001D3CE8" w:rsidRPr="00094150">
        <w:rPr>
          <w:rFonts w:eastAsia="宋体"/>
          <w:color w:val="0070C0"/>
          <w:szCs w:val="24"/>
          <w:lang w:eastAsia="zh-CN"/>
        </w:rPr>
        <w:t xml:space="preserve">Moderator would like to </w:t>
      </w:r>
      <w:r w:rsidR="001D3CE8" w:rsidRPr="00CF277F">
        <w:rPr>
          <w:rFonts w:eastAsia="宋体"/>
          <w:color w:val="0070C0"/>
          <w:szCs w:val="24"/>
          <w:lang w:eastAsia="zh-CN"/>
        </w:rPr>
        <w:t xml:space="preserve">suggest companies to provide more comments </w:t>
      </w:r>
    </w:p>
    <w:p w14:paraId="12E2A6F2" w14:textId="0DFEEBCB" w:rsidR="00EE1DE3" w:rsidRPr="001D3CE8" w:rsidRDefault="00EE1DE3" w:rsidP="001D3CE8">
      <w:pPr>
        <w:pStyle w:val="afe"/>
        <w:overflowPunct/>
        <w:autoSpaceDE/>
        <w:autoSpaceDN/>
        <w:adjustRightInd/>
        <w:spacing w:after="120"/>
        <w:ind w:left="1440" w:firstLineChars="0" w:firstLine="0"/>
        <w:textAlignment w:val="auto"/>
        <w:rPr>
          <w:rFonts w:eastAsia="Malgun Gothic"/>
          <w:b/>
          <w:color w:val="0070C0"/>
          <w:u w:val="single"/>
          <w:lang w:eastAsia="ko-KR"/>
        </w:rPr>
      </w:pPr>
    </w:p>
    <w:p w14:paraId="07A87502" w14:textId="77777777" w:rsidR="001D3CE8" w:rsidRPr="001D3CE8" w:rsidRDefault="001D3CE8" w:rsidP="001D3CE8">
      <w:pPr>
        <w:pStyle w:val="afe"/>
        <w:overflowPunct/>
        <w:autoSpaceDE/>
        <w:autoSpaceDN/>
        <w:adjustRightInd/>
        <w:spacing w:after="120"/>
        <w:ind w:left="1440" w:firstLineChars="0" w:firstLine="0"/>
        <w:textAlignment w:val="auto"/>
        <w:rPr>
          <w:rFonts w:eastAsia="Malgun Gothic"/>
          <w:b/>
          <w:color w:val="0070C0"/>
          <w:u w:val="single"/>
          <w:lang w:eastAsia="ko-KR"/>
        </w:rPr>
      </w:pPr>
    </w:p>
    <w:p w14:paraId="43681B1F" w14:textId="03ED9009" w:rsidR="00EE1DE3" w:rsidRDefault="00EE1DE3" w:rsidP="00EE1DE3">
      <w:pPr>
        <w:rPr>
          <w:b/>
          <w:color w:val="0070C0"/>
          <w:u w:val="single"/>
          <w:lang w:eastAsia="ko-KR"/>
        </w:rPr>
      </w:pPr>
      <w:r w:rsidRPr="00805BE8">
        <w:rPr>
          <w:b/>
          <w:color w:val="0070C0"/>
          <w:u w:val="single"/>
          <w:lang w:eastAsia="ko-KR"/>
        </w:rPr>
        <w:t>Issue 1-</w:t>
      </w:r>
      <w:r w:rsidR="001D3CE8">
        <w:rPr>
          <w:b/>
          <w:color w:val="0070C0"/>
          <w:u w:val="single"/>
          <w:lang w:eastAsia="ko-KR"/>
        </w:rPr>
        <w:t>3-2-3</w:t>
      </w:r>
      <w:r>
        <w:rPr>
          <w:b/>
          <w:color w:val="0070C0"/>
          <w:u w:val="single"/>
          <w:lang w:eastAsia="ko-KR"/>
        </w:rPr>
        <w:t>: Frequency offset</w:t>
      </w:r>
      <w:r w:rsidR="003C07C7">
        <w:rPr>
          <w:b/>
          <w:color w:val="0070C0"/>
          <w:u w:val="single"/>
          <w:lang w:eastAsia="ko-KR"/>
        </w:rPr>
        <w:t xml:space="preserve"> for non-overlap</w:t>
      </w:r>
      <w:r w:rsidR="00F84B11">
        <w:rPr>
          <w:b/>
          <w:color w:val="0070C0"/>
          <w:u w:val="single"/>
          <w:lang w:eastAsia="ko-KR"/>
        </w:rPr>
        <w:t>ping scheduling</w:t>
      </w:r>
    </w:p>
    <w:p w14:paraId="0BE5451D" w14:textId="77777777" w:rsidR="00EE1DE3" w:rsidRPr="00805BE8" w:rsidRDefault="00EE1DE3" w:rsidP="00EE1DE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5991CA2" w14:textId="731D623D" w:rsidR="00EE1DE3" w:rsidRPr="00805BE8" w:rsidRDefault="00EE1DE3" w:rsidP="00EE1DE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F84B11">
        <w:rPr>
          <w:rFonts w:eastAsia="宋体"/>
          <w:color w:val="0070C0"/>
          <w:szCs w:val="24"/>
          <w:lang w:eastAsia="zh-CN"/>
        </w:rPr>
        <w:t>0 Hz (Samsung)</w:t>
      </w:r>
    </w:p>
    <w:p w14:paraId="0DEC6E69" w14:textId="4C227D6F" w:rsidR="00EE1DE3" w:rsidRDefault="00116853" w:rsidP="00EE1DE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(Huawei):</w:t>
      </w:r>
    </w:p>
    <w:p w14:paraId="3874AA30" w14:textId="6D8C31C6" w:rsidR="00116853" w:rsidRDefault="00116853" w:rsidP="0011685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300 Hz for SCS =15KHz</w:t>
      </w:r>
    </w:p>
    <w:p w14:paraId="6232E995" w14:textId="062C0556" w:rsidR="00116853" w:rsidRPr="00C772E8" w:rsidRDefault="00EC2F25" w:rsidP="00C772E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600 Hz</w:t>
      </w:r>
      <w:r w:rsidR="00116853">
        <w:rPr>
          <w:rFonts w:eastAsia="宋体"/>
          <w:color w:val="0070C0"/>
          <w:szCs w:val="24"/>
          <w:lang w:eastAsia="zh-CN"/>
        </w:rPr>
        <w:t xml:space="preserve"> for SCS =30KHz</w:t>
      </w:r>
    </w:p>
    <w:p w14:paraId="425479DA" w14:textId="77777777" w:rsidR="00EE1DE3" w:rsidRPr="00805BE8" w:rsidRDefault="00EE1DE3" w:rsidP="00EE1DE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566DFD6" w14:textId="11C785C0" w:rsidR="001D3CE8" w:rsidRPr="006E7674" w:rsidRDefault="00126709"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w:t>
      </w:r>
      <w:r w:rsidR="001D3CE8" w:rsidRPr="001D3CE8">
        <w:rPr>
          <w:rFonts w:eastAsia="宋体"/>
          <w:color w:val="0070C0"/>
          <w:szCs w:val="24"/>
          <w:lang w:eastAsia="zh-CN"/>
        </w:rPr>
        <w:t xml:space="preserve"> companies discuss Issue 1-3-2-2. </w:t>
      </w:r>
      <w:r w:rsidR="001D3CE8" w:rsidRPr="00094150">
        <w:rPr>
          <w:rFonts w:eastAsia="宋体"/>
          <w:color w:val="0070C0"/>
          <w:szCs w:val="24"/>
          <w:lang w:eastAsia="zh-CN"/>
        </w:rPr>
        <w:t xml:space="preserve">Moderator would like to </w:t>
      </w:r>
      <w:r w:rsidR="001D3CE8" w:rsidRPr="00CF277F">
        <w:rPr>
          <w:rFonts w:eastAsia="宋体"/>
          <w:color w:val="0070C0"/>
          <w:szCs w:val="24"/>
          <w:lang w:eastAsia="zh-CN"/>
        </w:rPr>
        <w:t xml:space="preserve">suggest companies to provide more comments </w:t>
      </w:r>
    </w:p>
    <w:p w14:paraId="1C2B47A4" w14:textId="11A29626" w:rsidR="00EE1DE3" w:rsidRPr="00126709" w:rsidRDefault="00EE1DE3" w:rsidP="00126709">
      <w:pPr>
        <w:spacing w:after="120"/>
        <w:rPr>
          <w:color w:val="0070C0"/>
          <w:szCs w:val="24"/>
          <w:lang w:eastAsia="zh-CN"/>
        </w:rPr>
      </w:pPr>
    </w:p>
    <w:p w14:paraId="1F129BD6" w14:textId="77777777" w:rsidR="001D3CE8" w:rsidRPr="001D3CE8" w:rsidRDefault="001D3CE8" w:rsidP="001D3CE8">
      <w:pPr>
        <w:pStyle w:val="afe"/>
        <w:overflowPunct/>
        <w:autoSpaceDE/>
        <w:autoSpaceDN/>
        <w:adjustRightInd/>
        <w:spacing w:after="120"/>
        <w:ind w:left="1440" w:firstLineChars="0" w:firstLine="0"/>
        <w:textAlignment w:val="auto"/>
        <w:rPr>
          <w:rFonts w:eastAsia="宋体"/>
          <w:color w:val="0070C0"/>
          <w:szCs w:val="24"/>
          <w:lang w:eastAsia="zh-CN"/>
        </w:rPr>
      </w:pPr>
    </w:p>
    <w:p w14:paraId="14153F35" w14:textId="1B0D0B49" w:rsidR="00950F4B" w:rsidRDefault="001D3CE8" w:rsidP="00950F4B">
      <w:pPr>
        <w:rPr>
          <w:b/>
          <w:color w:val="0070C0"/>
          <w:u w:val="single"/>
          <w:lang w:eastAsia="ko-KR"/>
        </w:rPr>
      </w:pPr>
      <w:r>
        <w:rPr>
          <w:b/>
          <w:color w:val="0070C0"/>
          <w:u w:val="single"/>
          <w:lang w:eastAsia="ko-KR"/>
        </w:rPr>
        <w:t>Issue 1-3-2-4</w:t>
      </w:r>
      <w:r w:rsidR="00950F4B">
        <w:rPr>
          <w:b/>
          <w:color w:val="0070C0"/>
          <w:u w:val="single"/>
          <w:lang w:eastAsia="ko-KR"/>
        </w:rPr>
        <w:t>: ACK/NACK feedback scheme</w:t>
      </w:r>
    </w:p>
    <w:p w14:paraId="42AFD26D" w14:textId="77777777" w:rsidR="00950F4B" w:rsidRPr="00805BE8" w:rsidRDefault="00950F4B" w:rsidP="00950F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E2887D2" w14:textId="4719BBC7" w:rsidR="00950F4B" w:rsidRDefault="00950F4B" w:rsidP="00950F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with separate ACK/NACK feedback (Intel)</w:t>
      </w:r>
    </w:p>
    <w:p w14:paraId="5311ED0A" w14:textId="381263D0" w:rsidR="00126709" w:rsidRPr="00805BE8" w:rsidRDefault="00126709" w:rsidP="00950F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C73500">
        <w:rPr>
          <w:rFonts w:eastAsia="宋体"/>
          <w:color w:val="0070C0"/>
          <w:szCs w:val="24"/>
          <w:lang w:eastAsia="zh-CN"/>
        </w:rPr>
        <w:t xml:space="preserve">joint ACK/NACK feedback (Samsung) </w:t>
      </w:r>
    </w:p>
    <w:p w14:paraId="1369DDC4" w14:textId="77777777" w:rsidR="00950F4B" w:rsidRPr="00805BE8" w:rsidRDefault="00950F4B" w:rsidP="00950F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5838360" w14:textId="4438A874" w:rsidR="001D3CE8" w:rsidRPr="006E7674" w:rsidRDefault="00805D7F"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w:t>
      </w:r>
      <w:r w:rsidR="001D3CE8" w:rsidRPr="001D3CE8">
        <w:rPr>
          <w:rFonts w:eastAsia="宋体"/>
          <w:color w:val="0070C0"/>
          <w:szCs w:val="24"/>
          <w:lang w:eastAsia="zh-CN"/>
        </w:rPr>
        <w:t xml:space="preserve"> companies discuss Issue 1-3-2-</w:t>
      </w:r>
      <w:r w:rsidR="00C73500">
        <w:rPr>
          <w:rFonts w:eastAsia="宋体"/>
          <w:color w:val="0070C0"/>
          <w:szCs w:val="24"/>
          <w:lang w:eastAsia="zh-CN"/>
        </w:rPr>
        <w:t>4</w:t>
      </w:r>
      <w:r w:rsidR="001D3CE8" w:rsidRPr="001D3CE8">
        <w:rPr>
          <w:rFonts w:eastAsia="宋体"/>
          <w:color w:val="0070C0"/>
          <w:szCs w:val="24"/>
          <w:lang w:eastAsia="zh-CN"/>
        </w:rPr>
        <w:t xml:space="preserve">. </w:t>
      </w:r>
      <w:r w:rsidR="001D3CE8" w:rsidRPr="00094150">
        <w:rPr>
          <w:rFonts w:eastAsia="宋体"/>
          <w:color w:val="0070C0"/>
          <w:szCs w:val="24"/>
          <w:lang w:eastAsia="zh-CN"/>
        </w:rPr>
        <w:t xml:space="preserve">Moderator would like to </w:t>
      </w:r>
      <w:r w:rsidR="001D3CE8" w:rsidRPr="00CF277F">
        <w:rPr>
          <w:rFonts w:eastAsia="宋体"/>
          <w:color w:val="0070C0"/>
          <w:szCs w:val="24"/>
          <w:lang w:eastAsia="zh-CN"/>
        </w:rPr>
        <w:t xml:space="preserve">suggest companies to provide more comments </w:t>
      </w:r>
    </w:p>
    <w:p w14:paraId="5F6D7035" w14:textId="3B5BA2DB" w:rsidR="00950F4B" w:rsidRPr="00126709" w:rsidRDefault="00950F4B" w:rsidP="00126709">
      <w:pPr>
        <w:spacing w:after="120"/>
        <w:rPr>
          <w:color w:val="0070C0"/>
          <w:szCs w:val="24"/>
          <w:lang w:eastAsia="zh-CN"/>
        </w:rPr>
      </w:pPr>
    </w:p>
    <w:p w14:paraId="5D028308" w14:textId="77777777" w:rsidR="00C25405" w:rsidRDefault="00C25405" w:rsidP="00C25405">
      <w:pPr>
        <w:rPr>
          <w:rFonts w:eastAsia="Malgun Gothic"/>
          <w:b/>
          <w:color w:val="0070C0"/>
          <w:u w:val="single"/>
          <w:lang w:eastAsia="ko-KR"/>
        </w:rPr>
      </w:pPr>
    </w:p>
    <w:p w14:paraId="0DA98215" w14:textId="258B51B2" w:rsidR="00A55F15" w:rsidRDefault="00A55F15" w:rsidP="00A55F15">
      <w:pPr>
        <w:rPr>
          <w:b/>
          <w:color w:val="0070C0"/>
          <w:u w:val="single"/>
          <w:lang w:eastAsia="ko-KR"/>
        </w:rPr>
      </w:pPr>
      <w:r w:rsidRPr="00805BE8">
        <w:rPr>
          <w:b/>
          <w:color w:val="0070C0"/>
          <w:u w:val="single"/>
          <w:lang w:eastAsia="ko-KR"/>
        </w:rPr>
        <w:t>Issue 1-</w:t>
      </w:r>
      <w:r w:rsidR="001D3CE8">
        <w:rPr>
          <w:b/>
          <w:color w:val="0070C0"/>
          <w:u w:val="single"/>
          <w:lang w:eastAsia="ko-KR"/>
        </w:rPr>
        <w:t>3</w:t>
      </w:r>
      <w:r w:rsidR="00C00EE2">
        <w:rPr>
          <w:b/>
          <w:color w:val="0070C0"/>
          <w:u w:val="single"/>
          <w:lang w:eastAsia="ko-KR"/>
        </w:rPr>
        <w:t>-</w:t>
      </w:r>
      <w:r w:rsidR="001D3CE8">
        <w:rPr>
          <w:b/>
          <w:color w:val="0070C0"/>
          <w:u w:val="single"/>
          <w:lang w:eastAsia="ko-KR"/>
        </w:rPr>
        <w:t>2-5</w:t>
      </w:r>
      <w:r w:rsidR="00C00EE2">
        <w:rPr>
          <w:b/>
          <w:color w:val="0070C0"/>
          <w:u w:val="single"/>
          <w:lang w:eastAsia="ko-KR"/>
        </w:rPr>
        <w:t>: Test</w:t>
      </w:r>
      <w:r>
        <w:rPr>
          <w:b/>
          <w:color w:val="0070C0"/>
          <w:u w:val="single"/>
          <w:lang w:eastAsia="ko-KR"/>
        </w:rPr>
        <w:t xml:space="preserve"> configuration for PDSCH with non-overlapping summary</w:t>
      </w:r>
    </w:p>
    <w:p w14:paraId="3AF01C79" w14:textId="77777777" w:rsidR="00A55F15" w:rsidRPr="00805BE8" w:rsidRDefault="00A55F15" w:rsidP="00A55F1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8811451" w14:textId="63350FB1" w:rsidR="00A55F15" w:rsidRDefault="00A55F15" w:rsidP="00A55F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w:t>
      </w:r>
    </w:p>
    <w:p w14:paraId="3AF9B09B" w14:textId="053D2F15" w:rsidR="00A55F15" w:rsidRDefault="00A55F15" w:rsidP="00A55F1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PDCCH configuration </w:t>
      </w:r>
    </w:p>
    <w:p w14:paraId="60927576" w14:textId="04376F2D" w:rsidR="00A55F15" w:rsidRPr="00A55F15" w:rsidRDefault="00A55F15" w:rsidP="00A55F15">
      <w:pPr>
        <w:pStyle w:val="afe"/>
        <w:numPr>
          <w:ilvl w:val="0"/>
          <w:numId w:val="24"/>
        </w:numPr>
        <w:ind w:firstLineChars="0"/>
        <w:rPr>
          <w:rFonts w:eastAsia="宋体"/>
          <w:color w:val="0070C0"/>
          <w:szCs w:val="24"/>
          <w:lang w:eastAsia="zh-CN"/>
        </w:rPr>
      </w:pPr>
      <w:r w:rsidRPr="00A55F15">
        <w:t xml:space="preserve"> </w:t>
      </w:r>
      <w:r w:rsidRPr="00A55F15">
        <w:rPr>
          <w:rFonts w:eastAsia="宋体"/>
          <w:color w:val="0070C0"/>
          <w:szCs w:val="24"/>
          <w:lang w:eastAsia="zh-CN"/>
        </w:rPr>
        <w:t>CORESETPoolIndex = 0, 1, each with one CORESET configured for each PDCCH</w:t>
      </w:r>
    </w:p>
    <w:p w14:paraId="4EED490A" w14:textId="05D3B066" w:rsid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Symbols for PDCCH: 0, 1</w:t>
      </w:r>
    </w:p>
    <w:p w14:paraId="62E0C5E9" w14:textId="6C16BF0A" w:rsidR="00BC701E" w:rsidRPr="00BC701E" w:rsidRDefault="00BC701E" w:rsidP="00BC701E">
      <w:pPr>
        <w:pStyle w:val="afe"/>
        <w:numPr>
          <w:ilvl w:val="0"/>
          <w:numId w:val="26"/>
        </w:numPr>
        <w:ind w:firstLineChars="0"/>
        <w:rPr>
          <w:rFonts w:eastAsia="宋体"/>
          <w:color w:val="0070C0"/>
          <w:szCs w:val="24"/>
          <w:lang w:eastAsia="zh-CN"/>
        </w:rPr>
      </w:pPr>
      <w:r w:rsidRPr="00BC701E">
        <w:rPr>
          <w:rFonts w:eastAsia="宋体"/>
          <w:color w:val="0070C0"/>
          <w:szCs w:val="24"/>
          <w:lang w:eastAsia="zh-CN"/>
        </w:rPr>
        <w:t>Number of PRB, Half of the channel bandwidth with contiguous RB allocation and non-interleaved CCE-to-REG mapping</w:t>
      </w:r>
    </w:p>
    <w:p w14:paraId="2522FC31" w14:textId="07585DBF" w:rsidR="00BC701E" w:rsidRDefault="00BC701E" w:rsidP="00BC701E">
      <w:pPr>
        <w:pStyle w:val="afe"/>
        <w:numPr>
          <w:ilvl w:val="0"/>
          <w:numId w:val="26"/>
        </w:numPr>
        <w:ind w:firstLineChars="0"/>
        <w:rPr>
          <w:rFonts w:eastAsia="宋体"/>
          <w:color w:val="0070C0"/>
          <w:szCs w:val="24"/>
          <w:lang w:eastAsia="zh-CN"/>
        </w:rPr>
      </w:pPr>
      <w:r>
        <w:rPr>
          <w:rFonts w:eastAsia="宋体" w:hint="eastAsia"/>
          <w:color w:val="0070C0"/>
          <w:szCs w:val="24"/>
          <w:lang w:eastAsia="zh-CN"/>
        </w:rPr>
        <w:t>K</w:t>
      </w:r>
      <w:r>
        <w:rPr>
          <w:rFonts w:eastAsia="宋体"/>
          <w:color w:val="0070C0"/>
          <w:szCs w:val="24"/>
          <w:lang w:eastAsia="zh-CN"/>
        </w:rPr>
        <w:t>0=0</w:t>
      </w:r>
    </w:p>
    <w:p w14:paraId="7895B6E9" w14:textId="3444B880" w:rsidR="00A55F15" w:rsidRP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AL=8</w:t>
      </w:r>
    </w:p>
    <w:p w14:paraId="1743EB0F" w14:textId="3C03CB29" w:rsidR="00A55F15" w:rsidRDefault="00A55F15" w:rsidP="00A55F1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configuration for each TRP</w:t>
      </w:r>
    </w:p>
    <w:p w14:paraId="392E5A62" w14:textId="29E0ACD5" w:rsidR="00C00EE2" w:rsidRDefault="00C00EE2" w:rsidP="00C00EE2">
      <w:pPr>
        <w:pStyle w:val="afe"/>
        <w:numPr>
          <w:ilvl w:val="0"/>
          <w:numId w:val="24"/>
        </w:numPr>
        <w:ind w:firstLineChars="0"/>
        <w:rPr>
          <w:rFonts w:eastAsia="宋体"/>
          <w:color w:val="0070C0"/>
          <w:szCs w:val="24"/>
          <w:lang w:eastAsia="zh-CN"/>
        </w:rPr>
      </w:pPr>
      <w:r>
        <w:rPr>
          <w:rFonts w:eastAsia="宋体"/>
          <w:color w:val="0070C0"/>
          <w:szCs w:val="24"/>
          <w:lang w:eastAsia="zh-CN"/>
        </w:rPr>
        <w:t>PDSCH resource mapping type: Type A</w:t>
      </w:r>
    </w:p>
    <w:p w14:paraId="2B534005" w14:textId="03CFF73E" w:rsidR="00C00EE2" w:rsidRDefault="00C00EE2" w:rsidP="00C00EE2">
      <w:pPr>
        <w:pStyle w:val="afe"/>
        <w:numPr>
          <w:ilvl w:val="0"/>
          <w:numId w:val="24"/>
        </w:numPr>
        <w:ind w:firstLineChars="0"/>
        <w:rPr>
          <w:rFonts w:eastAsia="宋体"/>
          <w:color w:val="0070C0"/>
          <w:szCs w:val="24"/>
          <w:lang w:eastAsia="zh-CN"/>
        </w:rPr>
      </w:pPr>
      <w:r>
        <w:rPr>
          <w:rFonts w:eastAsia="宋体"/>
          <w:color w:val="0070C0"/>
          <w:szCs w:val="24"/>
          <w:lang w:eastAsia="zh-CN"/>
        </w:rPr>
        <w:t>R</w:t>
      </w:r>
      <w:r w:rsidRPr="00C00EE2">
        <w:rPr>
          <w:rFonts w:eastAsia="宋体"/>
          <w:color w:val="0070C0"/>
          <w:szCs w:val="24"/>
          <w:lang w:eastAsia="zh-CN"/>
        </w:rPr>
        <w:t>esource allocation type: Type 1</w:t>
      </w:r>
    </w:p>
    <w:p w14:paraId="1D999D3B" w14:textId="77777777" w:rsidR="00C00EE2" w:rsidRPr="00C00EE2" w:rsidRDefault="00C00EE2" w:rsidP="00C00EE2">
      <w:pPr>
        <w:pStyle w:val="afe"/>
        <w:numPr>
          <w:ilvl w:val="0"/>
          <w:numId w:val="24"/>
        </w:numPr>
        <w:ind w:firstLineChars="0"/>
        <w:rPr>
          <w:rFonts w:eastAsia="宋体"/>
          <w:color w:val="0070C0"/>
          <w:szCs w:val="24"/>
          <w:lang w:eastAsia="zh-CN"/>
        </w:rPr>
      </w:pPr>
      <w:r w:rsidRPr="00C00EE2">
        <w:rPr>
          <w:rFonts w:eastAsia="宋体"/>
          <w:color w:val="0070C0"/>
          <w:szCs w:val="24"/>
          <w:lang w:eastAsia="zh-CN"/>
        </w:rPr>
        <w:t>DM-RS: DM-RS configuration type 1 with single-symbol DM-RS: 1+1</w:t>
      </w:r>
    </w:p>
    <w:p w14:paraId="2B0628BD" w14:textId="77777777" w:rsidR="00C00EE2" w:rsidRPr="00BC701E" w:rsidRDefault="00C00EE2" w:rsidP="00BC701E">
      <w:pPr>
        <w:pStyle w:val="afe"/>
        <w:numPr>
          <w:ilvl w:val="0"/>
          <w:numId w:val="24"/>
        </w:numPr>
        <w:ind w:firstLineChars="0"/>
        <w:rPr>
          <w:rFonts w:eastAsia="宋体"/>
          <w:color w:val="0070C0"/>
          <w:szCs w:val="24"/>
          <w:lang w:eastAsia="zh-CN"/>
        </w:rPr>
      </w:pPr>
      <w:r w:rsidRPr="00BC701E">
        <w:rPr>
          <w:rFonts w:eastAsia="宋体"/>
          <w:color w:val="0070C0"/>
          <w:szCs w:val="24"/>
          <w:lang w:eastAsia="zh-CN"/>
        </w:rPr>
        <w:t>Antenna ports indexes: such as {1000,1001} and {1002,1003}, i.e. different CDM groups for two TRPs</w:t>
      </w:r>
    </w:p>
    <w:p w14:paraId="5C4CB686" w14:textId="4A164BFC" w:rsidR="00C00EE2" w:rsidRDefault="00BC701E" w:rsidP="00C00EE2">
      <w:pPr>
        <w:pStyle w:val="afe"/>
        <w:numPr>
          <w:ilvl w:val="0"/>
          <w:numId w:val="24"/>
        </w:numPr>
        <w:ind w:firstLineChars="0"/>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taring symbol (S): 2</w:t>
      </w:r>
    </w:p>
    <w:p w14:paraId="546DD69E" w14:textId="2826EDD5" w:rsidR="00BC701E" w:rsidRDefault="00BC701E" w:rsidP="00C00EE2">
      <w:pPr>
        <w:pStyle w:val="afe"/>
        <w:numPr>
          <w:ilvl w:val="0"/>
          <w:numId w:val="24"/>
        </w:numPr>
        <w:ind w:firstLineChars="0"/>
        <w:rPr>
          <w:rFonts w:eastAsia="宋体"/>
          <w:color w:val="0070C0"/>
          <w:szCs w:val="24"/>
          <w:lang w:eastAsia="zh-CN"/>
        </w:rPr>
      </w:pPr>
      <w:r>
        <w:rPr>
          <w:rFonts w:eastAsia="宋体"/>
          <w:color w:val="0070C0"/>
          <w:szCs w:val="24"/>
          <w:lang w:eastAsia="zh-CN"/>
        </w:rPr>
        <w:t>Time duration (L): 12</w:t>
      </w:r>
    </w:p>
    <w:p w14:paraId="1D00FDAE" w14:textId="611D4A4A" w:rsidR="00BC701E" w:rsidRPr="00BC701E" w:rsidRDefault="00BC701E" w:rsidP="00BC701E">
      <w:pPr>
        <w:pStyle w:val="afe"/>
        <w:numPr>
          <w:ilvl w:val="0"/>
          <w:numId w:val="24"/>
        </w:numPr>
        <w:ind w:firstLineChars="0"/>
        <w:rPr>
          <w:rFonts w:eastAsia="宋体"/>
          <w:color w:val="0070C0"/>
          <w:szCs w:val="24"/>
          <w:lang w:eastAsia="zh-CN"/>
        </w:rPr>
      </w:pPr>
      <w:r>
        <w:rPr>
          <w:rFonts w:eastAsia="宋体"/>
          <w:color w:val="0070C0"/>
          <w:szCs w:val="24"/>
          <w:lang w:eastAsia="zh-CN"/>
        </w:rPr>
        <w:t xml:space="preserve">Frequency domain: </w:t>
      </w:r>
      <w:r w:rsidRPr="00BC701E">
        <w:rPr>
          <w:rFonts w:eastAsia="宋体"/>
          <w:color w:val="0070C0"/>
          <w:szCs w:val="24"/>
          <w:lang w:eastAsia="zh-CN"/>
        </w:rPr>
        <w:t>half of the maximum bandwidth by indicating the start resource block</w:t>
      </w:r>
      <w:r>
        <w:rPr>
          <w:rFonts w:eastAsia="宋体"/>
          <w:color w:val="0070C0"/>
          <w:szCs w:val="24"/>
          <w:lang w:eastAsia="zh-CN"/>
        </w:rPr>
        <w:t xml:space="preserve"> </w:t>
      </w:r>
      <w:r w:rsidR="009425F9" w:rsidRPr="0048482F">
        <w:rPr>
          <w:noProof/>
          <w:color w:val="000000"/>
          <w:position w:val="-10"/>
          <w:lang w:eastAsia="en-GB"/>
        </w:rPr>
        <w:object w:dxaOrig="600" w:dyaOrig="300" w14:anchorId="52218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16pt;mso-width-percent:0;mso-height-percent:0;mso-width-percent:0;mso-height-percent:0" o:ole="">
            <v:imagedata r:id="rId9" o:title=""/>
          </v:shape>
          <o:OLEObject Type="Embed" ProgID="Equation.3" ShapeID="_x0000_i1025" DrawAspect="Content" ObjectID="_1649192384" r:id="rId10"/>
        </w:object>
      </w:r>
      <w:r w:rsidRPr="00BC701E">
        <w:rPr>
          <w:rFonts w:eastAsia="宋体"/>
          <w:color w:val="0070C0"/>
          <w:szCs w:val="24"/>
          <w:lang w:eastAsia="zh-CN"/>
        </w:rPr>
        <w:t xml:space="preserve">, the allocated resource blocks </w:t>
      </w:r>
      <w:r w:rsidR="009425F9" w:rsidRPr="0048482F">
        <w:rPr>
          <w:noProof/>
          <w:color w:val="000000"/>
          <w:position w:val="-10"/>
          <w:lang w:eastAsia="en-GB"/>
        </w:rPr>
        <w:object w:dxaOrig="440" w:dyaOrig="300" w14:anchorId="33BFD363">
          <v:shape id="_x0000_i1026" type="#_x0000_t75" alt="" style="width:22.5pt;height:16pt;mso-width-percent:0;mso-height-percent:0;mso-width-percent:0;mso-height-percent:0" o:ole="">
            <v:imagedata r:id="rId11" o:title=""/>
          </v:shape>
          <o:OLEObject Type="Embed" ProgID="Equation.3" ShapeID="_x0000_i1026" DrawAspect="Content" ObjectID="_1649192385" r:id="rId12"/>
        </w:object>
      </w:r>
    </w:p>
    <w:p w14:paraId="75089041" w14:textId="77777777" w:rsidR="00BC701E" w:rsidRPr="00BC701E" w:rsidRDefault="00BC701E" w:rsidP="00BC701E">
      <w:pPr>
        <w:pStyle w:val="afe"/>
        <w:numPr>
          <w:ilvl w:val="0"/>
          <w:numId w:val="24"/>
        </w:numPr>
        <w:ind w:firstLineChars="0"/>
        <w:rPr>
          <w:rFonts w:eastAsia="宋体"/>
          <w:color w:val="0070C0"/>
          <w:szCs w:val="24"/>
          <w:lang w:eastAsia="zh-CN"/>
        </w:rPr>
      </w:pPr>
      <w:r w:rsidRPr="00BC701E">
        <w:rPr>
          <w:rFonts w:eastAsia="宋体" w:hint="eastAsia"/>
          <w:color w:val="0070C0"/>
          <w:szCs w:val="24"/>
          <w:lang w:eastAsia="zh-CN"/>
        </w:rPr>
        <w:t xml:space="preserve">Layer combination: </w:t>
      </w:r>
      <w:r w:rsidRPr="00BC701E">
        <w:rPr>
          <w:rFonts w:eastAsia="宋体"/>
          <w:color w:val="0070C0"/>
          <w:szCs w:val="24"/>
          <w:lang w:eastAsia="zh-CN"/>
        </w:rPr>
        <w:t>2+2</w:t>
      </w:r>
    </w:p>
    <w:p w14:paraId="787ECCAE" w14:textId="1CF7B3E2" w:rsidR="00BC701E" w:rsidRDefault="00BC701E" w:rsidP="00C00EE2">
      <w:pPr>
        <w:pStyle w:val="afe"/>
        <w:numPr>
          <w:ilvl w:val="0"/>
          <w:numId w:val="24"/>
        </w:numPr>
        <w:ind w:firstLineChars="0"/>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umber of HARQ process</w:t>
      </w:r>
    </w:p>
    <w:p w14:paraId="65BC956E" w14:textId="303BD27F" w:rsid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FR1 FDD (15KHz SCS): 4</w:t>
      </w:r>
    </w:p>
    <w:p w14:paraId="0207161A" w14:textId="42DB61B9" w:rsid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FR1 TDD (15KHz SCS): DDDSU with 8-&gt;6, 6+6=12 HARQ process</w:t>
      </w:r>
    </w:p>
    <w:p w14:paraId="7540DDAE" w14:textId="3A8F49EE" w:rsidR="00BC701E" w:rsidRPr="00A55F15"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69A7414A" w14:textId="532E90E4" w:rsidR="00BC701E" w:rsidRDefault="00BC701E" w:rsidP="00BC701E">
      <w:pPr>
        <w:pStyle w:val="afe"/>
        <w:numPr>
          <w:ilvl w:val="0"/>
          <w:numId w:val="24"/>
        </w:numPr>
        <w:ind w:firstLineChars="0"/>
        <w:rPr>
          <w:rFonts w:eastAsia="宋体"/>
          <w:color w:val="0070C0"/>
          <w:szCs w:val="24"/>
          <w:lang w:eastAsia="zh-CN"/>
        </w:rPr>
      </w:pPr>
      <w:r>
        <w:rPr>
          <w:rFonts w:eastAsia="宋体"/>
          <w:color w:val="0070C0"/>
          <w:szCs w:val="24"/>
          <w:lang w:eastAsia="zh-CN"/>
        </w:rPr>
        <w:t>Time offset and frequency offset</w:t>
      </w:r>
    </w:p>
    <w:p w14:paraId="629A796F" w14:textId="26E3C730" w:rsid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Timing offset: 3 us for 15KHz SCS, 1.5 us for 30KHz SCS</w:t>
      </w:r>
    </w:p>
    <w:p w14:paraId="0207E280" w14:textId="4AF72D16" w:rsidR="00A55F15" w:rsidRP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Frequency offset: 300Hz for 15KHz SCS, 600Hz for 30KHz SCS</w:t>
      </w:r>
    </w:p>
    <w:p w14:paraId="7AF53067" w14:textId="22C7BD23" w:rsidR="00A55F15" w:rsidRPr="00805BE8" w:rsidRDefault="00A55F15" w:rsidP="00A55F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2B4EDC7A" w14:textId="77777777" w:rsidR="00A55F15" w:rsidRPr="00805BE8" w:rsidRDefault="00A55F15" w:rsidP="00A55F1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B6CEDF2" w14:textId="13131E4E" w:rsidR="00A55F15" w:rsidRPr="00805D7F" w:rsidRDefault="00805D7F" w:rsidP="00805D7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1D3CE8" w:rsidRPr="00805D7F">
        <w:rPr>
          <w:rFonts w:eastAsia="宋体"/>
          <w:color w:val="0070C0"/>
          <w:szCs w:val="24"/>
          <w:lang w:eastAsia="zh-CN"/>
        </w:rPr>
        <w:t xml:space="preserve"> discuss</w:t>
      </w:r>
      <w:r w:rsidR="00B20470">
        <w:rPr>
          <w:rFonts w:eastAsia="宋体"/>
          <w:color w:val="0070C0"/>
          <w:szCs w:val="24"/>
          <w:lang w:eastAsia="zh-CN"/>
        </w:rPr>
        <w:t>es</w:t>
      </w:r>
      <w:r w:rsidR="001D3CE8" w:rsidRPr="00805D7F">
        <w:rPr>
          <w:rFonts w:eastAsia="宋体"/>
          <w:color w:val="0070C0"/>
          <w:szCs w:val="24"/>
          <w:lang w:eastAsia="zh-CN"/>
        </w:rPr>
        <w:t xml:space="preserve"> Issue 1-3-2-</w:t>
      </w:r>
      <w:r w:rsidR="00C73500" w:rsidRPr="00805D7F">
        <w:rPr>
          <w:rFonts w:eastAsia="宋体"/>
          <w:color w:val="0070C0"/>
          <w:szCs w:val="24"/>
          <w:lang w:eastAsia="zh-CN"/>
        </w:rPr>
        <w:t>5</w:t>
      </w:r>
      <w:r w:rsidR="001D3CE8" w:rsidRPr="00805D7F">
        <w:rPr>
          <w:rFonts w:eastAsia="宋体"/>
          <w:color w:val="0070C0"/>
          <w:szCs w:val="24"/>
          <w:lang w:eastAsia="zh-CN"/>
        </w:rPr>
        <w:t>. Moderator would like to suggest com</w:t>
      </w:r>
      <w:r>
        <w:rPr>
          <w:rFonts w:eastAsia="宋体"/>
          <w:color w:val="0070C0"/>
          <w:szCs w:val="24"/>
          <w:lang w:eastAsia="zh-CN"/>
        </w:rPr>
        <w:t>panies to provide more comment on previous issue firstly</w:t>
      </w:r>
    </w:p>
    <w:p w14:paraId="654BA8A2" w14:textId="77777777" w:rsidR="00A55F15" w:rsidRDefault="00A55F15" w:rsidP="00C25405">
      <w:pPr>
        <w:rPr>
          <w:rFonts w:eastAsia="Malgun Gothic"/>
          <w:b/>
          <w:color w:val="0070C0"/>
          <w:u w:val="single"/>
          <w:lang w:eastAsia="ko-KR"/>
        </w:rPr>
      </w:pPr>
    </w:p>
    <w:p w14:paraId="0BFAE33B" w14:textId="77777777" w:rsidR="00123294" w:rsidRPr="00123294" w:rsidRDefault="00123294" w:rsidP="00123294">
      <w:pPr>
        <w:rPr>
          <w:rFonts w:eastAsia="Malgun Gothic"/>
          <w:b/>
          <w:color w:val="0070C0"/>
          <w:u w:val="single"/>
          <w:lang w:eastAsia="ko-KR"/>
        </w:rPr>
      </w:pPr>
    </w:p>
    <w:p w14:paraId="1728C7CE" w14:textId="1768668D" w:rsidR="00123294" w:rsidRDefault="00123294" w:rsidP="00123294">
      <w:pPr>
        <w:rPr>
          <w:b/>
          <w:color w:val="0070C0"/>
          <w:u w:val="single"/>
          <w:lang w:eastAsia="ko-KR"/>
        </w:rPr>
      </w:pPr>
      <w:r>
        <w:rPr>
          <w:b/>
          <w:color w:val="0070C0"/>
          <w:u w:val="single"/>
          <w:lang w:eastAsia="ko-KR"/>
        </w:rPr>
        <w:t>Issue 1-3-</w:t>
      </w:r>
      <w:r w:rsidR="001D3CE8">
        <w:rPr>
          <w:b/>
          <w:color w:val="0070C0"/>
          <w:u w:val="single"/>
          <w:lang w:eastAsia="ko-KR"/>
        </w:rPr>
        <w:t>3</w:t>
      </w:r>
      <w:r>
        <w:rPr>
          <w:b/>
          <w:color w:val="0070C0"/>
          <w:u w:val="single"/>
          <w:lang w:eastAsia="ko-KR"/>
        </w:rPr>
        <w:t xml:space="preserve">: Test parameters for partial-overlapping scheduling </w:t>
      </w:r>
      <w:r w:rsidR="001D3CE8">
        <w:rPr>
          <w:b/>
          <w:color w:val="0070C0"/>
          <w:u w:val="single"/>
          <w:lang w:eastAsia="ko-KR"/>
        </w:rPr>
        <w:t>(if agreed)</w:t>
      </w:r>
    </w:p>
    <w:p w14:paraId="4F294D25" w14:textId="76DC9164" w:rsidR="00123294" w:rsidRPr="00805BE8" w:rsidRDefault="00123294" w:rsidP="00123294">
      <w:pPr>
        <w:rPr>
          <w:b/>
          <w:color w:val="0070C0"/>
          <w:u w:val="single"/>
          <w:lang w:eastAsia="ko-KR"/>
        </w:rPr>
      </w:pPr>
      <w:r>
        <w:rPr>
          <w:b/>
          <w:color w:val="0070C0"/>
          <w:u w:val="single"/>
          <w:lang w:eastAsia="ko-KR"/>
        </w:rPr>
        <w:t>Issue 1-3-</w:t>
      </w:r>
      <w:r w:rsidR="001D3CE8">
        <w:rPr>
          <w:b/>
          <w:color w:val="0070C0"/>
          <w:u w:val="single"/>
          <w:lang w:eastAsia="ko-KR"/>
        </w:rPr>
        <w:t>3-1</w:t>
      </w:r>
      <w:r>
        <w:rPr>
          <w:b/>
          <w:color w:val="0070C0"/>
          <w:u w:val="single"/>
          <w:lang w:eastAsia="ko-KR"/>
        </w:rPr>
        <w:t xml:space="preserve">: layer combination </w:t>
      </w:r>
    </w:p>
    <w:p w14:paraId="453851A1" w14:textId="77777777" w:rsidR="00123294" w:rsidRPr="00805BE8" w:rsidRDefault="00123294" w:rsidP="001232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CA05473" w14:textId="22900FEA" w:rsidR="00123294" w:rsidRPr="00805BE8" w:rsidRDefault="00123294" w:rsidP="001232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 (Samsung)</w:t>
      </w:r>
    </w:p>
    <w:p w14:paraId="4DD473C7" w14:textId="5817EAAD" w:rsidR="00123294" w:rsidRPr="00805BE8" w:rsidRDefault="00123294" w:rsidP="001232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1D3CE8">
        <w:rPr>
          <w:rFonts w:eastAsia="宋体"/>
          <w:color w:val="0070C0"/>
          <w:szCs w:val="24"/>
          <w:lang w:eastAsia="zh-CN"/>
        </w:rPr>
        <w:t>TBA</w:t>
      </w:r>
    </w:p>
    <w:p w14:paraId="6A6A7561" w14:textId="77777777" w:rsidR="00123294" w:rsidRPr="00805BE8" w:rsidRDefault="00123294" w:rsidP="001232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4FAFA9" w14:textId="09E58D9E" w:rsidR="005B77A9" w:rsidRPr="006E7674" w:rsidRDefault="00AE3791" w:rsidP="005B7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5B77A9" w:rsidRPr="001D3CE8">
        <w:rPr>
          <w:rFonts w:eastAsia="宋体"/>
          <w:color w:val="0070C0"/>
          <w:szCs w:val="24"/>
          <w:lang w:eastAsia="zh-CN"/>
        </w:rPr>
        <w:t xml:space="preserve"> discuss</w:t>
      </w:r>
      <w:r w:rsidR="00B20470">
        <w:rPr>
          <w:rFonts w:eastAsia="宋体"/>
          <w:color w:val="0070C0"/>
          <w:szCs w:val="24"/>
          <w:lang w:eastAsia="zh-CN"/>
        </w:rPr>
        <w:t>es</w:t>
      </w:r>
      <w:r w:rsidR="005B77A9" w:rsidRPr="001D3CE8">
        <w:rPr>
          <w:rFonts w:eastAsia="宋体"/>
          <w:color w:val="0070C0"/>
          <w:szCs w:val="24"/>
          <w:lang w:eastAsia="zh-CN"/>
        </w:rPr>
        <w:t xml:space="preserve"> Issue 1-3-</w:t>
      </w:r>
      <w:r w:rsidR="005B77A9">
        <w:rPr>
          <w:rFonts w:eastAsia="宋体"/>
          <w:color w:val="0070C0"/>
          <w:szCs w:val="24"/>
          <w:lang w:eastAsia="zh-CN"/>
        </w:rPr>
        <w:t>3</w:t>
      </w:r>
      <w:r w:rsidR="005B77A9" w:rsidRPr="001D3CE8">
        <w:rPr>
          <w:rFonts w:eastAsia="宋体"/>
          <w:color w:val="0070C0"/>
          <w:szCs w:val="24"/>
          <w:lang w:eastAsia="zh-CN"/>
        </w:rPr>
        <w:t>-</w:t>
      </w:r>
      <w:r w:rsidR="005B77A9">
        <w:rPr>
          <w:rFonts w:eastAsia="宋体"/>
          <w:color w:val="0070C0"/>
          <w:szCs w:val="24"/>
          <w:lang w:eastAsia="zh-CN"/>
        </w:rPr>
        <w:t>1</w:t>
      </w:r>
      <w:r w:rsidR="005B77A9" w:rsidRPr="001D3CE8">
        <w:rPr>
          <w:rFonts w:eastAsia="宋体"/>
          <w:color w:val="0070C0"/>
          <w:szCs w:val="24"/>
          <w:lang w:eastAsia="zh-CN"/>
        </w:rPr>
        <w:t>.</w:t>
      </w:r>
      <w:r w:rsidR="005B77A9">
        <w:rPr>
          <w:rFonts w:eastAsia="宋体"/>
          <w:color w:val="0070C0"/>
          <w:szCs w:val="24"/>
          <w:lang w:eastAsia="zh-CN"/>
        </w:rPr>
        <w:t xml:space="preserve"> </w:t>
      </w:r>
      <w:r w:rsidR="005B77A9" w:rsidRPr="00094150">
        <w:rPr>
          <w:rFonts w:eastAsia="宋体"/>
          <w:color w:val="0070C0"/>
          <w:szCs w:val="24"/>
          <w:lang w:eastAsia="zh-CN"/>
        </w:rPr>
        <w:t xml:space="preserve">Moderator would like to </w:t>
      </w:r>
      <w:r w:rsidR="005B77A9" w:rsidRPr="00CF277F">
        <w:rPr>
          <w:rFonts w:eastAsia="宋体"/>
          <w:color w:val="0070C0"/>
          <w:szCs w:val="24"/>
          <w:lang w:eastAsia="zh-CN"/>
        </w:rPr>
        <w:t xml:space="preserve">suggest companies to provide more comments </w:t>
      </w:r>
    </w:p>
    <w:p w14:paraId="1125ED26" w14:textId="11020A3E" w:rsidR="00123294" w:rsidRPr="005B77A9" w:rsidRDefault="00123294" w:rsidP="005B77A9">
      <w:pPr>
        <w:spacing w:after="120"/>
        <w:rPr>
          <w:color w:val="0070C0"/>
          <w:szCs w:val="24"/>
          <w:lang w:eastAsia="zh-CN"/>
        </w:rPr>
      </w:pPr>
    </w:p>
    <w:p w14:paraId="32EC067B" w14:textId="77777777" w:rsidR="00123294" w:rsidRPr="00123294" w:rsidRDefault="00123294" w:rsidP="00123294">
      <w:pPr>
        <w:rPr>
          <w:rFonts w:eastAsia="Malgun Gothic"/>
          <w:b/>
          <w:color w:val="0070C0"/>
          <w:u w:val="single"/>
          <w:lang w:eastAsia="ko-KR"/>
        </w:rPr>
      </w:pPr>
    </w:p>
    <w:p w14:paraId="6FF1C27D" w14:textId="45736EEF" w:rsidR="00123294" w:rsidRPr="00805BE8" w:rsidRDefault="001D3CE8" w:rsidP="00123294">
      <w:pPr>
        <w:rPr>
          <w:b/>
          <w:color w:val="0070C0"/>
          <w:u w:val="single"/>
          <w:lang w:eastAsia="ko-KR"/>
        </w:rPr>
      </w:pPr>
      <w:r>
        <w:rPr>
          <w:b/>
          <w:color w:val="0070C0"/>
          <w:u w:val="single"/>
          <w:lang w:eastAsia="ko-KR"/>
        </w:rPr>
        <w:t>Issue 1-3-3-2</w:t>
      </w:r>
      <w:r w:rsidR="00123294">
        <w:rPr>
          <w:b/>
          <w:color w:val="0070C0"/>
          <w:u w:val="single"/>
          <w:lang w:eastAsia="ko-KR"/>
        </w:rPr>
        <w:t>: Timing offset</w:t>
      </w:r>
      <w:r w:rsidR="001738C0">
        <w:rPr>
          <w:b/>
          <w:color w:val="0070C0"/>
          <w:u w:val="single"/>
          <w:lang w:eastAsia="ko-KR"/>
        </w:rPr>
        <w:t xml:space="preserve"> for partial -overlapping scheduling</w:t>
      </w:r>
      <w:r w:rsidR="00123294">
        <w:rPr>
          <w:b/>
          <w:color w:val="0070C0"/>
          <w:u w:val="single"/>
          <w:lang w:eastAsia="ko-KR"/>
        </w:rPr>
        <w:t xml:space="preserve"> </w:t>
      </w:r>
    </w:p>
    <w:p w14:paraId="28BF310B" w14:textId="77777777" w:rsidR="00123294" w:rsidRPr="00805BE8" w:rsidRDefault="00123294" w:rsidP="001232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9C941BF" w14:textId="3569F82D" w:rsidR="00123294" w:rsidRDefault="00123294" w:rsidP="001232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(Samsung):</w:t>
      </w:r>
      <w:r w:rsidR="001D3CE8">
        <w:rPr>
          <w:rFonts w:eastAsia="宋体"/>
          <w:color w:val="0070C0"/>
          <w:szCs w:val="24"/>
          <w:lang w:eastAsia="zh-CN"/>
        </w:rPr>
        <w:t xml:space="preserve"> </w:t>
      </w:r>
      <m:oMath>
        <m:r>
          <m:rPr>
            <m:sty m:val="p"/>
          </m:rPr>
          <w:rPr>
            <w:rFonts w:ascii="Cambria Math" w:eastAsia="Cambria Math" w:hAnsi="Cambria Math" w:cs="Calibri"/>
          </w:rPr>
          <m:t>∆t=</m:t>
        </m:r>
        <m:sSup>
          <m:sSupPr>
            <m:ctrlPr>
              <w:rPr>
                <w:rFonts w:ascii="Cambria Math" w:eastAsia="Cambria Math" w:hAnsi="Cambria Math" w:cs="Calibri"/>
                <w:lang w:eastAsia="zh-CN"/>
              </w:rPr>
            </m:ctrlPr>
          </m:sSupPr>
          <m:e>
            <m:r>
              <m:rPr>
                <m:sty m:val="p"/>
              </m:rPr>
              <w:rPr>
                <w:rFonts w:ascii="Cambria Math" w:eastAsia="Cambria Math" w:hAnsi="Cambria Math" w:cs="Calibri"/>
              </w:rPr>
              <m:t>2</m:t>
            </m:r>
          </m:e>
          <m:sup>
            <m:r>
              <m:rPr>
                <m:sty m:val="p"/>
              </m:rPr>
              <w:rPr>
                <w:rFonts w:ascii="Cambria Math" w:eastAsia="Cambria Math" w:hAnsi="Cambria Math" w:cs="Calibri"/>
              </w:rPr>
              <m:t>-μ</m:t>
            </m:r>
          </m:sup>
        </m:sSup>
        <m:r>
          <m:rPr>
            <m:sty m:val="p"/>
          </m:rPr>
          <w:rPr>
            <w:rFonts w:ascii="Cambria Math" w:eastAsia="Cambria Math" w:hAnsi="Cambria Math" w:cs="Calibri"/>
          </w:rPr>
          <m:t>∆</m:t>
        </m:r>
        <m:sSub>
          <m:sSubPr>
            <m:ctrlPr>
              <w:rPr>
                <w:rFonts w:ascii="Cambria Math" w:eastAsia="Cambria Math" w:hAnsi="Cambria Math" w:cs="Calibri"/>
                <w:lang w:eastAsia="zh-CN"/>
              </w:rPr>
            </m:ctrlPr>
          </m:sSubPr>
          <m:e>
            <m:r>
              <m:rPr>
                <m:sty m:val="p"/>
              </m:rPr>
              <w:rPr>
                <w:rFonts w:ascii="Cambria Math" w:eastAsia="Cambria Math" w:hAnsi="Cambria Math" w:cs="Calibri"/>
              </w:rPr>
              <m:t>t</m:t>
            </m:r>
          </m:e>
          <m:sub>
            <m:r>
              <m:rPr>
                <m:sty m:val="p"/>
              </m:rPr>
              <w:rPr>
                <w:rFonts w:ascii="Cambria Math" w:eastAsia="Cambria Math" w:hAnsi="Cambria Math" w:cs="Calibri"/>
              </w:rPr>
              <m:t>1</m:t>
            </m:r>
          </m:sub>
        </m:sSub>
        <m:r>
          <m:rPr>
            <m:sty m:val="p"/>
          </m:rPr>
          <w:rPr>
            <w:rFonts w:ascii="Cambria Math" w:eastAsia="Cambria Math" w:hAnsi="Cambria Math" w:cs="Calibri"/>
          </w:rPr>
          <m:t xml:space="preserve"> , ∆</m:t>
        </m:r>
        <m:sSub>
          <m:sSubPr>
            <m:ctrlPr>
              <w:rPr>
                <w:rFonts w:ascii="Cambria Math" w:eastAsia="Cambria Math" w:hAnsi="Cambria Math" w:cs="Calibri"/>
                <w:lang w:eastAsia="zh-CN"/>
              </w:rPr>
            </m:ctrlPr>
          </m:sSubPr>
          <m:e>
            <m:r>
              <m:rPr>
                <m:sty m:val="p"/>
              </m:rPr>
              <w:rPr>
                <w:rFonts w:ascii="Cambria Math" w:eastAsia="Cambria Math" w:hAnsi="Cambria Math" w:cs="Calibri"/>
              </w:rPr>
              <m:t>t</m:t>
            </m:r>
          </m:e>
          <m:sub>
            <m:r>
              <m:rPr>
                <m:sty m:val="p"/>
              </m:rPr>
              <w:rPr>
                <w:rFonts w:ascii="Cambria Math" w:eastAsia="Cambria Math" w:hAnsi="Cambria Math" w:cs="Calibri"/>
              </w:rPr>
              <m:t>1</m:t>
            </m:r>
          </m:sub>
        </m:sSub>
        <m:r>
          <m:rPr>
            <m:sty m:val="p"/>
          </m:rPr>
          <w:rPr>
            <w:rFonts w:ascii="Cambria Math" w:eastAsia="Cambria Math" w:hAnsi="Cambria Math" w:cs="Calibri"/>
          </w:rPr>
          <m:t>=-0.5us</m:t>
        </m:r>
      </m:oMath>
    </w:p>
    <w:p w14:paraId="47784316" w14:textId="3307DC2C" w:rsidR="001D3CE8" w:rsidRDefault="001D3CE8" w:rsidP="001D3CE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-0.5 us</w:t>
      </w:r>
    </w:p>
    <w:p w14:paraId="6BB27BC8" w14:textId="4F9652A9" w:rsidR="001D3CE8" w:rsidRDefault="001D3CE8" w:rsidP="001D3CE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-0.25 us</w:t>
      </w:r>
    </w:p>
    <w:p w14:paraId="5F54FC10" w14:textId="02177D76" w:rsidR="00123294" w:rsidRPr="001D3CE8" w:rsidRDefault="001D3CE8" w:rsidP="001D3CE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-0.0625 us</w:t>
      </w:r>
    </w:p>
    <w:p w14:paraId="48EC128E" w14:textId="16781519" w:rsidR="00123294" w:rsidRPr="00805BE8" w:rsidRDefault="00123294" w:rsidP="001232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1D3CE8">
        <w:rPr>
          <w:rFonts w:eastAsia="宋体"/>
          <w:color w:val="0070C0"/>
          <w:szCs w:val="24"/>
          <w:lang w:eastAsia="zh-CN"/>
        </w:rPr>
        <w:t>TBA</w:t>
      </w:r>
    </w:p>
    <w:p w14:paraId="2390A715" w14:textId="77777777" w:rsidR="00123294" w:rsidRPr="00805BE8" w:rsidRDefault="00123294" w:rsidP="001232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003E9C6" w14:textId="51839AD2" w:rsidR="001738C0" w:rsidRPr="006E7674"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D3CE8">
        <w:rPr>
          <w:rFonts w:eastAsia="宋体"/>
          <w:color w:val="0070C0"/>
          <w:szCs w:val="24"/>
          <w:lang w:eastAsia="zh-CN"/>
        </w:rPr>
        <w:t xml:space="preserve">1 </w:t>
      </w:r>
      <w:r w:rsidR="00AE3791">
        <w:rPr>
          <w:rFonts w:eastAsia="宋体"/>
          <w:color w:val="0070C0"/>
          <w:szCs w:val="24"/>
          <w:lang w:eastAsia="zh-CN"/>
        </w:rPr>
        <w:t>company</w:t>
      </w:r>
      <w:r w:rsidR="00AE3791" w:rsidRPr="001D3CE8">
        <w:rPr>
          <w:rFonts w:eastAsia="宋体"/>
          <w:color w:val="0070C0"/>
          <w:szCs w:val="24"/>
          <w:lang w:eastAsia="zh-CN"/>
        </w:rPr>
        <w:t xml:space="preserve"> </w:t>
      </w:r>
      <w:r w:rsidRPr="001D3CE8">
        <w:rPr>
          <w:rFonts w:eastAsia="宋体"/>
          <w:color w:val="0070C0"/>
          <w:szCs w:val="24"/>
          <w:lang w:eastAsia="zh-CN"/>
        </w:rPr>
        <w:t>discuss</w:t>
      </w:r>
      <w:r w:rsidR="00B20470">
        <w:rPr>
          <w:rFonts w:eastAsia="宋体"/>
          <w:color w:val="0070C0"/>
          <w:szCs w:val="24"/>
          <w:lang w:eastAsia="zh-CN"/>
        </w:rPr>
        <w:t>es</w:t>
      </w:r>
      <w:r w:rsidRPr="001D3CE8">
        <w:rPr>
          <w:rFonts w:eastAsia="宋体"/>
          <w:color w:val="0070C0"/>
          <w:szCs w:val="24"/>
          <w:lang w:eastAsia="zh-CN"/>
        </w:rPr>
        <w:t xml:space="preserve"> Issue 1-3-</w:t>
      </w:r>
      <w:r>
        <w:rPr>
          <w:rFonts w:eastAsia="宋体"/>
          <w:color w:val="0070C0"/>
          <w:szCs w:val="24"/>
          <w:lang w:eastAsia="zh-CN"/>
        </w:rPr>
        <w:t>3</w:t>
      </w:r>
      <w:r w:rsidRPr="001D3CE8">
        <w:rPr>
          <w:rFonts w:eastAsia="宋体"/>
          <w:color w:val="0070C0"/>
          <w:szCs w:val="24"/>
          <w:lang w:eastAsia="zh-CN"/>
        </w:rPr>
        <w:t>-</w:t>
      </w:r>
      <w:r>
        <w:rPr>
          <w:rFonts w:eastAsia="宋体"/>
          <w:color w:val="0070C0"/>
          <w:szCs w:val="24"/>
          <w:lang w:eastAsia="zh-CN"/>
        </w:rPr>
        <w:t>2</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7EBAC121" w14:textId="77777777" w:rsidR="00BB55AE" w:rsidRPr="001738C0" w:rsidRDefault="00BB55AE" w:rsidP="005B4802">
      <w:pPr>
        <w:rPr>
          <w:i/>
          <w:color w:val="0070C0"/>
          <w:lang w:eastAsia="zh-CN"/>
        </w:rPr>
      </w:pPr>
    </w:p>
    <w:p w14:paraId="2E769647" w14:textId="77777777" w:rsidR="005B77A9" w:rsidRDefault="005B77A9" w:rsidP="005B4802">
      <w:pPr>
        <w:rPr>
          <w:i/>
          <w:color w:val="0070C0"/>
          <w:lang w:eastAsia="zh-CN"/>
        </w:rPr>
      </w:pPr>
    </w:p>
    <w:p w14:paraId="5C389F85" w14:textId="2F2E6C01" w:rsidR="005B77A9" w:rsidRPr="00805BE8" w:rsidRDefault="001738C0" w:rsidP="005B77A9">
      <w:pPr>
        <w:rPr>
          <w:b/>
          <w:color w:val="0070C0"/>
          <w:u w:val="single"/>
          <w:lang w:eastAsia="ko-KR"/>
        </w:rPr>
      </w:pPr>
      <w:r>
        <w:rPr>
          <w:b/>
          <w:color w:val="0070C0"/>
          <w:u w:val="single"/>
          <w:lang w:eastAsia="ko-KR"/>
        </w:rPr>
        <w:t>Issue 1-3-3-3: Frequency offset</w:t>
      </w:r>
      <w:r w:rsidR="005B77A9">
        <w:rPr>
          <w:b/>
          <w:color w:val="0070C0"/>
          <w:u w:val="single"/>
          <w:lang w:eastAsia="ko-KR"/>
        </w:rPr>
        <w:t xml:space="preserve"> </w:t>
      </w:r>
      <w:r>
        <w:rPr>
          <w:b/>
          <w:color w:val="0070C0"/>
          <w:u w:val="single"/>
          <w:lang w:eastAsia="ko-KR"/>
        </w:rPr>
        <w:t>for partial -overlapping scheduling</w:t>
      </w:r>
    </w:p>
    <w:p w14:paraId="034C9E6B" w14:textId="77777777" w:rsidR="005B77A9" w:rsidRPr="00805BE8" w:rsidRDefault="005B77A9" w:rsidP="005B77A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D660DF8" w14:textId="4AD7A423" w:rsidR="005B77A9" w:rsidRDefault="005B77A9" w:rsidP="005B7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1738C0">
        <w:rPr>
          <w:rFonts w:eastAsia="宋体"/>
          <w:color w:val="0070C0"/>
          <w:szCs w:val="24"/>
          <w:lang w:eastAsia="zh-CN"/>
        </w:rPr>
        <w:t>: 0Hz (Samsung)</w:t>
      </w:r>
    </w:p>
    <w:p w14:paraId="4BB4506D" w14:textId="77777777" w:rsidR="005B77A9" w:rsidRPr="00805BE8" w:rsidRDefault="005B77A9" w:rsidP="005B7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F7E3519" w14:textId="77777777" w:rsidR="005B77A9" w:rsidRPr="00805BE8" w:rsidRDefault="005B77A9" w:rsidP="005B77A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978254D" w14:textId="1BB40ACE" w:rsidR="001738C0" w:rsidRPr="006E7674"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D3CE8">
        <w:rPr>
          <w:rFonts w:eastAsia="宋体"/>
          <w:color w:val="0070C0"/>
          <w:szCs w:val="24"/>
          <w:lang w:eastAsia="zh-CN"/>
        </w:rPr>
        <w:t xml:space="preserve">1 </w:t>
      </w:r>
      <w:r w:rsidR="00AE3791">
        <w:rPr>
          <w:rFonts w:eastAsia="宋体"/>
          <w:color w:val="0070C0"/>
          <w:szCs w:val="24"/>
          <w:lang w:eastAsia="zh-CN"/>
        </w:rPr>
        <w:t>company</w:t>
      </w:r>
      <w:r w:rsidR="00AE3791" w:rsidRPr="001D3CE8">
        <w:rPr>
          <w:rFonts w:eastAsia="宋体"/>
          <w:color w:val="0070C0"/>
          <w:szCs w:val="24"/>
          <w:lang w:eastAsia="zh-CN"/>
        </w:rPr>
        <w:t xml:space="preserve"> </w:t>
      </w:r>
      <w:r w:rsidRPr="001D3CE8">
        <w:rPr>
          <w:rFonts w:eastAsia="宋体"/>
          <w:color w:val="0070C0"/>
          <w:szCs w:val="24"/>
          <w:lang w:eastAsia="zh-CN"/>
        </w:rPr>
        <w:t>discuss</w:t>
      </w:r>
      <w:r w:rsidR="00B20470">
        <w:rPr>
          <w:rFonts w:eastAsia="宋体"/>
          <w:color w:val="0070C0"/>
          <w:szCs w:val="24"/>
          <w:lang w:eastAsia="zh-CN"/>
        </w:rPr>
        <w:t>es</w:t>
      </w:r>
      <w:r w:rsidRPr="001D3CE8">
        <w:rPr>
          <w:rFonts w:eastAsia="宋体"/>
          <w:color w:val="0070C0"/>
          <w:szCs w:val="24"/>
          <w:lang w:eastAsia="zh-CN"/>
        </w:rPr>
        <w:t xml:space="preserve"> Issue 1-3-</w:t>
      </w:r>
      <w:r>
        <w:rPr>
          <w:rFonts w:eastAsia="宋体"/>
          <w:color w:val="0070C0"/>
          <w:szCs w:val="24"/>
          <w:lang w:eastAsia="zh-CN"/>
        </w:rPr>
        <w:t>3</w:t>
      </w:r>
      <w:r w:rsidRPr="001D3CE8">
        <w:rPr>
          <w:rFonts w:eastAsia="宋体"/>
          <w:color w:val="0070C0"/>
          <w:szCs w:val="24"/>
          <w:lang w:eastAsia="zh-CN"/>
        </w:rPr>
        <w:t>-</w:t>
      </w:r>
      <w:r>
        <w:rPr>
          <w:rFonts w:eastAsia="宋体"/>
          <w:color w:val="0070C0"/>
          <w:szCs w:val="24"/>
          <w:lang w:eastAsia="zh-CN"/>
        </w:rPr>
        <w:t>3</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166FDB31" w14:textId="77777777" w:rsidR="005B77A9" w:rsidRPr="001738C0" w:rsidRDefault="005B77A9" w:rsidP="005B4802">
      <w:pPr>
        <w:rPr>
          <w:i/>
          <w:color w:val="0070C0"/>
          <w:lang w:eastAsia="zh-CN"/>
        </w:rPr>
      </w:pPr>
    </w:p>
    <w:p w14:paraId="4EB8F171" w14:textId="1F296806" w:rsidR="001D3CE8" w:rsidRPr="00805BE8" w:rsidRDefault="001D3CE8" w:rsidP="001D3CE8">
      <w:pPr>
        <w:rPr>
          <w:b/>
          <w:color w:val="0070C0"/>
          <w:u w:val="single"/>
          <w:lang w:eastAsia="ko-KR"/>
        </w:rPr>
      </w:pPr>
      <w:r>
        <w:rPr>
          <w:b/>
          <w:color w:val="0070C0"/>
          <w:u w:val="single"/>
          <w:lang w:eastAsia="ko-KR"/>
        </w:rPr>
        <w:t>Issue 1-3-3-</w:t>
      </w:r>
      <w:r w:rsidR="00A51774">
        <w:rPr>
          <w:b/>
          <w:color w:val="0070C0"/>
          <w:u w:val="single"/>
          <w:lang w:eastAsia="ko-KR"/>
        </w:rPr>
        <w:t>4</w:t>
      </w:r>
      <w:r>
        <w:rPr>
          <w:b/>
          <w:color w:val="0070C0"/>
          <w:u w:val="single"/>
          <w:lang w:eastAsia="ko-KR"/>
        </w:rPr>
        <w:t>: ACK/NACK for partial overlapping scheduling</w:t>
      </w:r>
    </w:p>
    <w:p w14:paraId="28135032" w14:textId="77777777" w:rsidR="001D3CE8" w:rsidRPr="00805BE8" w:rsidRDefault="001D3CE8" w:rsidP="001D3CE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F86755" w14:textId="4A6EDC3A" w:rsidR="001D3CE8" w:rsidRDefault="001D3CE8"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separate </w:t>
      </w:r>
      <w:r w:rsidR="00C73500">
        <w:rPr>
          <w:rFonts w:eastAsia="宋体"/>
          <w:color w:val="0070C0"/>
          <w:szCs w:val="24"/>
          <w:lang w:eastAsia="zh-CN"/>
        </w:rPr>
        <w:t xml:space="preserve">ACK/NACK </w:t>
      </w:r>
      <w:r>
        <w:rPr>
          <w:rFonts w:eastAsia="宋体"/>
          <w:color w:val="0070C0"/>
          <w:szCs w:val="24"/>
          <w:lang w:eastAsia="zh-CN"/>
        </w:rPr>
        <w:t>fee</w:t>
      </w:r>
      <w:r w:rsidR="00926551">
        <w:rPr>
          <w:rFonts w:eastAsia="宋体"/>
          <w:color w:val="0070C0"/>
          <w:szCs w:val="24"/>
          <w:lang w:eastAsia="zh-CN"/>
        </w:rPr>
        <w:t>d</w:t>
      </w:r>
      <w:r>
        <w:rPr>
          <w:rFonts w:eastAsia="宋体"/>
          <w:color w:val="0070C0"/>
          <w:szCs w:val="24"/>
          <w:lang w:eastAsia="zh-CN"/>
        </w:rPr>
        <w:t xml:space="preserve">back </w:t>
      </w:r>
      <w:r w:rsidR="00926551">
        <w:rPr>
          <w:rFonts w:eastAsia="宋体"/>
          <w:color w:val="0070C0"/>
          <w:szCs w:val="24"/>
          <w:lang w:eastAsia="zh-CN"/>
        </w:rPr>
        <w:t>(Samsung)</w:t>
      </w:r>
    </w:p>
    <w:p w14:paraId="70F20C31" w14:textId="77777777" w:rsidR="001D3CE8" w:rsidRPr="00805BE8" w:rsidRDefault="001D3CE8"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10CA9FC7" w14:textId="77777777" w:rsidR="001D3CE8" w:rsidRPr="00805BE8" w:rsidRDefault="001D3CE8" w:rsidP="001D3CE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8D49730" w14:textId="1288622F" w:rsidR="001D3CE8" w:rsidRPr="001738C0" w:rsidRDefault="001738C0" w:rsidP="005B480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D3CE8">
        <w:rPr>
          <w:rFonts w:eastAsia="宋体"/>
          <w:color w:val="0070C0"/>
          <w:szCs w:val="24"/>
          <w:lang w:eastAsia="zh-CN"/>
        </w:rPr>
        <w:t xml:space="preserve">1 </w:t>
      </w:r>
      <w:r w:rsidR="00AE3791">
        <w:rPr>
          <w:rFonts w:eastAsia="宋体"/>
          <w:color w:val="0070C0"/>
          <w:szCs w:val="24"/>
          <w:lang w:eastAsia="zh-CN"/>
        </w:rPr>
        <w:t>company</w:t>
      </w:r>
      <w:r w:rsidR="00AE3791" w:rsidRPr="001D3CE8">
        <w:rPr>
          <w:rFonts w:eastAsia="宋体"/>
          <w:color w:val="0070C0"/>
          <w:szCs w:val="24"/>
          <w:lang w:eastAsia="zh-CN"/>
        </w:rPr>
        <w:t xml:space="preserve"> </w:t>
      </w:r>
      <w:r w:rsidRPr="001D3CE8">
        <w:rPr>
          <w:rFonts w:eastAsia="宋体"/>
          <w:color w:val="0070C0"/>
          <w:szCs w:val="24"/>
          <w:lang w:eastAsia="zh-CN"/>
        </w:rPr>
        <w:t xml:space="preserve">discuss </w:t>
      </w:r>
      <w:r w:rsidR="00AE3791">
        <w:rPr>
          <w:rFonts w:eastAsia="宋体"/>
          <w:color w:val="0070C0"/>
          <w:szCs w:val="24"/>
          <w:lang w:eastAsia="zh-CN"/>
        </w:rPr>
        <w:t>i</w:t>
      </w:r>
      <w:r w:rsidRPr="001D3CE8">
        <w:rPr>
          <w:rFonts w:eastAsia="宋体"/>
          <w:color w:val="0070C0"/>
          <w:szCs w:val="24"/>
          <w:lang w:eastAsia="zh-CN"/>
        </w:rPr>
        <w:t>ssue 1-3-</w:t>
      </w:r>
      <w:r>
        <w:rPr>
          <w:rFonts w:eastAsia="宋体"/>
          <w:color w:val="0070C0"/>
          <w:szCs w:val="24"/>
          <w:lang w:eastAsia="zh-CN"/>
        </w:rPr>
        <w:t>3</w:t>
      </w:r>
      <w:r w:rsidRPr="001D3CE8">
        <w:rPr>
          <w:rFonts w:eastAsia="宋体"/>
          <w:color w:val="0070C0"/>
          <w:szCs w:val="24"/>
          <w:lang w:eastAsia="zh-CN"/>
        </w:rPr>
        <w:t>-</w:t>
      </w:r>
      <w:r w:rsidR="00A51774">
        <w:rPr>
          <w:rFonts w:eastAsia="宋体"/>
          <w:color w:val="0070C0"/>
          <w:szCs w:val="24"/>
          <w:lang w:eastAsia="zh-CN"/>
        </w:rPr>
        <w:t>4</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5D8FFF01" w14:textId="77777777" w:rsidR="00BB55AE" w:rsidRPr="00D2589D" w:rsidRDefault="00BB55AE" w:rsidP="005B4802">
      <w:pPr>
        <w:rPr>
          <w:i/>
          <w:color w:val="0070C0"/>
          <w:lang w:eastAsia="zh-CN"/>
        </w:rPr>
      </w:pPr>
    </w:p>
    <w:p w14:paraId="66F9C9AC" w14:textId="47CBF9F5" w:rsidR="00571777" w:rsidRPr="008B28F4" w:rsidRDefault="00571777" w:rsidP="001B4C73">
      <w:pPr>
        <w:pStyle w:val="3"/>
        <w:rPr>
          <w:sz w:val="24"/>
          <w:szCs w:val="16"/>
          <w:lang w:val="en-US"/>
        </w:rPr>
      </w:pPr>
      <w:r w:rsidRPr="008B28F4">
        <w:rPr>
          <w:sz w:val="24"/>
          <w:szCs w:val="16"/>
          <w:lang w:val="en-US"/>
        </w:rPr>
        <w:t>Sub-</w:t>
      </w:r>
      <w:r w:rsidR="00142BB9" w:rsidRPr="008B28F4">
        <w:rPr>
          <w:sz w:val="24"/>
          <w:szCs w:val="16"/>
          <w:lang w:val="en-US"/>
        </w:rPr>
        <w:t>topic</w:t>
      </w:r>
      <w:r w:rsidRPr="008B28F4">
        <w:rPr>
          <w:sz w:val="24"/>
          <w:szCs w:val="16"/>
          <w:lang w:val="en-US"/>
        </w:rPr>
        <w:t xml:space="preserve"> 1-</w:t>
      </w:r>
      <w:r w:rsidR="003C07C7" w:rsidRPr="008B28F4">
        <w:rPr>
          <w:sz w:val="24"/>
          <w:szCs w:val="16"/>
          <w:lang w:val="en-US"/>
        </w:rPr>
        <w:t>4</w:t>
      </w:r>
      <w:r w:rsidR="001B4C73" w:rsidRPr="008B28F4">
        <w:rPr>
          <w:sz w:val="24"/>
          <w:szCs w:val="16"/>
          <w:lang w:val="en-US"/>
        </w:rPr>
        <w:t>: PDSCH requirement fo</w:t>
      </w:r>
      <w:r w:rsidR="00470F04" w:rsidRPr="008B28F4">
        <w:rPr>
          <w:sz w:val="24"/>
          <w:szCs w:val="16"/>
          <w:lang w:val="en-US"/>
        </w:rPr>
        <w:t>r</w:t>
      </w:r>
      <w:r w:rsidR="001B4C73" w:rsidRPr="008B28F4">
        <w:rPr>
          <w:sz w:val="24"/>
          <w:szCs w:val="16"/>
          <w:lang w:val="en-US"/>
        </w:rPr>
        <w:t xml:space="preserve"> single-DCI scheduled based multi-TRP/Panel transmission schemes</w:t>
      </w:r>
    </w:p>
    <w:p w14:paraId="3ECDD552" w14:textId="77777777" w:rsidR="00CE4BA2" w:rsidRDefault="00CE4BA2" w:rsidP="00CE4BA2">
      <w:pPr>
        <w:rPr>
          <w:i/>
          <w:color w:val="0070C0"/>
          <w:lang w:val="en-US" w:eastAsia="zh-CN"/>
        </w:rPr>
      </w:pPr>
      <w:r>
        <w:rPr>
          <w:rFonts w:hint="eastAsia"/>
          <w:i/>
          <w:color w:val="0070C0"/>
          <w:lang w:val="en-US" w:eastAsia="zh-CN"/>
        </w:rPr>
        <w:t>I</w:t>
      </w:r>
      <w:r>
        <w:rPr>
          <w:i/>
          <w:color w:val="0070C0"/>
          <w:lang w:val="en-US" w:eastAsia="zh-CN"/>
        </w:rPr>
        <w:t xml:space="preserve">n Rel-16, </w:t>
      </w:r>
      <w:r>
        <w:rPr>
          <w:rFonts w:hint="eastAsia"/>
          <w:i/>
          <w:color w:val="0070C0"/>
          <w:lang w:val="en-US" w:eastAsia="zh-CN"/>
        </w:rPr>
        <w:t xml:space="preserve">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797D72B8" w14:textId="77777777" w:rsidR="00CE4BA2" w:rsidRPr="00046681" w:rsidRDefault="00CE4BA2" w:rsidP="00CE4BA2">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5CA6E511" w14:textId="77777777" w:rsidR="00CE4BA2" w:rsidRPr="00046681" w:rsidRDefault="00CE4BA2" w:rsidP="00CE4BA2">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09AEB07E" w14:textId="77777777" w:rsidR="00CE4BA2" w:rsidRPr="00046681" w:rsidRDefault="00CE4BA2" w:rsidP="00CE4BA2">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0DB59A28" w14:textId="77777777" w:rsidR="00CE4BA2" w:rsidRPr="00831E2B" w:rsidRDefault="00CE4BA2" w:rsidP="00CE4BA2">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0AE7B5D8" w14:textId="02DB3116" w:rsidR="00CE4BA2" w:rsidRPr="002140BC" w:rsidRDefault="00CE4BA2" w:rsidP="00CE4BA2">
      <w:pPr>
        <w:rPr>
          <w:i/>
          <w:color w:val="0070C0"/>
          <w:lang w:eastAsia="zh-CN"/>
        </w:rPr>
      </w:pPr>
      <w:r>
        <w:rPr>
          <w:rFonts w:hint="eastAsia"/>
          <w:i/>
          <w:color w:val="0070C0"/>
          <w:lang w:eastAsia="zh-CN"/>
        </w:rPr>
        <w:t>I</w:t>
      </w:r>
      <w:r>
        <w:rPr>
          <w:i/>
          <w:color w:val="0070C0"/>
          <w:lang w:eastAsia="zh-CN"/>
        </w:rPr>
        <w:t>n the RAN4#94-e meeting, RAN4 agree to define the PDSCH requirement scheduled by multi-DCI based multi-TRP/Panel transmission. Whether to define the PDSCH requirement scheduled by single-DCI based multi-TRP/Panel transmission is FFS. In this sub-topic, the test scope of PDSCH req</w:t>
      </w:r>
      <w:r w:rsidR="00943049">
        <w:rPr>
          <w:i/>
          <w:color w:val="0070C0"/>
          <w:lang w:eastAsia="zh-CN"/>
        </w:rPr>
        <w:t xml:space="preserve">uirement with single-DCI scheduling. Meanwhile, </w:t>
      </w:r>
      <w:r w:rsidR="00A81F0F">
        <w:rPr>
          <w:i/>
          <w:color w:val="0070C0"/>
          <w:lang w:eastAsia="zh-CN"/>
        </w:rPr>
        <w:t>if agreed to introduce requirement, the test parameters for requirement should be discussed</w:t>
      </w:r>
    </w:p>
    <w:p w14:paraId="78D59F7F" w14:textId="77777777" w:rsidR="003A0335" w:rsidRDefault="003A0335" w:rsidP="003A0335">
      <w:pPr>
        <w:rPr>
          <w:b/>
          <w:color w:val="0070C0"/>
          <w:u w:val="single"/>
          <w:lang w:eastAsia="ko-KR"/>
        </w:rPr>
      </w:pPr>
      <w:r>
        <w:rPr>
          <w:b/>
          <w:color w:val="0070C0"/>
          <w:u w:val="single"/>
          <w:lang w:eastAsia="ko-KR"/>
        </w:rPr>
        <w:t>Agreements in RAN4#94-e meeting</w:t>
      </w:r>
    </w:p>
    <w:p w14:paraId="5A39DC30" w14:textId="69E5A879" w:rsidR="00D7065A" w:rsidRPr="00D7065A" w:rsidRDefault="00C135A5" w:rsidP="00D7065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FFS to define PDSCH requirement scheduled by single-DCI based multi-TRP/Panel transmission</w:t>
      </w:r>
    </w:p>
    <w:p w14:paraId="0F72FA21" w14:textId="745E2D37" w:rsidR="00311D2D" w:rsidRDefault="00311D2D" w:rsidP="00311D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est design (if agreed to introduce PDSCH requirement scheduled by single-DCI for eMBB)</w:t>
      </w:r>
    </w:p>
    <w:p w14:paraId="67C490D8" w14:textId="4C82446C" w:rsidR="00901A70" w:rsidRDefault="00311D2D" w:rsidP="0035479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PDSCH resource allocation scheduled by single-DCI</w:t>
      </w:r>
    </w:p>
    <w:p w14:paraId="4CB7EC5B" w14:textId="54508EAA"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Full overlapping</w:t>
      </w:r>
    </w:p>
    <w:p w14:paraId="317DFBE1" w14:textId="7654BD36"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Non-overlapping</w:t>
      </w:r>
    </w:p>
    <w:p w14:paraId="419D043A" w14:textId="1C3EAA98" w:rsidR="0035479E" w:rsidRP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3721682A" w14:textId="05DC5A9E"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Layer combination</w:t>
      </w:r>
    </w:p>
    <w:p w14:paraId="5B883983" w14:textId="6B2B1CC8"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for full overlapping</w:t>
      </w:r>
    </w:p>
    <w:p w14:paraId="6FFC108D" w14:textId="43C38571"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14132ABD" w14:textId="77777777"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Non-overlapping</w:t>
      </w:r>
    </w:p>
    <w:p w14:paraId="2B235B6B" w14:textId="7919F654" w:rsidR="0035479E" w:rsidRP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718D1784" w14:textId="6A16D144"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TCI state</w:t>
      </w:r>
    </w:p>
    <w:p w14:paraId="1DF9C185" w14:textId="067A1DFD" w:rsid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Two TCI state activation in single TCI code point</w:t>
      </w:r>
    </w:p>
    <w:p w14:paraId="2D895FEA" w14:textId="6B53636B" w:rsidR="00AD6665" w:rsidRP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08670B07" w14:textId="3F1DFBE6"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Timing offset among 2TPs</w:t>
      </w:r>
    </w:p>
    <w:p w14:paraId="2367CAAB" w14:textId="37201AFC" w:rsid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 us</w:t>
      </w:r>
    </w:p>
    <w:p w14:paraId="15DD1C93" w14:textId="285B4F22" w:rsidR="00AD6665" w:rsidRP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11C8F219" w14:textId="7F6CCBE0"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Frequency offset among 2TPs</w:t>
      </w:r>
    </w:p>
    <w:p w14:paraId="348D1445" w14:textId="3C2577DB" w:rsid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[300] Hz</w:t>
      </w:r>
    </w:p>
    <w:p w14:paraId="0473E67A" w14:textId="2931F5AE" w:rsid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276DA697" w14:textId="77777777" w:rsidR="003A0335" w:rsidRDefault="003A0335" w:rsidP="003B40B6">
      <w:pPr>
        <w:rPr>
          <w:i/>
          <w:color w:val="0070C0"/>
          <w:lang w:val="en-US" w:eastAsia="zh-CN"/>
        </w:rPr>
      </w:pPr>
    </w:p>
    <w:p w14:paraId="349CA794" w14:textId="0511C4EE" w:rsidR="003A0335" w:rsidRPr="00A81F0F" w:rsidRDefault="00A81F0F"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62738229" w:rsidR="00571777" w:rsidRPr="00805BE8" w:rsidRDefault="00B14A84" w:rsidP="00571777">
      <w:pPr>
        <w:rPr>
          <w:b/>
          <w:color w:val="0070C0"/>
          <w:u w:val="single"/>
          <w:lang w:eastAsia="ko-KR"/>
        </w:rPr>
      </w:pPr>
      <w:r>
        <w:rPr>
          <w:b/>
          <w:color w:val="0070C0"/>
          <w:u w:val="single"/>
          <w:lang w:eastAsia="ko-KR"/>
        </w:rPr>
        <w:t>Issue 1-</w:t>
      </w:r>
      <w:r w:rsidR="006113C6">
        <w:rPr>
          <w:b/>
          <w:color w:val="0070C0"/>
          <w:u w:val="single"/>
          <w:lang w:eastAsia="ko-KR"/>
        </w:rPr>
        <w:t>4</w:t>
      </w:r>
      <w:r>
        <w:rPr>
          <w:b/>
          <w:color w:val="0070C0"/>
          <w:u w:val="single"/>
          <w:lang w:eastAsia="ko-KR"/>
        </w:rPr>
        <w:t xml:space="preserve">-1: Whether to define PDSCH demodulation requirement for single-DCI </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445FADD6" w:rsidR="00571777" w:rsidRPr="00805BE8" w:rsidRDefault="00B14A84"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Yes (Intel, Samsung, </w:t>
      </w:r>
      <w:r w:rsidR="006113C6">
        <w:rPr>
          <w:rFonts w:eastAsia="宋体"/>
          <w:color w:val="0070C0"/>
          <w:szCs w:val="24"/>
          <w:lang w:eastAsia="zh-CN"/>
        </w:rPr>
        <w:t>Qualcomm</w:t>
      </w:r>
      <w:r>
        <w:rPr>
          <w:rFonts w:eastAsia="宋体"/>
          <w:color w:val="0070C0"/>
          <w:szCs w:val="24"/>
          <w:lang w:eastAsia="zh-CN"/>
        </w:rPr>
        <w:t>)</w:t>
      </w:r>
    </w:p>
    <w:p w14:paraId="58996C1B" w14:textId="2C6ADA62"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B14A84">
        <w:rPr>
          <w:rFonts w:eastAsia="宋体"/>
          <w:color w:val="0070C0"/>
          <w:szCs w:val="24"/>
          <w:lang w:eastAsia="zh-CN"/>
        </w:rPr>
        <w:t>: No (</w:t>
      </w:r>
      <w:r w:rsidR="00B14A84" w:rsidRPr="00B14A84">
        <w:rPr>
          <w:rFonts w:eastAsia="宋体" w:hint="eastAsia"/>
          <w:color w:val="0070C0"/>
          <w:szCs w:val="24"/>
          <w:lang w:eastAsia="zh-CN"/>
        </w:rPr>
        <w:t>E</w:t>
      </w:r>
      <w:r w:rsidR="00B14A84" w:rsidRPr="00B14A84">
        <w:rPr>
          <w:rFonts w:eastAsia="宋体"/>
          <w:color w:val="0070C0"/>
          <w:szCs w:val="24"/>
          <w:lang w:eastAsia="zh-CN"/>
        </w:rPr>
        <w:t>ricsson, Huawei</w:t>
      </w:r>
      <w:r w:rsidR="00B14A84">
        <w:rPr>
          <w:rFonts w:eastAsia="宋体"/>
          <w:color w:val="0070C0"/>
          <w:szCs w:val="24"/>
          <w:lang w:eastAsia="zh-CN"/>
        </w:rPr>
        <w:t>)</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9F692E3" w14:textId="183AF70F"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5 companies discuss Issue 1-4</w:t>
      </w:r>
      <w:r w:rsidRPr="001D3CE8">
        <w:rPr>
          <w:rFonts w:eastAsia="宋体"/>
          <w:color w:val="0070C0"/>
          <w:szCs w:val="24"/>
          <w:lang w:eastAsia="zh-CN"/>
        </w:rPr>
        <w:t>-</w:t>
      </w:r>
      <w:r>
        <w:rPr>
          <w:rFonts w:eastAsia="宋体"/>
          <w:color w:val="0070C0"/>
          <w:szCs w:val="24"/>
          <w:lang w:eastAsia="zh-CN"/>
        </w:rPr>
        <w:t>1</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5C3D9614" w14:textId="2ECEAE04" w:rsidR="00571777" w:rsidRPr="001738C0" w:rsidRDefault="00571777" w:rsidP="001738C0">
      <w:pPr>
        <w:spacing w:after="120"/>
        <w:ind w:left="1080"/>
        <w:rPr>
          <w:color w:val="0070C0"/>
          <w:szCs w:val="24"/>
          <w:lang w:eastAsia="zh-CN"/>
        </w:rPr>
      </w:pPr>
    </w:p>
    <w:p w14:paraId="7A0FFAA9" w14:textId="77777777" w:rsidR="006D57FF" w:rsidRDefault="006D57FF" w:rsidP="005B4802">
      <w:pPr>
        <w:rPr>
          <w:color w:val="0070C0"/>
          <w:lang w:val="en-US" w:eastAsia="zh-CN"/>
        </w:rPr>
      </w:pPr>
    </w:p>
    <w:p w14:paraId="4FE1175E" w14:textId="2E38F1E5" w:rsidR="006D57FF" w:rsidRPr="00805BE8" w:rsidRDefault="006D57FF" w:rsidP="006D57FF">
      <w:pPr>
        <w:rPr>
          <w:b/>
          <w:color w:val="0070C0"/>
          <w:u w:val="single"/>
          <w:lang w:eastAsia="ko-KR"/>
        </w:rPr>
      </w:pPr>
      <w:r>
        <w:rPr>
          <w:b/>
          <w:color w:val="0070C0"/>
          <w:u w:val="single"/>
          <w:lang w:eastAsia="ko-KR"/>
        </w:rPr>
        <w:t>Issue 1-</w:t>
      </w:r>
      <w:r w:rsidR="006113C6">
        <w:rPr>
          <w:b/>
          <w:color w:val="0070C0"/>
          <w:u w:val="single"/>
          <w:lang w:eastAsia="ko-KR"/>
        </w:rPr>
        <w:t>4-2</w:t>
      </w:r>
      <w:r>
        <w:rPr>
          <w:b/>
          <w:color w:val="0070C0"/>
          <w:u w:val="single"/>
          <w:lang w:eastAsia="ko-KR"/>
        </w:rPr>
        <w:t>: Test parameter for resource allocation (if agree</w:t>
      </w:r>
      <w:r w:rsidR="006113C6">
        <w:rPr>
          <w:b/>
          <w:color w:val="0070C0"/>
          <w:u w:val="single"/>
          <w:lang w:eastAsia="ko-KR"/>
        </w:rPr>
        <w:t>d</w:t>
      </w:r>
      <w:r>
        <w:rPr>
          <w:b/>
          <w:color w:val="0070C0"/>
          <w:u w:val="single"/>
          <w:lang w:eastAsia="ko-KR"/>
        </w:rPr>
        <w:t xml:space="preserve"> to introduce</w:t>
      </w:r>
      <w:r w:rsidRPr="006D57FF">
        <w:rPr>
          <w:b/>
          <w:color w:val="0070C0"/>
          <w:u w:val="single"/>
          <w:lang w:eastAsia="ko-KR"/>
        </w:rPr>
        <w:t xml:space="preserve"> </w:t>
      </w:r>
      <w:r>
        <w:rPr>
          <w:b/>
          <w:color w:val="0070C0"/>
          <w:u w:val="single"/>
          <w:lang w:eastAsia="ko-KR"/>
        </w:rPr>
        <w:t>PDSCH demodulation requirement for single-DCI)</w:t>
      </w:r>
    </w:p>
    <w:p w14:paraId="094A4705" w14:textId="77777777" w:rsidR="006D57FF" w:rsidRPr="00805BE8" w:rsidRDefault="006D57FF" w:rsidP="006D57F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1934471" w14:textId="3E2DD9B4" w:rsidR="006D57FF" w:rsidRDefault="00521595" w:rsidP="006D57F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6D57FF">
        <w:rPr>
          <w:rFonts w:eastAsia="宋体"/>
          <w:color w:val="0070C0"/>
          <w:szCs w:val="24"/>
          <w:lang w:eastAsia="zh-CN"/>
        </w:rPr>
        <w:t>full-overlapped (Intel, Samsung, Qualcomm)</w:t>
      </w:r>
    </w:p>
    <w:p w14:paraId="0005AD67" w14:textId="4C1A8206" w:rsidR="00521595" w:rsidRPr="00521595" w:rsidRDefault="00521595" w:rsidP="0052159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Only with full-overlapped (Intel, Qualcomm)</w:t>
      </w:r>
    </w:p>
    <w:p w14:paraId="09B54A51" w14:textId="65729F14" w:rsidR="006D57FF" w:rsidRPr="00805BE8" w:rsidRDefault="006D57FF" w:rsidP="006D57F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w:t>
      </w:r>
      <w:r w:rsidR="00295F93">
        <w:rPr>
          <w:rFonts w:eastAsia="宋体"/>
          <w:color w:val="0070C0"/>
          <w:szCs w:val="24"/>
          <w:lang w:eastAsia="zh-CN"/>
        </w:rPr>
        <w:t>TBA</w:t>
      </w:r>
    </w:p>
    <w:p w14:paraId="0AF0BFCD" w14:textId="77777777" w:rsidR="006D57FF" w:rsidRPr="00805BE8" w:rsidRDefault="006D57FF" w:rsidP="006D57F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FA8F032" w14:textId="25931770"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3 companies discuss Issue 1-4</w:t>
      </w:r>
      <w:r w:rsidRPr="001D3CE8">
        <w:rPr>
          <w:rFonts w:eastAsia="宋体"/>
          <w:color w:val="0070C0"/>
          <w:szCs w:val="24"/>
          <w:lang w:eastAsia="zh-CN"/>
        </w:rPr>
        <w:t>-</w:t>
      </w:r>
      <w:r>
        <w:rPr>
          <w:rFonts w:eastAsia="宋体"/>
          <w:color w:val="0070C0"/>
          <w:szCs w:val="24"/>
          <w:lang w:eastAsia="zh-CN"/>
        </w:rPr>
        <w:t>2</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34103011" w14:textId="77777777" w:rsidR="00993A99" w:rsidRPr="001738C0" w:rsidRDefault="00993A99" w:rsidP="005B4802">
      <w:pPr>
        <w:rPr>
          <w:color w:val="0070C0"/>
          <w:lang w:eastAsia="zh-CN"/>
        </w:rPr>
      </w:pPr>
    </w:p>
    <w:p w14:paraId="143A33D5" w14:textId="2A4D50B3" w:rsidR="00BA740B" w:rsidRPr="00BA740B" w:rsidRDefault="00BA740B" w:rsidP="005B4802">
      <w:pPr>
        <w:rPr>
          <w:rFonts w:eastAsia="Malgun Gothic"/>
          <w:b/>
          <w:color w:val="0070C0"/>
          <w:u w:val="single"/>
          <w:lang w:eastAsia="ko-KR"/>
        </w:rPr>
      </w:pPr>
      <w:r>
        <w:rPr>
          <w:b/>
          <w:color w:val="0070C0"/>
          <w:u w:val="single"/>
          <w:lang w:eastAsia="ko-KR"/>
        </w:rPr>
        <w:t>Issue 1-4-3: Test parameter for full-overlapped (if agreed)</w:t>
      </w:r>
    </w:p>
    <w:p w14:paraId="5AE4B65F" w14:textId="77777777" w:rsidR="00BA740B" w:rsidRDefault="006113C6" w:rsidP="00BA740B">
      <w:pPr>
        <w:rPr>
          <w:b/>
          <w:color w:val="0070C0"/>
          <w:u w:val="single"/>
          <w:lang w:eastAsia="ko-KR"/>
        </w:rPr>
      </w:pPr>
      <w:r>
        <w:rPr>
          <w:b/>
          <w:color w:val="0070C0"/>
          <w:u w:val="single"/>
          <w:lang w:eastAsia="ko-KR"/>
        </w:rPr>
        <w:t>Issue 1-4-3</w:t>
      </w:r>
      <w:r w:rsidR="00BA740B">
        <w:rPr>
          <w:b/>
          <w:color w:val="0070C0"/>
          <w:u w:val="single"/>
          <w:lang w:eastAsia="ko-KR"/>
        </w:rPr>
        <w:t>-1</w:t>
      </w:r>
      <w:r w:rsidR="006D57FF">
        <w:rPr>
          <w:b/>
          <w:color w:val="0070C0"/>
          <w:u w:val="single"/>
          <w:lang w:eastAsia="ko-KR"/>
        </w:rPr>
        <w:t>: Test parameter for layer combination</w:t>
      </w:r>
    </w:p>
    <w:p w14:paraId="18AF04F6" w14:textId="13354BBB" w:rsidR="006D57FF" w:rsidRPr="00805BE8" w:rsidRDefault="006D57FF" w:rsidP="00BA7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D5E145B" w14:textId="366FEA1D" w:rsidR="006D57FF" w:rsidRPr="00805BE8" w:rsidRDefault="006D57FF" w:rsidP="006D57F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w:t>
      </w:r>
      <w:r w:rsidR="00BA740B">
        <w:rPr>
          <w:rFonts w:eastAsia="宋体"/>
          <w:color w:val="0070C0"/>
          <w:szCs w:val="24"/>
          <w:lang w:eastAsia="zh-CN"/>
        </w:rPr>
        <w:t>for full overlapping</w:t>
      </w:r>
      <w:r>
        <w:rPr>
          <w:rFonts w:eastAsia="宋体"/>
          <w:color w:val="0070C0"/>
          <w:szCs w:val="24"/>
          <w:lang w:eastAsia="zh-CN"/>
        </w:rPr>
        <w:t xml:space="preserve"> (Intel, Samsung)</w:t>
      </w:r>
    </w:p>
    <w:p w14:paraId="6D3FA95E" w14:textId="6AC8039E" w:rsidR="006D57FF" w:rsidRPr="00805BE8" w:rsidRDefault="006D57FF" w:rsidP="006D57F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w:t>
      </w:r>
      <w:r w:rsidR="00295F93">
        <w:rPr>
          <w:rFonts w:eastAsia="宋体"/>
          <w:color w:val="0070C0"/>
          <w:szCs w:val="24"/>
          <w:lang w:eastAsia="zh-CN"/>
        </w:rPr>
        <w:t>TBA</w:t>
      </w:r>
    </w:p>
    <w:p w14:paraId="3E5171D6" w14:textId="77777777" w:rsidR="006D57FF" w:rsidRPr="00805BE8" w:rsidRDefault="006D57FF" w:rsidP="006D57F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F6EC5F" w14:textId="49829722"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Issue 1-4</w:t>
      </w:r>
      <w:r w:rsidRPr="001D3CE8">
        <w:rPr>
          <w:rFonts w:eastAsia="宋体"/>
          <w:color w:val="0070C0"/>
          <w:szCs w:val="24"/>
          <w:lang w:eastAsia="zh-CN"/>
        </w:rPr>
        <w:t>-</w:t>
      </w:r>
      <w:r>
        <w:rPr>
          <w:rFonts w:eastAsia="宋体"/>
          <w:color w:val="0070C0"/>
          <w:szCs w:val="24"/>
          <w:lang w:eastAsia="zh-CN"/>
        </w:rPr>
        <w:t>3-1</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033D0269" w14:textId="77777777" w:rsidR="006D57FF" w:rsidRPr="001738C0" w:rsidRDefault="006D57FF" w:rsidP="005B4802">
      <w:pPr>
        <w:rPr>
          <w:color w:val="0070C0"/>
          <w:lang w:eastAsia="zh-CN"/>
        </w:rPr>
      </w:pPr>
    </w:p>
    <w:p w14:paraId="35E6C581" w14:textId="43398CA5" w:rsidR="00BA740B" w:rsidRDefault="005311A9" w:rsidP="00BA740B">
      <w:pPr>
        <w:rPr>
          <w:b/>
          <w:color w:val="0070C0"/>
          <w:u w:val="single"/>
          <w:lang w:eastAsia="ko-KR"/>
        </w:rPr>
      </w:pPr>
      <w:r>
        <w:rPr>
          <w:b/>
          <w:color w:val="0070C0"/>
          <w:u w:val="single"/>
          <w:lang w:eastAsia="ko-KR"/>
        </w:rPr>
        <w:t xml:space="preserve">Issue </w:t>
      </w:r>
      <w:r w:rsidR="006113C6">
        <w:rPr>
          <w:b/>
          <w:color w:val="0070C0"/>
          <w:u w:val="single"/>
          <w:lang w:eastAsia="ko-KR"/>
        </w:rPr>
        <w:t>1-4-</w:t>
      </w:r>
      <w:r w:rsidR="00BA740B">
        <w:rPr>
          <w:b/>
          <w:color w:val="0070C0"/>
          <w:u w:val="single"/>
          <w:lang w:eastAsia="ko-KR"/>
        </w:rPr>
        <w:t>3-2</w:t>
      </w:r>
      <w:r>
        <w:rPr>
          <w:b/>
          <w:color w:val="0070C0"/>
          <w:u w:val="single"/>
          <w:lang w:eastAsia="ko-KR"/>
        </w:rPr>
        <w:t xml:space="preserve">: Test parameter for timing offset </w:t>
      </w:r>
    </w:p>
    <w:p w14:paraId="3EE1822F" w14:textId="7133B609" w:rsidR="005311A9" w:rsidRPr="00805BE8" w:rsidRDefault="005311A9" w:rsidP="00BA7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C4C17F1" w14:textId="5DC7FD01" w:rsidR="005311A9" w:rsidRPr="00805BE8" w:rsidRDefault="005311A9" w:rsidP="005311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us for full overlapping scheduling (Samsung)</w:t>
      </w:r>
    </w:p>
    <w:p w14:paraId="3E3F74B5" w14:textId="77777777" w:rsidR="005311A9" w:rsidRPr="00805BE8" w:rsidRDefault="005311A9" w:rsidP="005311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TBA</w:t>
      </w:r>
    </w:p>
    <w:p w14:paraId="236D1CD9" w14:textId="77777777" w:rsidR="005311A9" w:rsidRPr="00805BE8" w:rsidRDefault="005311A9" w:rsidP="005311A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65F883" w14:textId="5DFA15BC"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w:t>
      </w:r>
      <w:r w:rsidR="00347264">
        <w:rPr>
          <w:rFonts w:eastAsia="宋体"/>
          <w:color w:val="0070C0"/>
          <w:szCs w:val="24"/>
          <w:lang w:eastAsia="zh-CN"/>
        </w:rPr>
        <w:t>y</w:t>
      </w:r>
      <w:r>
        <w:rPr>
          <w:rFonts w:eastAsia="宋体"/>
          <w:color w:val="0070C0"/>
          <w:szCs w:val="24"/>
          <w:lang w:eastAsia="zh-CN"/>
        </w:rPr>
        <w:t xml:space="preserve"> discuss</w:t>
      </w:r>
      <w:r w:rsidR="00347264">
        <w:rPr>
          <w:rFonts w:eastAsia="宋体"/>
          <w:color w:val="0070C0"/>
          <w:szCs w:val="24"/>
          <w:lang w:eastAsia="zh-CN"/>
        </w:rPr>
        <w:t>es</w:t>
      </w:r>
      <w:r>
        <w:rPr>
          <w:rFonts w:eastAsia="宋体"/>
          <w:color w:val="0070C0"/>
          <w:szCs w:val="24"/>
          <w:lang w:eastAsia="zh-CN"/>
        </w:rPr>
        <w:t xml:space="preserve"> Issue 1-4</w:t>
      </w:r>
      <w:r w:rsidRPr="001D3CE8">
        <w:rPr>
          <w:rFonts w:eastAsia="宋体"/>
          <w:color w:val="0070C0"/>
          <w:szCs w:val="24"/>
          <w:lang w:eastAsia="zh-CN"/>
        </w:rPr>
        <w:t>-</w:t>
      </w:r>
      <w:r>
        <w:rPr>
          <w:rFonts w:eastAsia="宋体"/>
          <w:color w:val="0070C0"/>
          <w:szCs w:val="24"/>
          <w:lang w:eastAsia="zh-CN"/>
        </w:rPr>
        <w:t>3-2</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1199CD56" w14:textId="77777777" w:rsidR="005311A9" w:rsidRPr="001738C0" w:rsidRDefault="005311A9" w:rsidP="005B4802">
      <w:pPr>
        <w:rPr>
          <w:color w:val="0070C0"/>
          <w:lang w:eastAsia="zh-CN"/>
        </w:rPr>
      </w:pPr>
    </w:p>
    <w:p w14:paraId="46D19EF0" w14:textId="3752EB45" w:rsidR="00BA740B" w:rsidRDefault="005311A9" w:rsidP="00BA740B">
      <w:pPr>
        <w:rPr>
          <w:b/>
          <w:color w:val="0070C0"/>
          <w:u w:val="single"/>
          <w:lang w:eastAsia="ko-KR"/>
        </w:rPr>
      </w:pPr>
      <w:r>
        <w:rPr>
          <w:b/>
          <w:color w:val="0070C0"/>
          <w:u w:val="single"/>
          <w:lang w:eastAsia="ko-KR"/>
        </w:rPr>
        <w:t xml:space="preserve">Issue </w:t>
      </w:r>
      <w:r w:rsidR="006113C6">
        <w:rPr>
          <w:b/>
          <w:color w:val="0070C0"/>
          <w:u w:val="single"/>
          <w:lang w:eastAsia="ko-KR"/>
        </w:rPr>
        <w:t>1-4-</w:t>
      </w:r>
      <w:r w:rsidR="00BA740B">
        <w:rPr>
          <w:b/>
          <w:color w:val="0070C0"/>
          <w:u w:val="single"/>
          <w:lang w:eastAsia="ko-KR"/>
        </w:rPr>
        <w:t>3-3</w:t>
      </w:r>
      <w:r>
        <w:rPr>
          <w:b/>
          <w:color w:val="0070C0"/>
          <w:u w:val="single"/>
          <w:lang w:eastAsia="ko-KR"/>
        </w:rPr>
        <w:t>: Test parameter for frequency offset</w:t>
      </w:r>
    </w:p>
    <w:p w14:paraId="4AFE13C3" w14:textId="72CB2D35" w:rsidR="005311A9" w:rsidRPr="00805BE8" w:rsidRDefault="005311A9" w:rsidP="00BA7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490E4A" w14:textId="79CFA145" w:rsidR="005311A9" w:rsidRDefault="005F0BBF" w:rsidP="005311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5311A9">
        <w:rPr>
          <w:rFonts w:eastAsia="宋体"/>
          <w:color w:val="0070C0"/>
          <w:szCs w:val="24"/>
          <w:lang w:eastAsia="zh-CN"/>
        </w:rPr>
        <w:t>(Samsung)</w:t>
      </w:r>
      <w:r>
        <w:rPr>
          <w:rFonts w:eastAsia="宋体"/>
          <w:color w:val="0070C0"/>
          <w:szCs w:val="24"/>
          <w:lang w:eastAsia="zh-CN"/>
        </w:rPr>
        <w:t>:</w:t>
      </w:r>
    </w:p>
    <w:p w14:paraId="586518F7" w14:textId="49EB3C78" w:rsidR="005F0BBF" w:rsidRDefault="005F0BBF" w:rsidP="005F0BB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200Hz</w:t>
      </w:r>
    </w:p>
    <w:p w14:paraId="607B9691" w14:textId="2A199597" w:rsidR="005F0BBF" w:rsidRDefault="005F0BBF" w:rsidP="005F0BB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300Hz</w:t>
      </w:r>
    </w:p>
    <w:p w14:paraId="2D6ADEE9" w14:textId="07CA8471" w:rsidR="005F0BBF" w:rsidRPr="005F0BBF" w:rsidRDefault="005F0BBF" w:rsidP="005F0BB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FFS</w:t>
      </w:r>
    </w:p>
    <w:p w14:paraId="5DB5D651" w14:textId="77777777" w:rsidR="005311A9" w:rsidRPr="00805BE8" w:rsidRDefault="005311A9" w:rsidP="005311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TBA</w:t>
      </w:r>
    </w:p>
    <w:p w14:paraId="23EBCC6D" w14:textId="77777777" w:rsidR="005311A9" w:rsidRPr="00805BE8" w:rsidRDefault="005311A9" w:rsidP="005311A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AB393C7" w14:textId="79F963BE"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1 </w:t>
      </w:r>
      <w:r w:rsidR="00347264">
        <w:rPr>
          <w:rFonts w:eastAsia="宋体"/>
          <w:color w:val="0070C0"/>
          <w:szCs w:val="24"/>
          <w:lang w:eastAsia="zh-CN"/>
        </w:rPr>
        <w:t xml:space="preserve">company </w:t>
      </w:r>
      <w:r>
        <w:rPr>
          <w:rFonts w:eastAsia="宋体"/>
          <w:color w:val="0070C0"/>
          <w:szCs w:val="24"/>
          <w:lang w:eastAsia="zh-CN"/>
        </w:rPr>
        <w:t>discuss</w:t>
      </w:r>
      <w:r w:rsidR="00347264">
        <w:rPr>
          <w:rFonts w:eastAsia="宋体"/>
          <w:color w:val="0070C0"/>
          <w:szCs w:val="24"/>
          <w:lang w:eastAsia="zh-CN"/>
        </w:rPr>
        <w:t>es</w:t>
      </w:r>
      <w:r>
        <w:rPr>
          <w:rFonts w:eastAsia="宋体"/>
          <w:color w:val="0070C0"/>
          <w:szCs w:val="24"/>
          <w:lang w:eastAsia="zh-CN"/>
        </w:rPr>
        <w:t xml:space="preserve"> Issue 1-4</w:t>
      </w:r>
      <w:r w:rsidRPr="001D3CE8">
        <w:rPr>
          <w:rFonts w:eastAsia="宋体"/>
          <w:color w:val="0070C0"/>
          <w:szCs w:val="24"/>
          <w:lang w:eastAsia="zh-CN"/>
        </w:rPr>
        <w:t>-</w:t>
      </w:r>
      <w:r>
        <w:rPr>
          <w:rFonts w:eastAsia="宋体"/>
          <w:color w:val="0070C0"/>
          <w:szCs w:val="24"/>
          <w:lang w:eastAsia="zh-CN"/>
        </w:rPr>
        <w:t>3-3</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546708F9" w14:textId="13D76E6A" w:rsidR="005311A9" w:rsidRPr="001738C0" w:rsidRDefault="005311A9" w:rsidP="001738C0">
      <w:pPr>
        <w:spacing w:after="120"/>
        <w:ind w:left="1080"/>
        <w:rPr>
          <w:color w:val="0070C0"/>
          <w:szCs w:val="24"/>
          <w:lang w:eastAsia="zh-CN"/>
        </w:rPr>
      </w:pPr>
    </w:p>
    <w:p w14:paraId="158365F4" w14:textId="77777777" w:rsidR="00BA740B" w:rsidRPr="00BA740B" w:rsidRDefault="00BA740B" w:rsidP="00BA740B">
      <w:pPr>
        <w:pStyle w:val="afe"/>
        <w:overflowPunct/>
        <w:autoSpaceDE/>
        <w:autoSpaceDN/>
        <w:adjustRightInd/>
        <w:spacing w:after="120"/>
        <w:ind w:left="1440" w:firstLineChars="0" w:firstLine="0"/>
        <w:textAlignment w:val="auto"/>
        <w:rPr>
          <w:rFonts w:eastAsia="宋体"/>
          <w:color w:val="0070C0"/>
          <w:szCs w:val="24"/>
          <w:lang w:eastAsia="zh-CN"/>
        </w:rPr>
      </w:pPr>
    </w:p>
    <w:p w14:paraId="5CA6B35F" w14:textId="14F37C9E" w:rsidR="00BA740B" w:rsidRDefault="005F0BBF" w:rsidP="00BA740B">
      <w:pPr>
        <w:rPr>
          <w:b/>
          <w:color w:val="0070C0"/>
          <w:u w:val="single"/>
          <w:lang w:eastAsia="ko-KR"/>
        </w:rPr>
      </w:pPr>
      <w:r>
        <w:rPr>
          <w:b/>
          <w:color w:val="0070C0"/>
          <w:u w:val="single"/>
          <w:lang w:eastAsia="ko-KR"/>
        </w:rPr>
        <w:t xml:space="preserve">Issue </w:t>
      </w:r>
      <w:r w:rsidR="00BA740B">
        <w:rPr>
          <w:b/>
          <w:color w:val="0070C0"/>
          <w:u w:val="single"/>
          <w:lang w:eastAsia="ko-KR"/>
        </w:rPr>
        <w:t>1-4-3-4</w:t>
      </w:r>
      <w:r>
        <w:rPr>
          <w:b/>
          <w:color w:val="0070C0"/>
          <w:u w:val="single"/>
          <w:lang w:eastAsia="ko-KR"/>
        </w:rPr>
        <w:t xml:space="preserve">: Test parameter for TCI state </w:t>
      </w:r>
    </w:p>
    <w:p w14:paraId="2BD242F0" w14:textId="023C25E6" w:rsidR="005F0BBF" w:rsidRPr="00805BE8" w:rsidRDefault="005F0BBF" w:rsidP="00BA7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C5ECA5A" w14:textId="736350D1" w:rsidR="005F0BBF" w:rsidRDefault="005F0BBF" w:rsidP="005F0BB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Two TCI state configuration (Samsung)</w:t>
      </w:r>
    </w:p>
    <w:p w14:paraId="5E204E2A" w14:textId="77777777" w:rsidR="005F0BBF" w:rsidRPr="00805BE8" w:rsidRDefault="005F0BBF" w:rsidP="005F0BB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TBA</w:t>
      </w:r>
    </w:p>
    <w:p w14:paraId="18639433" w14:textId="77777777" w:rsidR="005F0BBF" w:rsidRPr="00805BE8" w:rsidRDefault="005F0BBF" w:rsidP="005F0BB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1379CF" w14:textId="6D17A9BA"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1 </w:t>
      </w:r>
      <w:r w:rsidR="00347264">
        <w:rPr>
          <w:rFonts w:eastAsia="宋体"/>
          <w:color w:val="0070C0"/>
          <w:szCs w:val="24"/>
          <w:lang w:eastAsia="zh-CN"/>
        </w:rPr>
        <w:t xml:space="preserve">company </w:t>
      </w:r>
      <w:r>
        <w:rPr>
          <w:rFonts w:eastAsia="宋体"/>
          <w:color w:val="0070C0"/>
          <w:szCs w:val="24"/>
          <w:lang w:eastAsia="zh-CN"/>
        </w:rPr>
        <w:t>discuss</w:t>
      </w:r>
      <w:r w:rsidR="00347264">
        <w:rPr>
          <w:rFonts w:eastAsia="宋体"/>
          <w:color w:val="0070C0"/>
          <w:szCs w:val="24"/>
          <w:lang w:eastAsia="zh-CN"/>
        </w:rPr>
        <w:t>es</w:t>
      </w:r>
      <w:r>
        <w:rPr>
          <w:rFonts w:eastAsia="宋体"/>
          <w:color w:val="0070C0"/>
          <w:szCs w:val="24"/>
          <w:lang w:eastAsia="zh-CN"/>
        </w:rPr>
        <w:t xml:space="preserve"> Issue 1-4</w:t>
      </w:r>
      <w:r w:rsidRPr="001D3CE8">
        <w:rPr>
          <w:rFonts w:eastAsia="宋体"/>
          <w:color w:val="0070C0"/>
          <w:szCs w:val="24"/>
          <w:lang w:eastAsia="zh-CN"/>
        </w:rPr>
        <w:t>-</w:t>
      </w:r>
      <w:r>
        <w:rPr>
          <w:rFonts w:eastAsia="宋体"/>
          <w:color w:val="0070C0"/>
          <w:szCs w:val="24"/>
          <w:lang w:eastAsia="zh-CN"/>
        </w:rPr>
        <w:t>3-4</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01B91162" w14:textId="77777777" w:rsidR="005F0BBF" w:rsidRDefault="005F0BBF" w:rsidP="005B4802">
      <w:pPr>
        <w:rPr>
          <w:color w:val="0070C0"/>
          <w:lang w:val="en-US" w:eastAsia="zh-CN"/>
        </w:rPr>
      </w:pPr>
    </w:p>
    <w:p w14:paraId="33DC8C68" w14:textId="77777777" w:rsidR="005F0BBF" w:rsidRDefault="005F0BBF" w:rsidP="005B4802">
      <w:pPr>
        <w:rPr>
          <w:color w:val="0070C0"/>
          <w:lang w:val="en-US" w:eastAsia="zh-CN"/>
        </w:rPr>
      </w:pPr>
    </w:p>
    <w:p w14:paraId="5CCCAAAD" w14:textId="42D6DC3D" w:rsidR="00993A99" w:rsidRPr="008B28F4" w:rsidRDefault="00993A99" w:rsidP="000C5BE5">
      <w:pPr>
        <w:pStyle w:val="3"/>
        <w:rPr>
          <w:lang w:val="en-US"/>
        </w:rPr>
      </w:pPr>
      <w:r w:rsidRPr="008B28F4">
        <w:rPr>
          <w:lang w:val="en-US"/>
        </w:rPr>
        <w:t>Sub-topic 1-</w:t>
      </w:r>
      <w:r w:rsidR="005F0BBF" w:rsidRPr="008B28F4">
        <w:rPr>
          <w:lang w:val="en-US"/>
        </w:rPr>
        <w:t>5</w:t>
      </w:r>
      <w:r w:rsidR="009443C5" w:rsidRPr="008B28F4">
        <w:rPr>
          <w:lang w:val="en-US"/>
        </w:rPr>
        <w:t>: PDSCH requirement</w:t>
      </w:r>
      <w:r w:rsidR="000C5BE5" w:rsidRPr="008B28F4">
        <w:rPr>
          <w:lang w:val="en-US"/>
        </w:rPr>
        <w:t xml:space="preserve"> fo</w:t>
      </w:r>
      <w:r w:rsidR="00470F04" w:rsidRPr="008B28F4">
        <w:rPr>
          <w:lang w:val="en-US"/>
        </w:rPr>
        <w:t>r</w:t>
      </w:r>
      <w:r w:rsidR="000C5BE5" w:rsidRPr="008B28F4">
        <w:rPr>
          <w:sz w:val="24"/>
          <w:szCs w:val="16"/>
          <w:lang w:val="en-US"/>
        </w:rPr>
        <w:t xml:space="preserve"> URLLC multi-TRP</w:t>
      </w:r>
      <w:r w:rsidR="00C135A5" w:rsidRPr="008B28F4">
        <w:rPr>
          <w:sz w:val="24"/>
          <w:szCs w:val="16"/>
          <w:lang w:val="en-US"/>
        </w:rPr>
        <w:t>/Panel</w:t>
      </w:r>
      <w:r w:rsidR="000C5BE5" w:rsidRPr="008B28F4">
        <w:rPr>
          <w:sz w:val="24"/>
          <w:szCs w:val="16"/>
          <w:lang w:val="en-US"/>
        </w:rPr>
        <w:t xml:space="preserve"> transmission schemes</w:t>
      </w:r>
    </w:p>
    <w:p w14:paraId="5CF99832" w14:textId="77777777" w:rsidR="00B401E4" w:rsidRDefault="00B401E4" w:rsidP="00B401E4">
      <w:pPr>
        <w:rPr>
          <w:i/>
          <w:color w:val="0070C0"/>
          <w:lang w:val="en-US" w:eastAsia="zh-CN"/>
        </w:rPr>
      </w:pPr>
      <w:r>
        <w:rPr>
          <w:rFonts w:hint="eastAsia"/>
          <w:i/>
          <w:color w:val="0070C0"/>
          <w:lang w:val="en-US" w:eastAsia="zh-CN"/>
        </w:rPr>
        <w:t xml:space="preserve">In Rel-16, 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6E509399" w14:textId="77777777" w:rsidR="00B401E4" w:rsidRPr="00046681" w:rsidRDefault="00B401E4" w:rsidP="00B401E4">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243B41D4" w14:textId="77777777" w:rsidR="00B401E4" w:rsidRPr="00046681" w:rsidRDefault="00B401E4" w:rsidP="00B401E4">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10593590" w14:textId="77777777" w:rsidR="00B401E4" w:rsidRPr="00046681" w:rsidRDefault="00B401E4" w:rsidP="00B401E4">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49689D18" w14:textId="77777777" w:rsidR="00B401E4" w:rsidRPr="00831E2B" w:rsidRDefault="00B401E4" w:rsidP="00B401E4">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7266F8C4" w14:textId="16180D34" w:rsidR="00993A99" w:rsidRPr="006E6F0B" w:rsidRDefault="00B401E4" w:rsidP="00993A99">
      <w:pPr>
        <w:rPr>
          <w:i/>
          <w:color w:val="0070C0"/>
          <w:lang w:val="en-US" w:eastAsia="zh-CN"/>
        </w:rPr>
      </w:pPr>
      <w:r>
        <w:rPr>
          <w:i/>
          <w:color w:val="0070C0"/>
          <w:lang w:val="en-US" w:eastAsia="zh-CN"/>
        </w:rPr>
        <w:t xml:space="preserve">In the RAN4#94-e meeting, RAN4 agree to </w:t>
      </w:r>
      <w:r w:rsidR="00B22B10">
        <w:rPr>
          <w:i/>
          <w:color w:val="0070C0"/>
          <w:lang w:val="en-US" w:eastAsia="zh-CN"/>
        </w:rPr>
        <w:t>not define PDSCH requirements for URLLC multi-TRP transmission schemes with reliability transmission with lower BLER test metric (e.g., lower than 1% BLER) in Rel-16 NR eMIMO WI. And whether to introduce the PDSCH requirements for URLLC multi-TRP transmission schemes with test metric @70% maximum TP</w:t>
      </w:r>
      <w:r w:rsidR="006F5B53">
        <w:rPr>
          <w:i/>
          <w:color w:val="0070C0"/>
          <w:lang w:val="en-US" w:eastAsia="zh-CN"/>
        </w:rPr>
        <w:t xml:space="preserve"> is FFS. B</w:t>
      </w:r>
      <w:r w:rsidR="006F5B53">
        <w:rPr>
          <w:rFonts w:hint="eastAsia"/>
          <w:i/>
          <w:color w:val="0070C0"/>
          <w:lang w:val="en-US" w:eastAsia="zh-CN"/>
        </w:rPr>
        <w:t xml:space="preserve">ased on RAN1 feature, this sub-topic mainly focuses to identify whether new PDSCH </w:t>
      </w:r>
      <w:r w:rsidR="006F5B53">
        <w:rPr>
          <w:i/>
          <w:color w:val="0070C0"/>
          <w:lang w:val="en-US" w:eastAsia="zh-CN"/>
        </w:rPr>
        <w:t>demodulatio</w:t>
      </w:r>
      <w:r w:rsidR="006F5B53">
        <w:rPr>
          <w:rFonts w:hint="eastAsia"/>
          <w:i/>
          <w:color w:val="0070C0"/>
          <w:lang w:val="en-US" w:eastAsia="zh-CN"/>
        </w:rPr>
        <w:t>n with scheduled by single-DCI</w:t>
      </w:r>
      <w:r w:rsidR="006F5B53">
        <w:rPr>
          <w:i/>
          <w:color w:val="0070C0"/>
          <w:lang w:val="en-US" w:eastAsia="zh-CN"/>
        </w:rPr>
        <w:t xml:space="preserve"> </w:t>
      </w:r>
      <w:r w:rsidR="006F5B53">
        <w:rPr>
          <w:rFonts w:hint="eastAsia"/>
          <w:i/>
          <w:color w:val="0070C0"/>
          <w:lang w:val="en-US" w:eastAsia="zh-CN"/>
        </w:rPr>
        <w:t xml:space="preserve">for URLLC </w:t>
      </w:r>
      <w:r w:rsidR="006F5B53">
        <w:rPr>
          <w:i/>
          <w:color w:val="0070C0"/>
          <w:lang w:val="en-US" w:eastAsia="zh-CN"/>
        </w:rPr>
        <w:t>requirements</w:t>
      </w:r>
      <w:r w:rsidR="006F5B53">
        <w:rPr>
          <w:rFonts w:hint="eastAsia"/>
          <w:i/>
          <w:color w:val="0070C0"/>
          <w:lang w:val="en-US" w:eastAsia="zh-CN"/>
        </w:rPr>
        <w:t xml:space="preserve"> </w:t>
      </w:r>
      <w:r w:rsidR="006F5B53">
        <w:rPr>
          <w:i/>
          <w:color w:val="0070C0"/>
          <w:lang w:val="en-US" w:eastAsia="zh-CN"/>
        </w:rPr>
        <w:t>should</w:t>
      </w:r>
      <w:r w:rsidR="006F5B53">
        <w:rPr>
          <w:rFonts w:hint="eastAsia"/>
          <w:i/>
          <w:color w:val="0070C0"/>
          <w:lang w:val="en-US" w:eastAsia="zh-CN"/>
        </w:rPr>
        <w:t xml:space="preserve"> be </w:t>
      </w:r>
      <w:r w:rsidR="006F5B53">
        <w:rPr>
          <w:i/>
          <w:color w:val="0070C0"/>
          <w:lang w:val="en-US" w:eastAsia="zh-CN"/>
        </w:rPr>
        <w:t>specified. Meanwhile, if RAN4 agree to define the requirement, RAN4 should discuss the test case design to verify the functionality of Multi-TRP/Panel transmission.</w:t>
      </w:r>
    </w:p>
    <w:p w14:paraId="07A42843" w14:textId="77777777" w:rsidR="000C5BE5" w:rsidRDefault="000C5BE5" w:rsidP="000C5BE5">
      <w:pPr>
        <w:rPr>
          <w:b/>
          <w:color w:val="0070C0"/>
          <w:u w:val="single"/>
          <w:lang w:eastAsia="ko-KR"/>
        </w:rPr>
      </w:pPr>
      <w:r>
        <w:rPr>
          <w:b/>
          <w:color w:val="0070C0"/>
          <w:u w:val="single"/>
          <w:lang w:eastAsia="ko-KR"/>
        </w:rPr>
        <w:t>Agreements in RAN4#94-e meeting</w:t>
      </w:r>
    </w:p>
    <w:p w14:paraId="3FA941FF" w14:textId="77DC144F" w:rsidR="000C5BE5" w:rsidRPr="00045592" w:rsidRDefault="00C135A5" w:rsidP="000C5BE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No PDSCH requirements for URLLC multi-TRP/Panel Transmission schemes with reliability transmission with lower BLER test metric (e.g., lower than 1% BLER)</w:t>
      </w:r>
      <w:r w:rsidR="00B14A84">
        <w:rPr>
          <w:rFonts w:eastAsia="宋体"/>
          <w:color w:val="0070C0"/>
          <w:szCs w:val="24"/>
          <w:lang w:eastAsia="zh-CN"/>
        </w:rPr>
        <w:t xml:space="preserve"> in Rel-16 NR eMIMO WI</w:t>
      </w:r>
    </w:p>
    <w:p w14:paraId="239E6010" w14:textId="79F389FB" w:rsidR="00B14A84" w:rsidRDefault="00B14A84" w:rsidP="00B14A8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Whether to define PDSCH requirements for URLLC multi-TRP transmission schemes with test metric @70% maximum TP</w:t>
      </w:r>
    </w:p>
    <w:p w14:paraId="4B3107AE" w14:textId="3E412887" w:rsidR="00B14A84"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4BC8C19" w14:textId="13F288E1" w:rsidR="00B14A84"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Deprioritize</w:t>
      </w:r>
    </w:p>
    <w:p w14:paraId="5A79E964" w14:textId="7A1AC659" w:rsidR="00B14A84" w:rsidRPr="00045592"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w:t>
      </w:r>
    </w:p>
    <w:p w14:paraId="42F1A418" w14:textId="5E764842" w:rsidR="00B14A84" w:rsidRDefault="00B14A84" w:rsidP="00B14A8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URLLC multi-TRP transmission schemes</w:t>
      </w:r>
      <w:r w:rsidR="000F00A3">
        <w:rPr>
          <w:rFonts w:eastAsia="宋体"/>
          <w:color w:val="0070C0"/>
          <w:szCs w:val="24"/>
          <w:lang w:eastAsia="zh-CN"/>
        </w:rPr>
        <w:t xml:space="preserve"> (if agreed)</w:t>
      </w:r>
    </w:p>
    <w:p w14:paraId="2DD9A77A" w14:textId="0AC437BD" w:rsidR="00B14A84"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Down selection to scheme 1a and 4</w:t>
      </w:r>
    </w:p>
    <w:p w14:paraId="249B15AB" w14:textId="31FB02D8" w:rsidR="00B14A84"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Define PDSCH</w:t>
      </w:r>
      <w:r w:rsidR="000F00A3">
        <w:rPr>
          <w:rFonts w:eastAsia="宋体"/>
          <w:color w:val="0070C0"/>
          <w:szCs w:val="24"/>
          <w:lang w:eastAsia="zh-CN"/>
        </w:rPr>
        <w:t xml:space="preserve"> demodulation requirements for repetition schemes 2a, 3 and 4</w:t>
      </w:r>
    </w:p>
    <w:p w14:paraId="6FBF581E" w14:textId="31282FD2" w:rsidR="00B14A84" w:rsidRPr="000F00A3" w:rsidRDefault="000F00A3" w:rsidP="000F00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52296453" w14:textId="69ABC2D9" w:rsidR="000C5BE5" w:rsidRDefault="000C5BE5" w:rsidP="00993A99">
      <w:pPr>
        <w:rPr>
          <w:lang w:val="en-US" w:eastAsia="zh-CN"/>
        </w:rPr>
      </w:pPr>
    </w:p>
    <w:p w14:paraId="3F2E9C2B" w14:textId="1802999C" w:rsidR="006E6F0B" w:rsidRDefault="006E6F0B" w:rsidP="00993A9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C31A77E" w14:textId="77777777" w:rsidR="008A05F1" w:rsidRPr="006E6F0B" w:rsidRDefault="008A05F1" w:rsidP="00993A99">
      <w:pPr>
        <w:rPr>
          <w:i/>
          <w:color w:val="0070C0"/>
          <w:lang w:val="en-US" w:eastAsia="zh-CN"/>
        </w:rPr>
      </w:pPr>
    </w:p>
    <w:p w14:paraId="3B69668D" w14:textId="4523AEED" w:rsidR="000C5BE5" w:rsidRPr="00805BE8" w:rsidRDefault="000C5BE5" w:rsidP="000C5BE5">
      <w:pPr>
        <w:rPr>
          <w:b/>
          <w:color w:val="0070C0"/>
          <w:u w:val="single"/>
          <w:lang w:eastAsia="ko-KR"/>
        </w:rPr>
      </w:pPr>
      <w:r>
        <w:rPr>
          <w:b/>
          <w:color w:val="0070C0"/>
          <w:u w:val="single"/>
          <w:lang w:eastAsia="ko-KR"/>
        </w:rPr>
        <w:t>Issue 1-</w:t>
      </w:r>
      <w:r w:rsidR="00AC691C">
        <w:rPr>
          <w:b/>
          <w:color w:val="0070C0"/>
          <w:u w:val="single"/>
          <w:lang w:eastAsia="ko-KR"/>
        </w:rPr>
        <w:t>5</w:t>
      </w:r>
      <w:r w:rsidR="006F5B53">
        <w:rPr>
          <w:b/>
          <w:color w:val="0070C0"/>
          <w:u w:val="single"/>
          <w:lang w:eastAsia="ko-KR"/>
        </w:rPr>
        <w:t>-1</w:t>
      </w:r>
      <w:r>
        <w:rPr>
          <w:b/>
          <w:color w:val="0070C0"/>
          <w:u w:val="single"/>
          <w:lang w:eastAsia="ko-KR"/>
        </w:rPr>
        <w:t>: Whether to define PDSCH requirement requirements</w:t>
      </w:r>
      <w:r w:rsidR="00A92318">
        <w:rPr>
          <w:b/>
          <w:color w:val="0070C0"/>
          <w:u w:val="single"/>
          <w:lang w:eastAsia="ko-KR"/>
        </w:rPr>
        <w:t xml:space="preserve"> for URLLC multi-TRP transmission schemes with the test metric 70% of maximum throughput</w:t>
      </w:r>
    </w:p>
    <w:p w14:paraId="559005EA" w14:textId="77777777" w:rsidR="000C5BE5" w:rsidRPr="00805BE8" w:rsidRDefault="000C5BE5" w:rsidP="000C5BE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13FC1EB" w14:textId="012A17D5" w:rsidR="000C5BE5" w:rsidRPr="00805BE8" w:rsidRDefault="00942604" w:rsidP="000C5BE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Yes (Ericsson, </w:t>
      </w:r>
      <w:r w:rsidRPr="008B28F4">
        <w:rPr>
          <w:rFonts w:eastAsia="宋体"/>
          <w:strike/>
          <w:color w:val="0070C0"/>
          <w:szCs w:val="24"/>
          <w:lang w:eastAsia="zh-CN"/>
        </w:rPr>
        <w:t>Intel</w:t>
      </w:r>
      <w:r>
        <w:rPr>
          <w:rFonts w:eastAsia="宋体"/>
          <w:color w:val="0070C0"/>
          <w:szCs w:val="24"/>
          <w:lang w:eastAsia="zh-CN"/>
        </w:rPr>
        <w:t>)</w:t>
      </w:r>
    </w:p>
    <w:p w14:paraId="55FF1B07" w14:textId="03031EE2" w:rsidR="000C5BE5" w:rsidRDefault="006F5B53" w:rsidP="006F5B5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(Huawei, </w:t>
      </w:r>
      <w:r w:rsidRPr="006F5B53">
        <w:rPr>
          <w:rFonts w:eastAsia="宋体"/>
          <w:color w:val="0070C0"/>
          <w:szCs w:val="24"/>
          <w:lang w:eastAsia="zh-CN"/>
        </w:rPr>
        <w:t>Qualcomm</w:t>
      </w:r>
      <w:r>
        <w:rPr>
          <w:rFonts w:eastAsia="宋体"/>
          <w:color w:val="0070C0"/>
          <w:szCs w:val="24"/>
          <w:lang w:eastAsia="zh-CN"/>
        </w:rPr>
        <w:t>)</w:t>
      </w:r>
    </w:p>
    <w:p w14:paraId="1AD7B83E" w14:textId="2D3B6FB8" w:rsidR="002D275B" w:rsidRDefault="006F5B5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3B6ACD">
        <w:rPr>
          <w:rFonts w:eastAsia="宋体"/>
          <w:color w:val="0070C0"/>
          <w:szCs w:val="24"/>
          <w:lang w:eastAsia="zh-CN"/>
        </w:rPr>
        <w:t xml:space="preserve"> </w:t>
      </w:r>
      <w:r>
        <w:rPr>
          <w:rFonts w:eastAsia="宋体"/>
          <w:color w:val="0070C0"/>
          <w:szCs w:val="24"/>
          <w:lang w:eastAsia="zh-CN"/>
        </w:rPr>
        <w:t>3:</w:t>
      </w:r>
      <w:r w:rsidR="005B3024">
        <w:rPr>
          <w:rFonts w:eastAsia="宋体"/>
          <w:color w:val="0070C0"/>
          <w:szCs w:val="24"/>
          <w:lang w:eastAsia="zh-CN"/>
        </w:rPr>
        <w:t xml:space="preserve"> </w:t>
      </w:r>
      <w:r>
        <w:rPr>
          <w:rFonts w:eastAsia="宋体"/>
          <w:color w:val="0070C0"/>
          <w:szCs w:val="24"/>
          <w:lang w:eastAsia="zh-CN"/>
        </w:rPr>
        <w:t xml:space="preserve">Deprioritize the detailed test case design for URLLC test cases pending on the progress to test case design for eMBB based NCJT Multi-TRP </w:t>
      </w:r>
      <w:r w:rsidR="003B6ACD">
        <w:rPr>
          <w:rFonts w:eastAsia="宋体"/>
          <w:color w:val="0070C0"/>
          <w:szCs w:val="24"/>
          <w:lang w:eastAsia="zh-CN"/>
        </w:rPr>
        <w:t>and normal URLLC test cases under Rel-16 URLLC WI</w:t>
      </w:r>
      <w:r w:rsidR="005B3024">
        <w:rPr>
          <w:rFonts w:eastAsia="宋体"/>
          <w:color w:val="0070C0"/>
          <w:szCs w:val="24"/>
          <w:lang w:eastAsia="zh-CN"/>
        </w:rPr>
        <w:t xml:space="preserve"> (Samsung)</w:t>
      </w:r>
    </w:p>
    <w:p w14:paraId="170E5B71" w14:textId="4352299C" w:rsidR="007E25CA" w:rsidRPr="008B28F4" w:rsidRDefault="007E25C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Define </w:t>
      </w:r>
      <w:r w:rsidRPr="008B28F4">
        <w:rPr>
          <w:rFonts w:eastAsia="宋体"/>
          <w:color w:val="0070C0"/>
          <w:szCs w:val="24"/>
          <w:lang w:eastAsia="zh-CN"/>
        </w:rPr>
        <w:t>PDSCH requirement requirements for URLLC multi-TRP transmission</w:t>
      </w:r>
      <w:r>
        <w:rPr>
          <w:rFonts w:eastAsia="宋体"/>
          <w:color w:val="0070C0"/>
          <w:szCs w:val="24"/>
          <w:lang w:eastAsia="zh-CN"/>
        </w:rPr>
        <w:t xml:space="preserve"> schemes with the test metric 1</w:t>
      </w:r>
      <w:r w:rsidRPr="008B28F4">
        <w:rPr>
          <w:rFonts w:eastAsia="宋体"/>
          <w:color w:val="0070C0"/>
          <w:szCs w:val="24"/>
          <w:lang w:eastAsia="zh-CN"/>
        </w:rPr>
        <w:t>%</w:t>
      </w:r>
      <w:r>
        <w:rPr>
          <w:rFonts w:eastAsia="宋体"/>
          <w:color w:val="0070C0"/>
          <w:szCs w:val="24"/>
          <w:lang w:eastAsia="zh-CN"/>
        </w:rPr>
        <w:t>BLER (Intel)</w:t>
      </w:r>
      <w:r>
        <w:rPr>
          <w:rFonts w:eastAsia="宋体"/>
          <w:color w:val="0070C0"/>
          <w:szCs w:val="24"/>
          <w:lang w:eastAsia="zh-CN"/>
        </w:rPr>
        <w:tab/>
      </w:r>
    </w:p>
    <w:p w14:paraId="36BCC066" w14:textId="77777777" w:rsidR="000C5BE5" w:rsidRPr="00805BE8" w:rsidRDefault="000C5BE5" w:rsidP="000C5BE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22DCF44" w14:textId="4D01E216" w:rsidR="000C5BE5" w:rsidRPr="00805BE8" w:rsidRDefault="005B3024" w:rsidP="000C5BE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5 companies</w:t>
      </w:r>
      <w:r w:rsidR="00015C36">
        <w:rPr>
          <w:rFonts w:eastAsia="宋体"/>
          <w:color w:val="0070C0"/>
          <w:szCs w:val="24"/>
          <w:lang w:eastAsia="zh-CN"/>
        </w:rPr>
        <w:t xml:space="preserve"> discuss Issue 1-</w:t>
      </w:r>
      <w:r w:rsidR="004E4FE6">
        <w:rPr>
          <w:rFonts w:eastAsia="宋体"/>
          <w:color w:val="0070C0"/>
          <w:szCs w:val="24"/>
          <w:lang w:eastAsia="zh-CN"/>
        </w:rPr>
        <w:t>5</w:t>
      </w:r>
      <w:r w:rsidR="00015C36">
        <w:rPr>
          <w:rFonts w:eastAsia="宋体"/>
          <w:color w:val="0070C0"/>
          <w:szCs w:val="24"/>
          <w:lang w:eastAsia="zh-CN"/>
        </w:rPr>
        <w:t>-1, hold different opinion</w:t>
      </w:r>
      <w:r w:rsidR="0035661F">
        <w:rPr>
          <w:rFonts w:eastAsia="宋体"/>
          <w:color w:val="0070C0"/>
          <w:szCs w:val="24"/>
          <w:lang w:eastAsia="zh-CN"/>
        </w:rPr>
        <w:t xml:space="preserve">s. </w:t>
      </w:r>
      <w:r w:rsidR="0035661F" w:rsidRPr="004837DD">
        <w:rPr>
          <w:rFonts w:eastAsia="宋体"/>
          <w:color w:val="0070C0"/>
          <w:szCs w:val="24"/>
          <w:lang w:eastAsia="zh-CN"/>
        </w:rPr>
        <w:t>Moderator</w:t>
      </w:r>
      <w:r w:rsidR="0035661F">
        <w:rPr>
          <w:rFonts w:eastAsia="宋体"/>
          <w:color w:val="0070C0"/>
          <w:szCs w:val="24"/>
          <w:lang w:eastAsia="zh-CN"/>
        </w:rPr>
        <w:t xml:space="preserve"> would like to suggest companies provide more comments and possible compromise in order to move forward</w:t>
      </w:r>
    </w:p>
    <w:p w14:paraId="2B70714C" w14:textId="77777777" w:rsidR="002D275B" w:rsidRDefault="002D275B" w:rsidP="00993A99">
      <w:pPr>
        <w:rPr>
          <w:lang w:val="en-US" w:eastAsia="zh-CN"/>
        </w:rPr>
      </w:pPr>
    </w:p>
    <w:p w14:paraId="13B727E9" w14:textId="77777777" w:rsidR="002D275B" w:rsidRDefault="002D275B" w:rsidP="00993A99">
      <w:pPr>
        <w:rPr>
          <w:lang w:val="en-US" w:eastAsia="zh-CN"/>
        </w:rPr>
      </w:pPr>
    </w:p>
    <w:p w14:paraId="2397306A" w14:textId="1A18E63C" w:rsidR="00A92318" w:rsidRPr="00805BE8" w:rsidRDefault="00A92318" w:rsidP="00A92318">
      <w:pPr>
        <w:rPr>
          <w:b/>
          <w:color w:val="0070C0"/>
          <w:u w:val="single"/>
          <w:lang w:eastAsia="ko-KR"/>
        </w:rPr>
      </w:pPr>
      <w:r>
        <w:rPr>
          <w:b/>
          <w:color w:val="0070C0"/>
          <w:u w:val="single"/>
          <w:lang w:eastAsia="ko-KR"/>
        </w:rPr>
        <w:t>Issue 1-</w:t>
      </w:r>
      <w:r w:rsidR="00AC691C">
        <w:rPr>
          <w:b/>
          <w:color w:val="0070C0"/>
          <w:u w:val="single"/>
          <w:lang w:eastAsia="ko-KR"/>
        </w:rPr>
        <w:t>5</w:t>
      </w:r>
      <w:r w:rsidR="005B3024">
        <w:rPr>
          <w:b/>
          <w:color w:val="0070C0"/>
          <w:u w:val="single"/>
          <w:lang w:eastAsia="ko-KR"/>
        </w:rPr>
        <w:t>-2</w:t>
      </w:r>
      <w:r>
        <w:rPr>
          <w:b/>
          <w:color w:val="0070C0"/>
          <w:u w:val="single"/>
          <w:lang w:eastAsia="ko-KR"/>
        </w:rPr>
        <w:t>:  Test case design</w:t>
      </w:r>
    </w:p>
    <w:p w14:paraId="7A292740" w14:textId="77777777" w:rsidR="00A92318" w:rsidRPr="00805BE8" w:rsidRDefault="00A92318" w:rsidP="00A9231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7D3ACCD" w14:textId="06A89B22" w:rsidR="00A92318" w:rsidRPr="00805BE8" w:rsidRDefault="006F5B53" w:rsidP="00A9231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focus on test scope of URLLC discussion in Q2 2020</w:t>
      </w:r>
      <w:r w:rsidR="00555CB9">
        <w:rPr>
          <w:rFonts w:eastAsia="宋体"/>
          <w:color w:val="0070C0"/>
          <w:szCs w:val="24"/>
          <w:lang w:eastAsia="zh-CN"/>
        </w:rPr>
        <w:t xml:space="preserve"> (Samsung)</w:t>
      </w:r>
    </w:p>
    <w:p w14:paraId="2E98F357" w14:textId="77777777" w:rsidR="00A92318" w:rsidRPr="00805BE8" w:rsidRDefault="00A92318" w:rsidP="00A9231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3CBC134B" w14:textId="77777777" w:rsidR="00A92318" w:rsidRPr="00805BE8" w:rsidRDefault="00A92318" w:rsidP="00A9231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D7EFC9" w14:textId="22D249E4" w:rsidR="005B3024" w:rsidRPr="005B3024" w:rsidRDefault="005E5FFB" w:rsidP="005B30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discuss</w:t>
      </w:r>
      <w:r w:rsidR="001D171C">
        <w:rPr>
          <w:rFonts w:eastAsia="宋体"/>
          <w:color w:val="0070C0"/>
          <w:szCs w:val="24"/>
          <w:lang w:eastAsia="zh-CN"/>
        </w:rPr>
        <w:t>es</w:t>
      </w:r>
      <w:r>
        <w:rPr>
          <w:rFonts w:eastAsia="宋体"/>
          <w:color w:val="0070C0"/>
          <w:szCs w:val="24"/>
          <w:lang w:eastAsia="zh-CN"/>
        </w:rPr>
        <w:t xml:space="preserve"> i</w:t>
      </w:r>
      <w:r w:rsidR="0035661F">
        <w:rPr>
          <w:rFonts w:eastAsia="宋体"/>
          <w:color w:val="0070C0"/>
          <w:szCs w:val="24"/>
          <w:lang w:eastAsia="zh-CN"/>
        </w:rPr>
        <w:t>ssue 1-</w:t>
      </w:r>
      <w:r w:rsidR="00D80619">
        <w:rPr>
          <w:rFonts w:eastAsia="宋体"/>
          <w:color w:val="0070C0"/>
          <w:szCs w:val="24"/>
          <w:lang w:eastAsia="zh-CN"/>
        </w:rPr>
        <w:t>5</w:t>
      </w:r>
      <w:r w:rsidR="0035661F">
        <w:rPr>
          <w:rFonts w:eastAsia="宋体"/>
          <w:color w:val="0070C0"/>
          <w:szCs w:val="24"/>
          <w:lang w:eastAsia="zh-CN"/>
        </w:rPr>
        <w:t>-2</w:t>
      </w:r>
      <w:r w:rsidR="005B3024" w:rsidRPr="005B3024">
        <w:rPr>
          <w:rFonts w:eastAsia="宋体"/>
          <w:color w:val="0070C0"/>
          <w:szCs w:val="24"/>
          <w:lang w:eastAsia="zh-CN"/>
        </w:rPr>
        <w:t xml:space="preserve">. </w:t>
      </w:r>
      <w:r w:rsidR="0035661F" w:rsidRPr="004837DD">
        <w:rPr>
          <w:rFonts w:eastAsia="宋体"/>
          <w:color w:val="0070C0"/>
          <w:szCs w:val="24"/>
          <w:lang w:eastAsia="zh-CN"/>
        </w:rPr>
        <w:t>Moderator</w:t>
      </w:r>
      <w:r w:rsidR="0035661F">
        <w:rPr>
          <w:rFonts w:eastAsia="宋体"/>
          <w:color w:val="0070C0"/>
          <w:szCs w:val="24"/>
          <w:lang w:eastAsia="zh-CN"/>
        </w:rPr>
        <w:t xml:space="preserve"> would like to suggest companies provide more comments </w:t>
      </w:r>
    </w:p>
    <w:p w14:paraId="6C64263E" w14:textId="77777777" w:rsidR="00AB296F" w:rsidRDefault="00AB296F" w:rsidP="00AB296F">
      <w:pPr>
        <w:rPr>
          <w:lang w:val="en-US" w:eastAsia="zh-CN"/>
        </w:rPr>
      </w:pPr>
    </w:p>
    <w:p w14:paraId="591C0F49" w14:textId="26E36C36" w:rsidR="00AB296F" w:rsidRPr="00805BE8" w:rsidRDefault="00AB296F" w:rsidP="00AB296F">
      <w:pPr>
        <w:rPr>
          <w:b/>
          <w:color w:val="0070C0"/>
          <w:u w:val="single"/>
          <w:lang w:eastAsia="ko-KR"/>
        </w:rPr>
      </w:pPr>
      <w:r>
        <w:rPr>
          <w:b/>
          <w:color w:val="0070C0"/>
          <w:u w:val="single"/>
          <w:lang w:eastAsia="ko-KR"/>
        </w:rPr>
        <w:t>Issue 1-</w:t>
      </w:r>
      <w:r w:rsidR="00AC691C">
        <w:rPr>
          <w:b/>
          <w:color w:val="0070C0"/>
          <w:u w:val="single"/>
          <w:lang w:eastAsia="ko-KR"/>
        </w:rPr>
        <w:t>5</w:t>
      </w:r>
      <w:r w:rsidR="005B3024">
        <w:rPr>
          <w:b/>
          <w:color w:val="0070C0"/>
          <w:u w:val="single"/>
          <w:lang w:eastAsia="ko-KR"/>
        </w:rPr>
        <w:t>-3</w:t>
      </w:r>
      <w:r>
        <w:rPr>
          <w:b/>
          <w:color w:val="0070C0"/>
          <w:u w:val="single"/>
          <w:lang w:eastAsia="ko-KR"/>
        </w:rPr>
        <w:t>: URLLC multi-TRP transmission schemes</w:t>
      </w:r>
      <w:r w:rsidR="000F00A3">
        <w:rPr>
          <w:b/>
          <w:color w:val="0070C0"/>
          <w:u w:val="single"/>
          <w:lang w:eastAsia="ko-KR"/>
        </w:rPr>
        <w:t xml:space="preserve"> (if agreed to introduced)</w:t>
      </w:r>
    </w:p>
    <w:p w14:paraId="2483399D" w14:textId="77777777" w:rsidR="00AB296F" w:rsidRPr="00805BE8" w:rsidRDefault="00AB296F" w:rsidP="00AB296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9460A8F" w14:textId="2EC667DF" w:rsidR="00AB296F" w:rsidRPr="00805BE8" w:rsidRDefault="000F00A3" w:rsidP="00AB296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Scheme 1a,</w:t>
      </w:r>
      <w:r w:rsidR="00555CB9">
        <w:rPr>
          <w:rFonts w:eastAsia="宋体"/>
          <w:color w:val="0070C0"/>
          <w:szCs w:val="24"/>
          <w:lang w:eastAsia="zh-CN"/>
        </w:rPr>
        <w:t xml:space="preserve"> FFS scheme 2a and scheme 2b, Deprioritize TDM (scheme 3 and scheme 4) pending on performance requirements of Rel-16 URLLC WI (Samsung)</w:t>
      </w:r>
    </w:p>
    <w:p w14:paraId="6F0FF793" w14:textId="2D751887" w:rsidR="00AB296F" w:rsidRDefault="000F00A3" w:rsidP="00AB296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E6016">
        <w:rPr>
          <w:rFonts w:eastAsia="宋体"/>
          <w:color w:val="0070C0"/>
          <w:szCs w:val="24"/>
          <w:lang w:eastAsia="zh-CN"/>
        </w:rPr>
        <w:t>Scheme 1a, 2a, 2b, 3 and 4 (Intel)</w:t>
      </w:r>
    </w:p>
    <w:p w14:paraId="1CE1EB85" w14:textId="03B3C034" w:rsidR="000F00A3" w:rsidRPr="00805BE8" w:rsidRDefault="000F00A3" w:rsidP="00AB296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555CB9">
        <w:rPr>
          <w:rFonts w:eastAsia="宋体"/>
          <w:color w:val="0070C0"/>
          <w:szCs w:val="24"/>
          <w:lang w:eastAsia="zh-CN"/>
        </w:rPr>
        <w:t>Scheme 2a, 3</w:t>
      </w:r>
      <w:r w:rsidR="007E6016">
        <w:rPr>
          <w:rFonts w:eastAsia="宋体"/>
          <w:color w:val="0070C0"/>
          <w:szCs w:val="24"/>
          <w:lang w:eastAsia="zh-CN"/>
        </w:rPr>
        <w:t xml:space="preserve"> and 4</w:t>
      </w:r>
      <w:r w:rsidR="006F5B53">
        <w:rPr>
          <w:rFonts w:eastAsia="宋体"/>
          <w:color w:val="0070C0"/>
          <w:szCs w:val="24"/>
          <w:lang w:eastAsia="zh-CN"/>
        </w:rPr>
        <w:t xml:space="preserve"> (</w:t>
      </w:r>
      <w:r w:rsidR="00555CB9">
        <w:rPr>
          <w:rFonts w:eastAsia="宋体"/>
          <w:color w:val="0070C0"/>
          <w:szCs w:val="24"/>
          <w:lang w:eastAsia="zh-CN"/>
        </w:rPr>
        <w:t>Ericsson</w:t>
      </w:r>
      <w:r w:rsidR="006F5B53">
        <w:rPr>
          <w:rFonts w:eastAsia="宋体"/>
          <w:color w:val="0070C0"/>
          <w:szCs w:val="24"/>
          <w:lang w:eastAsia="zh-CN"/>
        </w:rPr>
        <w:t>)</w:t>
      </w:r>
    </w:p>
    <w:p w14:paraId="5299A442" w14:textId="77777777" w:rsidR="00AB296F" w:rsidRPr="00805BE8" w:rsidRDefault="00AB296F" w:rsidP="00AB296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962C2F" w14:textId="3B35CD98" w:rsidR="00D80619" w:rsidRPr="005B3024" w:rsidRDefault="00D80619" w:rsidP="00D8061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3 </w:t>
      </w:r>
      <w:r w:rsidR="004D13B1">
        <w:rPr>
          <w:rFonts w:eastAsia="宋体"/>
          <w:color w:val="0070C0"/>
          <w:szCs w:val="24"/>
          <w:lang w:eastAsia="zh-CN"/>
        </w:rPr>
        <w:t xml:space="preserve">companies </w:t>
      </w:r>
      <w:r>
        <w:rPr>
          <w:rFonts w:eastAsia="宋体"/>
          <w:color w:val="0070C0"/>
          <w:szCs w:val="24"/>
          <w:lang w:eastAsia="zh-CN"/>
        </w:rPr>
        <w:t>discuss issue 1-5-3</w:t>
      </w:r>
      <w:r w:rsidRPr="005B3024">
        <w:rPr>
          <w:rFonts w:eastAsia="宋体"/>
          <w:color w:val="0070C0"/>
          <w:szCs w:val="24"/>
          <w:lang w:eastAsia="zh-CN"/>
        </w:rPr>
        <w:t xml:space="preserve">. </w:t>
      </w:r>
      <w:r w:rsidRPr="004837DD">
        <w:rPr>
          <w:rFonts w:eastAsia="宋体"/>
          <w:color w:val="0070C0"/>
          <w:szCs w:val="24"/>
          <w:lang w:eastAsia="zh-CN"/>
        </w:rPr>
        <w:t>Moderator</w:t>
      </w:r>
      <w:r>
        <w:rPr>
          <w:rFonts w:eastAsia="宋体"/>
          <w:color w:val="0070C0"/>
          <w:szCs w:val="24"/>
          <w:lang w:eastAsia="zh-CN"/>
        </w:rPr>
        <w:t xml:space="preserve"> would like to suggest companies provide more comments </w:t>
      </w:r>
    </w:p>
    <w:p w14:paraId="353130F6" w14:textId="77777777" w:rsidR="00AB296F" w:rsidRDefault="00AB296F" w:rsidP="00993A99">
      <w:pPr>
        <w:rPr>
          <w:lang w:eastAsia="zh-CN"/>
        </w:rPr>
      </w:pPr>
    </w:p>
    <w:p w14:paraId="69BCD9F8" w14:textId="0DFFF362" w:rsidR="00942604" w:rsidRPr="00805BE8" w:rsidRDefault="00942604" w:rsidP="00942604">
      <w:pPr>
        <w:rPr>
          <w:b/>
          <w:color w:val="0070C0"/>
          <w:u w:val="single"/>
          <w:lang w:eastAsia="ko-KR"/>
        </w:rPr>
      </w:pPr>
      <w:r>
        <w:rPr>
          <w:b/>
          <w:color w:val="0070C0"/>
          <w:u w:val="single"/>
          <w:lang w:eastAsia="ko-KR"/>
        </w:rPr>
        <w:t>Issue 1-</w:t>
      </w:r>
      <w:r w:rsidR="00AC691C">
        <w:rPr>
          <w:b/>
          <w:color w:val="0070C0"/>
          <w:u w:val="single"/>
          <w:lang w:eastAsia="ko-KR"/>
        </w:rPr>
        <w:t>5</w:t>
      </w:r>
      <w:r w:rsidR="005B3024">
        <w:rPr>
          <w:b/>
          <w:color w:val="0070C0"/>
          <w:u w:val="single"/>
          <w:lang w:eastAsia="ko-KR"/>
        </w:rPr>
        <w:t>-4</w:t>
      </w:r>
      <w:r>
        <w:rPr>
          <w:b/>
          <w:color w:val="0070C0"/>
          <w:u w:val="single"/>
          <w:lang w:eastAsia="ko-KR"/>
        </w:rPr>
        <w:t xml:space="preserve">: </w:t>
      </w:r>
      <w:r w:rsidR="00AC131A">
        <w:rPr>
          <w:b/>
          <w:color w:val="0070C0"/>
          <w:u w:val="single"/>
          <w:lang w:eastAsia="ko-KR"/>
        </w:rPr>
        <w:t>Requirement for FR1 or FR2</w:t>
      </w:r>
    </w:p>
    <w:p w14:paraId="327053DE" w14:textId="77777777" w:rsidR="00942604" w:rsidRPr="00805BE8" w:rsidRDefault="00942604" w:rsidP="009426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5A796C9" w14:textId="6B99E29F" w:rsidR="00942604" w:rsidRPr="00942604" w:rsidRDefault="00942604" w:rsidP="00942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01A70">
        <w:rPr>
          <w:rFonts w:eastAsia="宋体"/>
          <w:color w:val="0070C0"/>
          <w:szCs w:val="24"/>
          <w:lang w:eastAsia="zh-CN"/>
        </w:rPr>
        <w:t xml:space="preserve">Both </w:t>
      </w:r>
      <w:r w:rsidRPr="00942604">
        <w:rPr>
          <w:rFonts w:eastAsia="宋体" w:hint="eastAsia"/>
          <w:color w:val="0070C0"/>
          <w:szCs w:val="24"/>
          <w:lang w:eastAsia="zh-CN"/>
        </w:rPr>
        <w:t>F</w:t>
      </w:r>
      <w:r w:rsidRPr="00942604">
        <w:rPr>
          <w:rFonts w:eastAsia="宋体"/>
          <w:color w:val="0070C0"/>
          <w:szCs w:val="24"/>
          <w:lang w:eastAsia="zh-CN"/>
        </w:rPr>
        <w:t xml:space="preserve">R1 </w:t>
      </w:r>
      <w:r>
        <w:rPr>
          <w:rFonts w:eastAsia="宋体"/>
          <w:color w:val="0070C0"/>
          <w:szCs w:val="24"/>
          <w:lang w:eastAsia="zh-CN"/>
        </w:rPr>
        <w:t>and FR2</w:t>
      </w:r>
      <w:r w:rsidR="00901A70">
        <w:rPr>
          <w:rFonts w:eastAsia="宋体"/>
          <w:color w:val="0070C0"/>
          <w:szCs w:val="24"/>
          <w:lang w:eastAsia="zh-CN"/>
        </w:rPr>
        <w:t xml:space="preserve"> (Ericsson)</w:t>
      </w:r>
    </w:p>
    <w:p w14:paraId="4C4FA545" w14:textId="77777777" w:rsidR="00942604" w:rsidRPr="00805BE8" w:rsidRDefault="00942604" w:rsidP="00942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017695D8" w14:textId="77777777" w:rsidR="0044323A" w:rsidRPr="00805BE8" w:rsidRDefault="0044323A" w:rsidP="0044323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5F2E26" w14:textId="546AFEB3" w:rsidR="0044323A" w:rsidRPr="005B3024" w:rsidRDefault="0044323A" w:rsidP="0044323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discuss</w:t>
      </w:r>
      <w:r w:rsidR="001D171C">
        <w:rPr>
          <w:rFonts w:eastAsia="宋体"/>
          <w:color w:val="0070C0"/>
          <w:szCs w:val="24"/>
          <w:lang w:eastAsia="zh-CN"/>
        </w:rPr>
        <w:t>es</w:t>
      </w:r>
      <w:r>
        <w:rPr>
          <w:rFonts w:eastAsia="宋体"/>
          <w:color w:val="0070C0"/>
          <w:szCs w:val="24"/>
          <w:lang w:eastAsia="zh-CN"/>
        </w:rPr>
        <w:t xml:space="preserve"> Issue 1-</w:t>
      </w:r>
      <w:r w:rsidR="00D80619">
        <w:rPr>
          <w:rFonts w:eastAsia="宋体"/>
          <w:color w:val="0070C0"/>
          <w:szCs w:val="24"/>
          <w:lang w:eastAsia="zh-CN"/>
        </w:rPr>
        <w:t>5</w:t>
      </w:r>
      <w:r>
        <w:rPr>
          <w:rFonts w:eastAsia="宋体"/>
          <w:color w:val="0070C0"/>
          <w:szCs w:val="24"/>
          <w:lang w:eastAsia="zh-CN"/>
        </w:rPr>
        <w:t>-</w:t>
      </w:r>
      <w:r w:rsidR="00D80619">
        <w:rPr>
          <w:rFonts w:eastAsia="宋体"/>
          <w:color w:val="0070C0"/>
          <w:szCs w:val="24"/>
          <w:lang w:eastAsia="zh-CN"/>
        </w:rPr>
        <w:t>4</w:t>
      </w:r>
      <w:r w:rsidRPr="005B3024">
        <w:rPr>
          <w:rFonts w:eastAsia="宋体"/>
          <w:color w:val="0070C0"/>
          <w:szCs w:val="24"/>
          <w:lang w:eastAsia="zh-CN"/>
        </w:rPr>
        <w:t xml:space="preserve">. </w:t>
      </w:r>
      <w:r w:rsidRPr="004837DD">
        <w:rPr>
          <w:rFonts w:eastAsia="宋体"/>
          <w:color w:val="0070C0"/>
          <w:szCs w:val="24"/>
          <w:lang w:eastAsia="zh-CN"/>
        </w:rPr>
        <w:t>Moderator</w:t>
      </w:r>
      <w:r>
        <w:rPr>
          <w:rFonts w:eastAsia="宋体"/>
          <w:color w:val="0070C0"/>
          <w:szCs w:val="24"/>
          <w:lang w:eastAsia="zh-CN"/>
        </w:rPr>
        <w:t xml:space="preserve"> would like to suggest companies provide more comments </w:t>
      </w:r>
    </w:p>
    <w:p w14:paraId="2950A2E7" w14:textId="77777777" w:rsidR="00942604" w:rsidRPr="000C5BE5" w:rsidRDefault="00942604" w:rsidP="00993A99">
      <w:pPr>
        <w:rPr>
          <w:lang w:eastAsia="zh-CN"/>
        </w:rPr>
      </w:pPr>
    </w:p>
    <w:p w14:paraId="354C31A9" w14:textId="08727928" w:rsidR="000B6ECC" w:rsidRPr="00805BE8" w:rsidRDefault="00AC691C" w:rsidP="000B6ECC">
      <w:pPr>
        <w:rPr>
          <w:b/>
          <w:color w:val="0070C0"/>
          <w:u w:val="single"/>
          <w:lang w:eastAsia="ko-KR"/>
        </w:rPr>
      </w:pPr>
      <w:r>
        <w:rPr>
          <w:b/>
          <w:color w:val="0070C0"/>
          <w:u w:val="single"/>
          <w:lang w:eastAsia="ko-KR"/>
        </w:rPr>
        <w:t>Issue 1-5-</w:t>
      </w:r>
      <w:r w:rsidR="00D80619">
        <w:rPr>
          <w:b/>
          <w:color w:val="0070C0"/>
          <w:u w:val="single"/>
          <w:lang w:eastAsia="ko-KR"/>
        </w:rPr>
        <w:t>5</w:t>
      </w:r>
      <w:r w:rsidR="000B6ECC">
        <w:rPr>
          <w:b/>
          <w:color w:val="0070C0"/>
          <w:u w:val="single"/>
          <w:lang w:eastAsia="ko-KR"/>
        </w:rPr>
        <w:t>: SCS and BW</w:t>
      </w:r>
    </w:p>
    <w:p w14:paraId="4719F92F" w14:textId="77777777" w:rsidR="000B6ECC" w:rsidRPr="00805BE8" w:rsidRDefault="000B6ECC" w:rsidP="000B6EC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A796347" w14:textId="514DE441" w:rsidR="000B6ECC" w:rsidRDefault="000B6ECC" w:rsidP="000B6EC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1(Ericsson):</w:t>
      </w:r>
    </w:p>
    <w:p w14:paraId="666E295E" w14:textId="60F41804" w:rsidR="00555CB9" w:rsidRDefault="00555CB9" w:rsidP="00555CB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10MHz CBW</w:t>
      </w:r>
    </w:p>
    <w:p w14:paraId="2B35E865" w14:textId="02A1CF39" w:rsidR="00555CB9" w:rsidRDefault="00555CB9" w:rsidP="00555CB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40MHz CBW</w:t>
      </w:r>
    </w:p>
    <w:p w14:paraId="343A768B" w14:textId="6251F794" w:rsidR="000B6ECC" w:rsidRPr="00555CB9" w:rsidRDefault="00555CB9" w:rsidP="00555CB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100MHz CBW</w:t>
      </w:r>
    </w:p>
    <w:p w14:paraId="2DE28784" w14:textId="77777777" w:rsidR="000B6ECC" w:rsidRPr="00805BE8" w:rsidRDefault="000B6ECC" w:rsidP="000B6EC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66759BEE" w14:textId="77777777" w:rsidR="000B6ECC" w:rsidRPr="00805BE8" w:rsidRDefault="000B6ECC" w:rsidP="000B6EC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8EBF684" w14:textId="51F81324" w:rsidR="000B6ECC" w:rsidRPr="005B3024" w:rsidRDefault="000B6ECC" w:rsidP="000B6EC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discuss</w:t>
      </w:r>
      <w:r w:rsidR="001D171C">
        <w:rPr>
          <w:rFonts w:eastAsia="宋体"/>
          <w:color w:val="0070C0"/>
          <w:szCs w:val="24"/>
          <w:lang w:eastAsia="zh-CN"/>
        </w:rPr>
        <w:t>es</w:t>
      </w:r>
      <w:r>
        <w:rPr>
          <w:rFonts w:eastAsia="宋体"/>
          <w:color w:val="0070C0"/>
          <w:szCs w:val="24"/>
          <w:lang w:eastAsia="zh-CN"/>
        </w:rPr>
        <w:t xml:space="preserve"> Issue 1-</w:t>
      </w:r>
      <w:r w:rsidR="00D80619">
        <w:rPr>
          <w:rFonts w:eastAsia="宋体"/>
          <w:color w:val="0070C0"/>
          <w:szCs w:val="24"/>
          <w:lang w:eastAsia="zh-CN"/>
        </w:rPr>
        <w:t>5</w:t>
      </w:r>
      <w:r>
        <w:rPr>
          <w:rFonts w:eastAsia="宋体"/>
          <w:color w:val="0070C0"/>
          <w:szCs w:val="24"/>
          <w:lang w:eastAsia="zh-CN"/>
        </w:rPr>
        <w:t>-</w:t>
      </w:r>
      <w:r w:rsidR="00D80619">
        <w:rPr>
          <w:rFonts w:eastAsia="宋体"/>
          <w:color w:val="0070C0"/>
          <w:szCs w:val="24"/>
          <w:lang w:eastAsia="zh-CN"/>
        </w:rPr>
        <w:t>5</w:t>
      </w:r>
      <w:r w:rsidRPr="005B3024">
        <w:rPr>
          <w:rFonts w:eastAsia="宋体"/>
          <w:color w:val="0070C0"/>
          <w:szCs w:val="24"/>
          <w:lang w:eastAsia="zh-CN"/>
        </w:rPr>
        <w:t xml:space="preserve">. </w:t>
      </w:r>
      <w:r w:rsidRPr="004837DD">
        <w:rPr>
          <w:rFonts w:eastAsia="宋体"/>
          <w:color w:val="0070C0"/>
          <w:szCs w:val="24"/>
          <w:lang w:eastAsia="zh-CN"/>
        </w:rPr>
        <w:t>Moderator</w:t>
      </w:r>
      <w:r>
        <w:rPr>
          <w:rFonts w:eastAsia="宋体"/>
          <w:color w:val="0070C0"/>
          <w:szCs w:val="24"/>
          <w:lang w:eastAsia="zh-CN"/>
        </w:rPr>
        <w:t xml:space="preserve"> would like to suggest companies provide more comments </w:t>
      </w:r>
    </w:p>
    <w:p w14:paraId="7C67CDB9" w14:textId="77777777" w:rsidR="000B6ECC" w:rsidRPr="00993A99" w:rsidRDefault="000B6ECC" w:rsidP="00993A99">
      <w:pPr>
        <w:rPr>
          <w:lang w:val="en-US" w:eastAsia="zh-CN"/>
        </w:rPr>
      </w:pPr>
    </w:p>
    <w:p w14:paraId="077286FD" w14:textId="69C32DB1" w:rsidR="00993A99" w:rsidRPr="008B28F4" w:rsidRDefault="00993A99" w:rsidP="00993A99">
      <w:pPr>
        <w:pStyle w:val="3"/>
        <w:rPr>
          <w:sz w:val="24"/>
          <w:szCs w:val="16"/>
          <w:lang w:val="en-US"/>
        </w:rPr>
      </w:pPr>
      <w:r w:rsidRPr="008B28F4">
        <w:rPr>
          <w:sz w:val="24"/>
          <w:szCs w:val="16"/>
          <w:lang w:val="en-US"/>
        </w:rPr>
        <w:t>Sub-topic 1-</w:t>
      </w:r>
      <w:r w:rsidR="005F0BBF" w:rsidRPr="008B28F4">
        <w:rPr>
          <w:sz w:val="24"/>
          <w:szCs w:val="16"/>
          <w:lang w:val="en-US"/>
        </w:rPr>
        <w:t>6</w:t>
      </w:r>
      <w:r w:rsidR="009443C5" w:rsidRPr="008B28F4">
        <w:rPr>
          <w:sz w:val="24"/>
          <w:szCs w:val="16"/>
          <w:lang w:val="en-US"/>
        </w:rPr>
        <w:t xml:space="preserve">: </w:t>
      </w:r>
      <w:r w:rsidR="00B3461F" w:rsidRPr="008B28F4">
        <w:rPr>
          <w:sz w:val="24"/>
          <w:szCs w:val="16"/>
          <w:lang w:val="en-US"/>
        </w:rPr>
        <w:t xml:space="preserve">PDSCH requirement based on </w:t>
      </w:r>
      <w:r w:rsidR="009443C5" w:rsidRPr="008B28F4">
        <w:rPr>
          <w:sz w:val="24"/>
          <w:szCs w:val="16"/>
          <w:lang w:val="en-US"/>
        </w:rPr>
        <w:t xml:space="preserve">Rel-16 DMRS enhancement </w:t>
      </w:r>
    </w:p>
    <w:p w14:paraId="7B0118A0" w14:textId="1D718EAA" w:rsidR="000B0982" w:rsidRDefault="000B0982" w:rsidP="00993A99">
      <w:pPr>
        <w:rPr>
          <w:i/>
          <w:color w:val="0070C0"/>
          <w:lang w:val="en-US" w:eastAsia="zh-CN"/>
        </w:rPr>
      </w:pPr>
      <w:r>
        <w:rPr>
          <w:i/>
          <w:color w:val="0070C0"/>
          <w:lang w:val="en-US" w:eastAsia="zh-CN"/>
        </w:rPr>
        <w:t>In Rel-16, in order to reach some level PAPR as data symbols, new DMRS sequence generation has been introduced intending to reduce the PAPR for PDSCH/PUSCH using CP-OFDM waveform and PUSCH/PUCCH using DFT-s-OFDM. For receiver performance requirement respective RAN4 should identify whether PDSCH/PUSCH/PUCCH performance is required to verify DMRS sequence enhancement functionality</w:t>
      </w:r>
    </w:p>
    <w:p w14:paraId="2BB8F47D" w14:textId="36B8D526" w:rsidR="004837DD" w:rsidRDefault="000B0982" w:rsidP="00993A99">
      <w:pPr>
        <w:rPr>
          <w:i/>
          <w:color w:val="0070C0"/>
          <w:lang w:val="en-US" w:eastAsia="zh-CN"/>
        </w:rPr>
      </w:pPr>
      <w:r>
        <w:rPr>
          <w:rFonts w:hint="eastAsia"/>
          <w:i/>
          <w:color w:val="0070C0"/>
          <w:lang w:val="en-US" w:eastAsia="zh-CN"/>
        </w:rPr>
        <w:t>I</w:t>
      </w:r>
      <w:r>
        <w:rPr>
          <w:i/>
          <w:color w:val="0070C0"/>
          <w:lang w:val="en-US" w:eastAsia="zh-CN"/>
        </w:rPr>
        <w:t xml:space="preserve">n the RAN4#94-e meeting, RAN4 agreed to not define PUSCH/PUCCH requirement </w:t>
      </w:r>
      <w:r w:rsidR="004837DD">
        <w:rPr>
          <w:i/>
          <w:color w:val="0070C0"/>
          <w:lang w:val="en-US" w:eastAsia="zh-CN"/>
        </w:rPr>
        <w:t>based on Rel-16 DMRS enhancement, and FFS for PDSCH requirement based on Rel-16 DMRS enhancement.</w:t>
      </w:r>
      <w:r w:rsidR="004837DD">
        <w:rPr>
          <w:rFonts w:hint="eastAsia"/>
          <w:i/>
          <w:color w:val="0070C0"/>
          <w:lang w:val="en-US" w:eastAsia="zh-CN"/>
        </w:rPr>
        <w:t xml:space="preserve"> </w:t>
      </w:r>
      <w:r w:rsidR="004837DD">
        <w:rPr>
          <w:i/>
          <w:color w:val="0070C0"/>
          <w:lang w:val="en-US" w:eastAsia="zh-CN"/>
        </w:rPr>
        <w:t>This subtopic mainly focuses to identify impact on the performance requirements of UE demodulation requirements with lower PAPR RS.</w:t>
      </w:r>
    </w:p>
    <w:p w14:paraId="1D327D96" w14:textId="77777777" w:rsidR="000C5BE5" w:rsidRDefault="000C5BE5" w:rsidP="000C5BE5">
      <w:pPr>
        <w:rPr>
          <w:b/>
          <w:color w:val="0070C0"/>
          <w:u w:val="single"/>
          <w:lang w:eastAsia="ko-KR"/>
        </w:rPr>
      </w:pPr>
      <w:r>
        <w:rPr>
          <w:b/>
          <w:color w:val="0070C0"/>
          <w:u w:val="single"/>
          <w:lang w:eastAsia="ko-KR"/>
        </w:rPr>
        <w:t>Agreements in RAN4#94-e meeting</w:t>
      </w:r>
    </w:p>
    <w:p w14:paraId="35089F23" w14:textId="1F786BA0" w:rsidR="000C5BE5" w:rsidRPr="00045592" w:rsidRDefault="00C338C5" w:rsidP="000C5BE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Whether to define PDSCH requirement based on Rel-16 DMRS enhancement</w:t>
      </w:r>
    </w:p>
    <w:p w14:paraId="26CDE2AD" w14:textId="3285E26C" w:rsidR="000C5BE5" w:rsidRDefault="00C338C5" w:rsidP="000C5BE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 one DL test to verify receiver processing of Rel-16 DMRS enhancement</w:t>
      </w:r>
    </w:p>
    <w:p w14:paraId="201C99B0" w14:textId="32FEC537" w:rsidR="00D3182A" w:rsidRDefault="00D3182A" w:rsidP="00D3182A">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1a: if defined, existing UE performance test cases can be reused or replaced with Rel-16 DMRS configuration without requirements and other test parameters </w:t>
      </w:r>
      <w:r w:rsidR="004837DD">
        <w:rPr>
          <w:rFonts w:eastAsia="宋体"/>
          <w:color w:val="0070C0"/>
          <w:szCs w:val="24"/>
          <w:lang w:eastAsia="zh-CN"/>
        </w:rPr>
        <w:t xml:space="preserve">modification </w:t>
      </w:r>
    </w:p>
    <w:p w14:paraId="0F77C25F" w14:textId="22F5C405" w:rsidR="00C338C5" w:rsidRPr="00D3182A" w:rsidRDefault="00D3182A" w:rsidP="00D3182A">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One new test case with test parameters </w:t>
      </w:r>
      <w:r w:rsidR="00D05E26">
        <w:rPr>
          <w:rFonts w:eastAsia="宋体"/>
          <w:color w:val="0070C0"/>
          <w:szCs w:val="24"/>
          <w:lang w:eastAsia="zh-CN"/>
        </w:rPr>
        <w:t>modification</w:t>
      </w:r>
      <w:r>
        <w:rPr>
          <w:rFonts w:eastAsia="宋体"/>
          <w:color w:val="0070C0"/>
          <w:szCs w:val="24"/>
          <w:lang w:eastAsia="zh-CN"/>
        </w:rPr>
        <w:t xml:space="preserve"> </w:t>
      </w:r>
    </w:p>
    <w:p w14:paraId="554C27F1" w14:textId="256AAA93" w:rsidR="00C338C5" w:rsidRPr="00045592" w:rsidRDefault="00C338C5" w:rsidP="000C5BE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Not to define any new PDSCH performance requirement of Rel-16 DMRS enhancement</w:t>
      </w:r>
    </w:p>
    <w:p w14:paraId="2CBB0A06" w14:textId="09DACBE1" w:rsidR="00276DD3" w:rsidRPr="006E6F0B" w:rsidRDefault="00C338C5" w:rsidP="00D8061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No new PUSCH requirement based on Rel-16 DMRS enhancement for CP-OFDM</w:t>
      </w:r>
    </w:p>
    <w:p w14:paraId="05297DEA" w14:textId="77777777" w:rsidR="006E6F0B" w:rsidRPr="004837DD" w:rsidRDefault="006E6F0B" w:rsidP="006E6F0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65F9338" w14:textId="77777777" w:rsidR="006E6F0B" w:rsidRPr="006E6F0B" w:rsidRDefault="006E6F0B" w:rsidP="00D80619">
      <w:pPr>
        <w:spacing w:after="120"/>
        <w:rPr>
          <w:color w:val="0070C0"/>
          <w:szCs w:val="24"/>
          <w:lang w:val="en-US" w:eastAsia="zh-CN"/>
        </w:rPr>
      </w:pPr>
    </w:p>
    <w:p w14:paraId="0B9F9BD2" w14:textId="77777777" w:rsidR="006E6F0B" w:rsidRPr="00276DD3" w:rsidRDefault="006E6F0B" w:rsidP="00D80619">
      <w:pPr>
        <w:spacing w:after="120"/>
        <w:rPr>
          <w:color w:val="0070C0"/>
          <w:szCs w:val="24"/>
          <w:lang w:eastAsia="zh-CN"/>
        </w:rPr>
      </w:pPr>
    </w:p>
    <w:p w14:paraId="1D9D0529" w14:textId="105FA151" w:rsidR="009443C5" w:rsidRPr="00805BE8" w:rsidRDefault="00C338C5" w:rsidP="009443C5">
      <w:pPr>
        <w:rPr>
          <w:b/>
          <w:color w:val="0070C0"/>
          <w:u w:val="single"/>
          <w:lang w:eastAsia="ko-KR"/>
        </w:rPr>
      </w:pPr>
      <w:r>
        <w:rPr>
          <w:b/>
          <w:color w:val="0070C0"/>
          <w:u w:val="single"/>
          <w:lang w:eastAsia="ko-KR"/>
        </w:rPr>
        <w:t>Issue 1-</w:t>
      </w:r>
      <w:r w:rsidR="00D80619">
        <w:rPr>
          <w:b/>
          <w:color w:val="0070C0"/>
          <w:u w:val="single"/>
          <w:lang w:eastAsia="ko-KR"/>
        </w:rPr>
        <w:t>6</w:t>
      </w:r>
      <w:r>
        <w:rPr>
          <w:b/>
          <w:color w:val="0070C0"/>
          <w:u w:val="single"/>
          <w:lang w:eastAsia="ko-KR"/>
        </w:rPr>
        <w:t>-1</w:t>
      </w:r>
      <w:r w:rsidR="009443C5">
        <w:rPr>
          <w:b/>
          <w:color w:val="0070C0"/>
          <w:u w:val="single"/>
          <w:lang w:eastAsia="ko-KR"/>
        </w:rPr>
        <w:t>: Whether to define PDSCH requirement based on Rel-16 DMRS sequence</w:t>
      </w:r>
    </w:p>
    <w:p w14:paraId="2BDBC804" w14:textId="77777777" w:rsidR="009443C5" w:rsidRPr="00805BE8" w:rsidRDefault="009443C5" w:rsidP="009443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9951E4A" w14:textId="11F9EF8B" w:rsidR="009443C5" w:rsidRPr="00805BE8" w:rsidRDefault="00276DD3" w:rsidP="009443C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No (Huawei, </w:t>
      </w:r>
      <w:r w:rsidRPr="00276DD3">
        <w:rPr>
          <w:rFonts w:eastAsia="宋体"/>
          <w:color w:val="0070C0"/>
          <w:szCs w:val="24"/>
          <w:lang w:eastAsia="zh-CN"/>
        </w:rPr>
        <w:t>Ericsson</w:t>
      </w:r>
      <w:r w:rsidR="00212BFC">
        <w:rPr>
          <w:rFonts w:eastAsia="宋体"/>
          <w:color w:val="0070C0"/>
          <w:szCs w:val="24"/>
          <w:lang w:eastAsia="zh-CN"/>
        </w:rPr>
        <w:t>, Samsung</w:t>
      </w:r>
      <w:r w:rsidR="00F91910">
        <w:rPr>
          <w:rFonts w:eastAsia="宋体"/>
          <w:color w:val="0070C0"/>
          <w:szCs w:val="24"/>
          <w:lang w:eastAsia="zh-CN"/>
        </w:rPr>
        <w:t>, Intel</w:t>
      </w:r>
      <w:r>
        <w:rPr>
          <w:rFonts w:eastAsia="宋体"/>
          <w:color w:val="0070C0"/>
          <w:szCs w:val="24"/>
          <w:lang w:eastAsia="zh-CN"/>
        </w:rPr>
        <w:t>)</w:t>
      </w:r>
    </w:p>
    <w:p w14:paraId="58B7D8BE" w14:textId="4C31EDE9" w:rsidR="009443C5" w:rsidRDefault="003A1F0C" w:rsidP="00276DD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If needed</w:t>
      </w:r>
      <w:r>
        <w:rPr>
          <w:rFonts w:eastAsia="宋体" w:hint="eastAsia"/>
          <w:color w:val="0070C0"/>
          <w:szCs w:val="24"/>
          <w:lang w:eastAsia="zh-CN"/>
        </w:rPr>
        <w:t>,</w:t>
      </w:r>
      <w:r w:rsidR="00655F06">
        <w:rPr>
          <w:rFonts w:eastAsia="宋体"/>
          <w:color w:val="0070C0"/>
          <w:szCs w:val="24"/>
          <w:lang w:eastAsia="zh-CN"/>
        </w:rPr>
        <w:t xml:space="preserve"> </w:t>
      </w:r>
      <w:r w:rsidR="00EF63B7">
        <w:rPr>
          <w:rFonts w:eastAsia="宋体"/>
          <w:color w:val="0070C0"/>
          <w:szCs w:val="24"/>
          <w:lang w:eastAsia="zh-CN"/>
        </w:rPr>
        <w:t>verify</w:t>
      </w:r>
      <w:r w:rsidR="00655F06">
        <w:rPr>
          <w:rFonts w:eastAsia="宋体"/>
          <w:color w:val="0070C0"/>
          <w:szCs w:val="24"/>
          <w:lang w:eastAsia="zh-CN"/>
        </w:rPr>
        <w:t xml:space="preserve"> Rel-16 DMRS enhancement feature jointly together with test cases designed for multi-TRP/Panel transmission. No individual test case is defined to verify the Rel-16 DMRS enhancement feature (Samsung)</w:t>
      </w:r>
    </w:p>
    <w:p w14:paraId="3C6754D4" w14:textId="0D94A702" w:rsidR="00F91910" w:rsidRPr="00805BE8" w:rsidRDefault="00F91910" w:rsidP="00276DD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Yes (DCM)</w:t>
      </w:r>
      <w:r w:rsidR="002D275B">
        <w:rPr>
          <w:rFonts w:eastAsia="宋体"/>
          <w:color w:val="0070C0"/>
          <w:szCs w:val="24"/>
          <w:lang w:eastAsia="zh-CN"/>
        </w:rPr>
        <w:tab/>
      </w:r>
    </w:p>
    <w:p w14:paraId="2002E564" w14:textId="77777777" w:rsidR="009443C5" w:rsidRPr="00805BE8" w:rsidRDefault="009443C5" w:rsidP="009443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0ECF879" w14:textId="368CBADC" w:rsidR="003A1F0C" w:rsidRPr="0035661F" w:rsidRDefault="003A1F0C" w:rsidP="0035661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5661F">
        <w:rPr>
          <w:rFonts w:eastAsia="宋体"/>
          <w:color w:val="0070C0"/>
          <w:szCs w:val="24"/>
          <w:lang w:eastAsia="zh-CN"/>
        </w:rPr>
        <w:t>3 companies discuss Issue 1-</w:t>
      </w:r>
      <w:r w:rsidR="00D80619">
        <w:rPr>
          <w:rFonts w:eastAsia="宋体"/>
          <w:color w:val="0070C0"/>
          <w:szCs w:val="24"/>
          <w:lang w:eastAsia="zh-CN"/>
        </w:rPr>
        <w:t>6</w:t>
      </w:r>
      <w:r w:rsidRPr="0035661F">
        <w:rPr>
          <w:rFonts w:eastAsia="宋体"/>
          <w:color w:val="0070C0"/>
          <w:szCs w:val="24"/>
          <w:lang w:eastAsia="zh-CN"/>
        </w:rPr>
        <w:t xml:space="preserve">-1. 2 companies provide the initial simulation results to show there is no demodulation performance with configured Rel-15 DMRS and Rel-16 DMRS sequence without changed </w:t>
      </w:r>
      <w:r w:rsidR="00655F06" w:rsidRPr="0035661F">
        <w:rPr>
          <w:rFonts w:eastAsia="宋体"/>
          <w:color w:val="0070C0"/>
          <w:szCs w:val="24"/>
          <w:lang w:eastAsia="zh-CN"/>
        </w:rPr>
        <w:t xml:space="preserve">test parameters. </w:t>
      </w:r>
      <w:r w:rsidR="0035661F">
        <w:rPr>
          <w:rFonts w:eastAsia="宋体"/>
          <w:color w:val="0070C0"/>
          <w:szCs w:val="24"/>
          <w:lang w:eastAsia="zh-CN"/>
        </w:rPr>
        <w:t xml:space="preserve">1 company provide the initial simulation results to show some performance difference with changed test parameters of Rel-15 PDSCH configuration. </w:t>
      </w:r>
      <w:r w:rsidR="00655F06" w:rsidRPr="0035661F">
        <w:rPr>
          <w:rFonts w:eastAsia="宋体"/>
          <w:color w:val="0070C0"/>
          <w:szCs w:val="24"/>
          <w:lang w:eastAsia="zh-CN"/>
        </w:rPr>
        <w:t>Moderator would like to suggest companies</w:t>
      </w:r>
      <w:r w:rsidR="0035661F" w:rsidRPr="0035661F">
        <w:rPr>
          <w:rFonts w:eastAsia="宋体"/>
          <w:color w:val="0070C0"/>
          <w:szCs w:val="24"/>
          <w:lang w:eastAsia="zh-CN"/>
        </w:rPr>
        <w:t xml:space="preserve"> to provide more comments </w:t>
      </w:r>
    </w:p>
    <w:p w14:paraId="656CE513" w14:textId="77777777" w:rsidR="009443C5" w:rsidRPr="00993A99" w:rsidRDefault="009443C5" w:rsidP="00993A99">
      <w:pPr>
        <w:rPr>
          <w:lang w:val="en-US" w:eastAsia="zh-CN"/>
        </w:rPr>
      </w:pPr>
    </w:p>
    <w:p w14:paraId="3E08432E" w14:textId="0526A5F4" w:rsidR="009443C5" w:rsidRPr="00805BE8" w:rsidRDefault="009443C5" w:rsidP="009443C5">
      <w:pPr>
        <w:rPr>
          <w:b/>
          <w:color w:val="0070C0"/>
          <w:u w:val="single"/>
          <w:lang w:eastAsia="ko-KR"/>
        </w:rPr>
      </w:pPr>
      <w:r>
        <w:rPr>
          <w:b/>
          <w:color w:val="0070C0"/>
          <w:u w:val="single"/>
          <w:lang w:eastAsia="ko-KR"/>
        </w:rPr>
        <w:t>Issue 1-</w:t>
      </w:r>
      <w:r w:rsidR="00D80619">
        <w:rPr>
          <w:b/>
          <w:color w:val="0070C0"/>
          <w:u w:val="single"/>
          <w:lang w:eastAsia="ko-KR"/>
        </w:rPr>
        <w:t>6</w:t>
      </w:r>
      <w:r w:rsidR="004837DD">
        <w:rPr>
          <w:b/>
          <w:color w:val="0070C0"/>
          <w:u w:val="single"/>
          <w:lang w:eastAsia="ko-KR"/>
        </w:rPr>
        <w:t>-2</w:t>
      </w:r>
      <w:r>
        <w:rPr>
          <w:b/>
          <w:color w:val="0070C0"/>
          <w:u w:val="single"/>
          <w:lang w:eastAsia="ko-KR"/>
        </w:rPr>
        <w:t>: Whether to define PUSCH requirement with CP-OFDM waveform based on Rel-16 DMRS sequence</w:t>
      </w:r>
    </w:p>
    <w:p w14:paraId="5E0604D7" w14:textId="77777777" w:rsidR="009443C5" w:rsidRPr="00805BE8" w:rsidRDefault="009443C5" w:rsidP="009443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F490BC" w14:textId="249C9A76" w:rsidR="009443C5" w:rsidRPr="00805BE8" w:rsidRDefault="00D3182A" w:rsidP="009443C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(Samsung</w:t>
      </w:r>
      <w:r w:rsidR="00F91910">
        <w:rPr>
          <w:rFonts w:eastAsia="宋体"/>
          <w:color w:val="0070C0"/>
          <w:szCs w:val="24"/>
          <w:lang w:eastAsia="zh-CN"/>
        </w:rPr>
        <w:t xml:space="preserve">, Ericsson, Intel, Huawei </w:t>
      </w:r>
      <w:r>
        <w:rPr>
          <w:rFonts w:eastAsia="宋体"/>
          <w:color w:val="0070C0"/>
          <w:szCs w:val="24"/>
          <w:lang w:eastAsia="zh-CN"/>
        </w:rPr>
        <w:t>)</w:t>
      </w:r>
    </w:p>
    <w:p w14:paraId="6C6153F6" w14:textId="77777777" w:rsidR="009443C5" w:rsidRPr="00805BE8" w:rsidRDefault="009443C5" w:rsidP="009443C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6CDEF222" w14:textId="77777777" w:rsidR="009443C5" w:rsidRPr="00805BE8" w:rsidRDefault="009443C5" w:rsidP="009443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B1DE8E" w14:textId="77777777" w:rsidR="00537415" w:rsidRPr="0035661F" w:rsidRDefault="00EF63B7" w:rsidP="005374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is the previous agreement based on majority view in last meeting. 1</w:t>
      </w:r>
      <w:r w:rsidR="004837DD" w:rsidRPr="00EF63B7">
        <w:rPr>
          <w:rFonts w:eastAsia="宋体"/>
          <w:color w:val="0070C0"/>
          <w:szCs w:val="24"/>
          <w:lang w:eastAsia="zh-CN"/>
        </w:rPr>
        <w:t xml:space="preserve"> company discuss</w:t>
      </w:r>
      <w:r w:rsidR="003A1F0C" w:rsidRPr="00EF63B7">
        <w:rPr>
          <w:rFonts w:eastAsia="宋体"/>
          <w:color w:val="0070C0"/>
          <w:szCs w:val="24"/>
          <w:lang w:eastAsia="zh-CN"/>
        </w:rPr>
        <w:t>es</w:t>
      </w:r>
      <w:r w:rsidR="004837DD" w:rsidRPr="00EF63B7">
        <w:rPr>
          <w:rFonts w:eastAsia="宋体"/>
          <w:color w:val="0070C0"/>
          <w:szCs w:val="24"/>
          <w:lang w:eastAsia="zh-CN"/>
        </w:rPr>
        <w:t xml:space="preserve"> </w:t>
      </w:r>
      <w:r w:rsidR="00D80619">
        <w:rPr>
          <w:rFonts w:eastAsia="宋体"/>
          <w:color w:val="0070C0"/>
          <w:szCs w:val="24"/>
          <w:lang w:eastAsia="zh-CN"/>
        </w:rPr>
        <w:t>i</w:t>
      </w:r>
      <w:r w:rsidR="004837DD" w:rsidRPr="00EF63B7">
        <w:rPr>
          <w:rFonts w:eastAsia="宋体"/>
          <w:color w:val="0070C0"/>
          <w:szCs w:val="24"/>
          <w:lang w:eastAsia="zh-CN"/>
        </w:rPr>
        <w:t>ssue 1-</w:t>
      </w:r>
      <w:r w:rsidR="00D80619">
        <w:rPr>
          <w:rFonts w:eastAsia="宋体"/>
          <w:color w:val="0070C0"/>
          <w:szCs w:val="24"/>
          <w:lang w:eastAsia="zh-CN"/>
        </w:rPr>
        <w:t>6</w:t>
      </w:r>
      <w:r w:rsidR="004837DD" w:rsidRPr="00EF63B7">
        <w:rPr>
          <w:rFonts w:eastAsia="宋体"/>
          <w:color w:val="0070C0"/>
          <w:szCs w:val="24"/>
          <w:lang w:eastAsia="zh-CN"/>
        </w:rPr>
        <w:t xml:space="preserve">-2 </w:t>
      </w:r>
      <w:r>
        <w:rPr>
          <w:rFonts w:eastAsia="宋体"/>
          <w:color w:val="0070C0"/>
          <w:szCs w:val="24"/>
          <w:lang w:eastAsia="zh-CN"/>
        </w:rPr>
        <w:t xml:space="preserve">to further clarify the necessary of whether to introduce the PUSCH requirement </w:t>
      </w:r>
      <w:r w:rsidR="004837DD" w:rsidRPr="00EF63B7">
        <w:rPr>
          <w:rFonts w:eastAsia="宋体"/>
          <w:color w:val="0070C0"/>
          <w:szCs w:val="24"/>
          <w:lang w:eastAsia="zh-CN"/>
        </w:rPr>
        <w:t xml:space="preserve">and provide </w:t>
      </w:r>
      <w:r w:rsidR="003A1F0C" w:rsidRPr="00EF63B7">
        <w:rPr>
          <w:rFonts w:eastAsia="宋体"/>
          <w:color w:val="0070C0"/>
          <w:szCs w:val="24"/>
          <w:lang w:eastAsia="zh-CN"/>
        </w:rPr>
        <w:t xml:space="preserve">initial </w:t>
      </w:r>
      <w:r w:rsidR="004837DD" w:rsidRPr="00EF63B7">
        <w:rPr>
          <w:rFonts w:eastAsia="宋体"/>
          <w:color w:val="0070C0"/>
          <w:szCs w:val="24"/>
          <w:lang w:eastAsia="zh-CN"/>
        </w:rPr>
        <w:t xml:space="preserve">simulation results to show there is no demodulation performance with configured Rel-15 DMRS and Rel-16 DMRS sequence. </w:t>
      </w:r>
      <w:r w:rsidR="00537415" w:rsidRPr="0035661F">
        <w:rPr>
          <w:rFonts w:eastAsia="宋体"/>
          <w:color w:val="0070C0"/>
          <w:szCs w:val="24"/>
          <w:lang w:eastAsia="zh-CN"/>
        </w:rPr>
        <w:t xml:space="preserve">Moderator would like to suggest companies to provide more comments </w:t>
      </w:r>
    </w:p>
    <w:p w14:paraId="6A9BD15F" w14:textId="12019B5C" w:rsidR="00D80619" w:rsidRPr="00537415" w:rsidRDefault="00D80619" w:rsidP="00537415">
      <w:pPr>
        <w:spacing w:after="120"/>
        <w:rPr>
          <w:color w:val="0070C0"/>
          <w:szCs w:val="24"/>
          <w:lang w:eastAsia="zh-CN"/>
        </w:rPr>
      </w:pPr>
    </w:p>
    <w:p w14:paraId="2F59D28F" w14:textId="77777777" w:rsidR="00DC2500" w:rsidRPr="008B28F4" w:rsidRDefault="00DC2500" w:rsidP="00805BE8">
      <w:pPr>
        <w:pStyle w:val="2"/>
        <w:rPr>
          <w:lang w:val="en-US"/>
        </w:rPr>
      </w:pPr>
      <w:r w:rsidRPr="008B28F4">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7"/>
        <w:gridCol w:w="8394"/>
      </w:tblGrid>
      <w:tr w:rsidR="003418CB" w14:paraId="78E9E803" w14:textId="77777777" w:rsidTr="008A60D2">
        <w:tc>
          <w:tcPr>
            <w:tcW w:w="1237"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A60D2">
        <w:tc>
          <w:tcPr>
            <w:tcW w:w="1237"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4"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F4E91" w14:paraId="6CAF5E5D" w14:textId="77777777" w:rsidTr="008A60D2">
        <w:tc>
          <w:tcPr>
            <w:tcW w:w="1237" w:type="dxa"/>
          </w:tcPr>
          <w:p w14:paraId="583C8A1D" w14:textId="46E76FE6" w:rsidR="00EF4E91" w:rsidRDefault="00EF4E91" w:rsidP="00805BE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4" w:type="dxa"/>
          </w:tcPr>
          <w:p w14:paraId="5BF2B976" w14:textId="77777777" w:rsidR="00EF4E91" w:rsidRDefault="00EF4E91"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1B436AC6" w14:textId="160D5614" w:rsidR="00533886" w:rsidRDefault="006175A8" w:rsidP="00805BE8">
            <w:pPr>
              <w:spacing w:after="120"/>
              <w:rPr>
                <w:rFonts w:eastAsiaTheme="minorEastAsia"/>
                <w:color w:val="0070C0"/>
                <w:lang w:val="en-US" w:eastAsia="zh-CN"/>
              </w:rPr>
            </w:pPr>
            <w:r>
              <w:rPr>
                <w:rFonts w:eastAsiaTheme="minorEastAsia"/>
                <w:color w:val="0070C0"/>
                <w:lang w:val="en-US" w:eastAsia="zh-CN"/>
              </w:rPr>
              <w:t xml:space="preserve">We prefer to no define requirement </w:t>
            </w:r>
            <w:r w:rsidR="0066212F">
              <w:rPr>
                <w:rFonts w:eastAsiaTheme="minorEastAsia"/>
                <w:color w:val="0070C0"/>
                <w:lang w:val="en-US" w:eastAsia="zh-CN"/>
              </w:rPr>
              <w:t>and no discussion for</w:t>
            </w:r>
            <w:r>
              <w:rPr>
                <w:rFonts w:eastAsiaTheme="minorEastAsia"/>
                <w:color w:val="0070C0"/>
                <w:lang w:val="en-US" w:eastAsia="zh-CN"/>
              </w:rPr>
              <w:t xml:space="preserve"> Rel-15 multi-TRP</w:t>
            </w:r>
            <w:r w:rsidR="0066212F">
              <w:rPr>
                <w:rFonts w:eastAsiaTheme="minorEastAsia"/>
                <w:color w:val="0070C0"/>
                <w:lang w:val="en-US" w:eastAsia="zh-CN"/>
              </w:rPr>
              <w:t>. It is not covered in the WID of eMIMO. Meanwhile, there are many important features defined in this WI, such as multi-DCI scheduling, single-DCI scheduling enhancement, and URLLC. From scheduling and RAN4 work efforts, we should focus on the requirements of these important features.</w:t>
            </w:r>
          </w:p>
          <w:p w14:paraId="18ABF40A" w14:textId="77777777" w:rsidR="009C4674" w:rsidRDefault="009C4674" w:rsidP="00805BE8">
            <w:pPr>
              <w:spacing w:after="120"/>
              <w:rPr>
                <w:rFonts w:eastAsiaTheme="minorEastAsia"/>
                <w:color w:val="0070C0"/>
                <w:lang w:val="en-US" w:eastAsia="zh-CN"/>
              </w:rPr>
            </w:pPr>
          </w:p>
          <w:p w14:paraId="0463EAA0" w14:textId="2AB2656C" w:rsidR="00533886" w:rsidRDefault="00533886" w:rsidP="00805BE8">
            <w:pPr>
              <w:spacing w:after="120"/>
              <w:rPr>
                <w:rFonts w:eastAsiaTheme="minorEastAsia"/>
                <w:color w:val="0070C0"/>
                <w:lang w:val="en-US" w:eastAsia="zh-CN"/>
              </w:rPr>
            </w:pPr>
            <w:r>
              <w:rPr>
                <w:rFonts w:eastAsiaTheme="minorEastAsia"/>
                <w:color w:val="0070C0"/>
                <w:lang w:val="en-US" w:eastAsia="zh-CN"/>
              </w:rPr>
              <w:t>Issue 1-2-1</w:t>
            </w:r>
          </w:p>
          <w:p w14:paraId="21CF9D8A" w14:textId="533ED54C" w:rsidR="002E401F" w:rsidRDefault="002E401F" w:rsidP="00805BE8">
            <w:pPr>
              <w:spacing w:after="120"/>
              <w:rPr>
                <w:rFonts w:eastAsiaTheme="minorEastAsia"/>
                <w:color w:val="0070C0"/>
                <w:lang w:val="en-US" w:eastAsia="zh-CN"/>
              </w:rPr>
            </w:pPr>
            <w:r>
              <w:rPr>
                <w:rFonts w:eastAsiaTheme="minorEastAsia"/>
                <w:color w:val="0070C0"/>
                <w:lang w:val="en-US" w:eastAsia="zh-CN"/>
              </w:rPr>
              <w:t xml:space="preserve">Regarding FR1 with </w:t>
            </w:r>
            <w:r w:rsidR="009C4674">
              <w:rPr>
                <w:rFonts w:eastAsiaTheme="minorEastAsia"/>
                <w:color w:val="0070C0"/>
                <w:lang w:val="en-US" w:eastAsia="zh-CN"/>
              </w:rPr>
              <w:t>non-simultaneously</w:t>
            </w:r>
            <w:r>
              <w:rPr>
                <w:rFonts w:eastAsiaTheme="minorEastAsia"/>
                <w:color w:val="0070C0"/>
                <w:lang w:val="en-US" w:eastAsia="zh-CN"/>
              </w:rPr>
              <w:t xml:space="preserve"> </w:t>
            </w:r>
            <w:r w:rsidR="009C4674">
              <w:rPr>
                <w:rFonts w:eastAsiaTheme="minorEastAsia"/>
                <w:color w:val="0070C0"/>
                <w:lang w:val="en-US" w:eastAsia="zh-CN"/>
              </w:rPr>
              <w:t xml:space="preserve">reception from multi-TRP, generally, it belongs to the Rel-15 feature with DPS transmission configured different TCI state for each TRP. As mentioned,  in Issue 1-1-1, we prefer to no requirement, it is out of scope </w:t>
            </w:r>
            <w:r w:rsidR="00F14AE8">
              <w:rPr>
                <w:rFonts w:eastAsiaTheme="minorEastAsia"/>
                <w:color w:val="0070C0"/>
                <w:lang w:val="en-US" w:eastAsia="zh-CN"/>
              </w:rPr>
              <w:t>for</w:t>
            </w:r>
            <w:r w:rsidR="009C4674">
              <w:rPr>
                <w:rFonts w:eastAsiaTheme="minorEastAsia"/>
                <w:color w:val="0070C0"/>
                <w:lang w:val="en-US" w:eastAsia="zh-CN"/>
              </w:rPr>
              <w:t xml:space="preserve"> eMIMO</w:t>
            </w:r>
          </w:p>
          <w:p w14:paraId="22712549" w14:textId="16729CFA" w:rsidR="009C4674" w:rsidRDefault="003F5FA0" w:rsidP="00805BE8">
            <w:pPr>
              <w:spacing w:after="120"/>
              <w:rPr>
                <w:rFonts w:eastAsiaTheme="minorEastAsia"/>
                <w:color w:val="0070C0"/>
                <w:lang w:val="en-US" w:eastAsia="zh-CN"/>
              </w:rPr>
            </w:pPr>
            <w:r>
              <w:rPr>
                <w:rFonts w:eastAsiaTheme="minorEastAsia"/>
                <w:color w:val="0070C0"/>
                <w:lang w:val="en-US" w:eastAsia="zh-CN"/>
              </w:rPr>
              <w:t>Regarding FR2, from RAN4 RF and RRM core requirement aspects, it is not supported with multi-beam simultaneously receiving.  We ar</w:t>
            </w:r>
            <w:r w:rsidR="009C4674">
              <w:rPr>
                <w:rFonts w:eastAsiaTheme="minorEastAsia"/>
                <w:color w:val="0070C0"/>
                <w:lang w:val="en-US" w:eastAsia="zh-CN"/>
              </w:rPr>
              <w:t>e fine with N</w:t>
            </w:r>
            <w:r>
              <w:rPr>
                <w:rFonts w:eastAsiaTheme="minorEastAsia"/>
                <w:color w:val="0070C0"/>
                <w:lang w:val="en-US" w:eastAsia="zh-CN"/>
              </w:rPr>
              <w:t xml:space="preserve">o requirement with serval independent Rx beam and </w:t>
            </w:r>
            <w:r w:rsidR="002E401F">
              <w:rPr>
                <w:rFonts w:eastAsiaTheme="minorEastAsia"/>
                <w:color w:val="0070C0"/>
                <w:lang w:val="en-US" w:eastAsia="zh-CN"/>
              </w:rPr>
              <w:t>simulations reception from multi-TRP</w:t>
            </w:r>
          </w:p>
          <w:p w14:paraId="69B01F1C" w14:textId="049E3E77" w:rsidR="009C4674" w:rsidRDefault="009C4674" w:rsidP="00805BE8">
            <w:pPr>
              <w:spacing w:after="120"/>
              <w:rPr>
                <w:rFonts w:eastAsiaTheme="minorEastAsia"/>
                <w:color w:val="0070C0"/>
                <w:lang w:val="en-US" w:eastAsia="zh-CN"/>
              </w:rPr>
            </w:pPr>
            <w:r>
              <w:rPr>
                <w:rFonts w:eastAsiaTheme="minorEastAsia"/>
                <w:color w:val="0070C0"/>
                <w:lang w:val="en-US" w:eastAsia="zh-CN"/>
              </w:rPr>
              <w:t xml:space="preserve">Regarding with single Rx beam and non-simultaneous </w:t>
            </w:r>
            <w:r w:rsidR="00380171">
              <w:rPr>
                <w:rFonts w:eastAsiaTheme="minorEastAsia"/>
                <w:color w:val="0070C0"/>
                <w:lang w:val="en-US" w:eastAsia="zh-CN"/>
              </w:rPr>
              <w:t>reception,</w:t>
            </w:r>
            <w:r>
              <w:rPr>
                <w:rFonts w:eastAsiaTheme="minorEastAsia"/>
                <w:color w:val="0070C0"/>
                <w:lang w:val="en-US" w:eastAsia="zh-CN"/>
              </w:rPr>
              <w:t xml:space="preserve"> the test can </w:t>
            </w:r>
            <w:r w:rsidR="00380171">
              <w:rPr>
                <w:rFonts w:eastAsiaTheme="minorEastAsia"/>
                <w:color w:val="0070C0"/>
                <w:lang w:val="en-US" w:eastAsia="zh-CN"/>
              </w:rPr>
              <w:t>be verifed</w:t>
            </w:r>
            <w:r>
              <w:rPr>
                <w:rFonts w:eastAsiaTheme="minorEastAsia"/>
                <w:color w:val="0070C0"/>
                <w:lang w:val="en-US" w:eastAsia="zh-CN"/>
              </w:rPr>
              <w:t xml:space="preserve"> the UE receiver with different Rx beam configured different TCI state for each TRP. While as mentioned, it belongs to Rel-15 feature with DPS transmission</w:t>
            </w:r>
            <w:r w:rsidR="00F14AE8">
              <w:rPr>
                <w:rFonts w:eastAsiaTheme="minorEastAsia"/>
                <w:color w:val="0070C0"/>
                <w:lang w:val="en-US" w:eastAsia="zh-CN"/>
              </w:rPr>
              <w:t>, out of scope for eMIMO</w:t>
            </w:r>
          </w:p>
          <w:p w14:paraId="5058A68E" w14:textId="6210259E" w:rsidR="002E401F" w:rsidRDefault="002E401F" w:rsidP="00805BE8">
            <w:pPr>
              <w:spacing w:after="120"/>
              <w:rPr>
                <w:rFonts w:eastAsiaTheme="minorEastAsia"/>
                <w:color w:val="0070C0"/>
                <w:lang w:val="en-US" w:eastAsia="zh-CN"/>
              </w:rPr>
            </w:pPr>
            <w:r>
              <w:rPr>
                <w:rFonts w:eastAsiaTheme="minorEastAsia"/>
                <w:color w:val="0070C0"/>
                <w:lang w:val="en-US" w:eastAsia="zh-CN"/>
              </w:rPr>
              <w:t>In order to verify the proper receiver with different two TRPs associated with different TCI states and QCL-info signals</w:t>
            </w:r>
            <w:r w:rsidR="009C4674">
              <w:rPr>
                <w:rFonts w:eastAsiaTheme="minorEastAsia"/>
                <w:color w:val="0070C0"/>
                <w:lang w:val="en-US" w:eastAsia="zh-CN"/>
              </w:rPr>
              <w:t xml:space="preserve">, </w:t>
            </w:r>
            <w:r w:rsidR="00F14AE8">
              <w:rPr>
                <w:rFonts w:eastAsiaTheme="minorEastAsia"/>
                <w:color w:val="0070C0"/>
                <w:lang w:val="en-US" w:eastAsia="zh-CN"/>
              </w:rPr>
              <w:t xml:space="preserve"> we propose option 2 as</w:t>
            </w:r>
          </w:p>
          <w:p w14:paraId="4A1D3115" w14:textId="44A1552B" w:rsidR="002E401F" w:rsidRPr="008B28F4" w:rsidRDefault="002E401F" w:rsidP="00805BE8">
            <w:pPr>
              <w:spacing w:after="120"/>
              <w:rPr>
                <w:rFonts w:eastAsiaTheme="minorEastAsia"/>
                <w:color w:val="0070C0"/>
                <w:highlight w:val="yellow"/>
                <w:lang w:val="en-US" w:eastAsia="zh-CN"/>
              </w:rPr>
            </w:pPr>
            <w:r w:rsidRPr="008B28F4">
              <w:rPr>
                <w:rFonts w:eastAsiaTheme="minorEastAsia"/>
                <w:color w:val="0070C0"/>
                <w:highlight w:val="yellow"/>
                <w:lang w:val="en-US" w:eastAsia="zh-CN"/>
              </w:rPr>
              <w:t>FR1: only cover scenario with simultaneous reception from mult</w:t>
            </w:r>
            <w:r w:rsidR="00F14AE8" w:rsidRPr="008B28F4">
              <w:rPr>
                <w:rFonts w:eastAsiaTheme="minorEastAsia"/>
                <w:color w:val="0070C0"/>
                <w:highlight w:val="yellow"/>
                <w:lang w:val="en-US" w:eastAsia="zh-CN"/>
              </w:rPr>
              <w:t>i</w:t>
            </w:r>
            <w:r w:rsidRPr="008B28F4">
              <w:rPr>
                <w:rFonts w:eastAsiaTheme="minorEastAsia"/>
                <w:color w:val="0070C0"/>
                <w:highlight w:val="yellow"/>
                <w:lang w:val="en-US" w:eastAsia="zh-CN"/>
              </w:rPr>
              <w:t>-TRP</w:t>
            </w:r>
          </w:p>
          <w:p w14:paraId="07E1D0BB" w14:textId="2C89AC76" w:rsidR="002E401F" w:rsidRDefault="002E401F" w:rsidP="00805BE8">
            <w:pPr>
              <w:spacing w:after="120"/>
              <w:rPr>
                <w:rFonts w:eastAsiaTheme="minorEastAsia"/>
                <w:color w:val="0070C0"/>
                <w:lang w:val="en-US" w:eastAsia="zh-CN"/>
              </w:rPr>
            </w:pPr>
            <w:r w:rsidRPr="008B28F4">
              <w:rPr>
                <w:rFonts w:eastAsiaTheme="minorEastAsia"/>
                <w:color w:val="0070C0"/>
                <w:highlight w:val="yellow"/>
                <w:lang w:val="en-US" w:eastAsia="zh-CN"/>
              </w:rPr>
              <w:t>FR2: Prioritize the scenario with single Rx beam with simultaneous reception from mul</w:t>
            </w:r>
            <w:r w:rsidR="00F14AE8" w:rsidRPr="008B28F4">
              <w:rPr>
                <w:rFonts w:eastAsiaTheme="minorEastAsia"/>
                <w:color w:val="0070C0"/>
                <w:highlight w:val="yellow"/>
                <w:lang w:val="en-US" w:eastAsia="zh-CN"/>
              </w:rPr>
              <w:t>t</w:t>
            </w:r>
            <w:r w:rsidRPr="008B28F4">
              <w:rPr>
                <w:rFonts w:eastAsiaTheme="minorEastAsia"/>
                <w:color w:val="0070C0"/>
                <w:highlight w:val="yellow"/>
                <w:lang w:val="en-US" w:eastAsia="zh-CN"/>
              </w:rPr>
              <w:t>i-TRP</w:t>
            </w:r>
          </w:p>
          <w:p w14:paraId="4AE05DC7" w14:textId="77777777" w:rsidR="0066212F" w:rsidRDefault="0066212F" w:rsidP="00805BE8">
            <w:pPr>
              <w:spacing w:after="120"/>
              <w:rPr>
                <w:rFonts w:eastAsiaTheme="minorEastAsia"/>
                <w:color w:val="0070C0"/>
                <w:lang w:val="en-US" w:eastAsia="zh-CN"/>
              </w:rPr>
            </w:pPr>
          </w:p>
          <w:p w14:paraId="5E41BD2C" w14:textId="1E38BCCF" w:rsidR="00BE39DE" w:rsidRDefault="0066212F" w:rsidP="00805BE8">
            <w:pPr>
              <w:spacing w:after="120"/>
              <w:rPr>
                <w:rFonts w:eastAsiaTheme="minorEastAsia"/>
                <w:color w:val="0070C0"/>
                <w:lang w:val="en-US" w:eastAsia="zh-CN"/>
              </w:rPr>
            </w:pPr>
            <w:r>
              <w:rPr>
                <w:rFonts w:eastAsiaTheme="minorEastAsia"/>
                <w:color w:val="0070C0"/>
                <w:lang w:val="en-US" w:eastAsia="zh-CN"/>
              </w:rPr>
              <w:t>Issue 1-2-2</w:t>
            </w:r>
          </w:p>
          <w:p w14:paraId="708DD726" w14:textId="6B262E04" w:rsidR="0066212F" w:rsidRDefault="00F14AE8" w:rsidP="00805BE8">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RAN1 agreement</w:t>
            </w:r>
            <w:r w:rsidR="00FC319B">
              <w:rPr>
                <w:rFonts w:eastAsiaTheme="minorEastAsia"/>
                <w:color w:val="0070C0"/>
                <w:lang w:val="en-US" w:eastAsia="zh-CN"/>
              </w:rPr>
              <w:t xml:space="preserve">, </w:t>
            </w:r>
            <w:r w:rsidR="00FC319B" w:rsidRPr="008B28F4">
              <w:rPr>
                <w:rFonts w:eastAsiaTheme="minorEastAsia"/>
                <w:color w:val="0070C0"/>
                <w:lang w:val="en-US" w:eastAsia="zh-CN"/>
              </w:rPr>
              <w:t xml:space="preserve">corresponding new PDCCH schemes including TCI state scheduling, HARQ schemes DMRS port </w:t>
            </w:r>
            <w:r w:rsidR="00FC319B" w:rsidRPr="00FC319B">
              <w:rPr>
                <w:rFonts w:eastAsiaTheme="minorEastAsia"/>
                <w:color w:val="0070C0"/>
                <w:lang w:val="en-US" w:eastAsia="zh-CN"/>
              </w:rPr>
              <w:t>mapping, UE</w:t>
            </w:r>
            <w:r w:rsidR="00FC319B">
              <w:rPr>
                <w:rFonts w:eastAsiaTheme="minorEastAsia"/>
                <w:color w:val="0070C0"/>
                <w:lang w:val="en-US" w:eastAsia="zh-CN"/>
              </w:rPr>
              <w:t xml:space="preserve"> rate-matching were introduced for multi-TRP transmission. It is essential to define requirement with verifying the UE processing. Considering the RAN4 workload and test coverage,  </w:t>
            </w:r>
            <w:r w:rsidR="00BE39DE">
              <w:rPr>
                <w:rFonts w:eastAsiaTheme="minorEastAsia"/>
                <w:color w:val="0070C0"/>
                <w:lang w:val="en-US" w:eastAsia="zh-CN"/>
              </w:rPr>
              <w:t xml:space="preserve">we are fine to differentiate the PDSCH </w:t>
            </w:r>
            <w:r w:rsidR="003630A2">
              <w:rPr>
                <w:rFonts w:eastAsiaTheme="minorEastAsia"/>
                <w:color w:val="0070C0"/>
                <w:lang w:val="en-US" w:eastAsia="zh-CN"/>
              </w:rPr>
              <w:t>configuration</w:t>
            </w:r>
            <w:r w:rsidR="00BE39DE">
              <w:rPr>
                <w:rFonts w:eastAsiaTheme="minorEastAsia"/>
                <w:color w:val="0070C0"/>
                <w:lang w:val="en-US" w:eastAsia="zh-CN"/>
              </w:rPr>
              <w:t xml:space="preserve"> to cover RAN1 features</w:t>
            </w:r>
          </w:p>
          <w:p w14:paraId="1101424B" w14:textId="7DED046B" w:rsidR="0066212F" w:rsidRDefault="0066212F" w:rsidP="00805BE8">
            <w:pPr>
              <w:spacing w:after="120"/>
              <w:rPr>
                <w:rFonts w:eastAsiaTheme="minorEastAsia"/>
                <w:color w:val="0070C0"/>
                <w:lang w:val="en-US" w:eastAsia="zh-CN"/>
              </w:rPr>
            </w:pPr>
            <w:r>
              <w:rPr>
                <w:rFonts w:eastAsiaTheme="minorEastAsia"/>
                <w:color w:val="0070C0"/>
                <w:lang w:val="en-US" w:eastAsia="zh-CN"/>
              </w:rPr>
              <w:t xml:space="preserve"> </w:t>
            </w:r>
          </w:p>
          <w:p w14:paraId="08CF6F24" w14:textId="01D3D92C" w:rsidR="0066212F" w:rsidRDefault="0066212F" w:rsidP="00805BE8">
            <w:pPr>
              <w:spacing w:after="120"/>
              <w:rPr>
                <w:rFonts w:eastAsiaTheme="minorEastAsia"/>
                <w:color w:val="0070C0"/>
                <w:lang w:val="en-US" w:eastAsia="zh-CN"/>
              </w:rPr>
            </w:pPr>
            <w:r>
              <w:rPr>
                <w:rFonts w:eastAsiaTheme="minorEastAsia"/>
                <w:color w:val="0070C0"/>
                <w:lang w:val="en-US" w:eastAsia="zh-CN"/>
              </w:rPr>
              <w:t>Issue 1-2-3</w:t>
            </w:r>
          </w:p>
          <w:p w14:paraId="6A194447" w14:textId="73C06B4A" w:rsidR="0066212F" w:rsidRDefault="0066212F" w:rsidP="00805BE8">
            <w:pPr>
              <w:spacing w:after="120"/>
              <w:rPr>
                <w:rFonts w:eastAsiaTheme="minorEastAsia"/>
                <w:color w:val="0070C0"/>
                <w:lang w:val="en-US" w:eastAsia="zh-CN"/>
              </w:rPr>
            </w:pPr>
            <w:r>
              <w:rPr>
                <w:rFonts w:eastAsiaTheme="minorEastAsia"/>
                <w:color w:val="0070C0"/>
                <w:lang w:val="en-US" w:eastAsia="zh-CN"/>
              </w:rPr>
              <w:t>We are fine with define PDSCH requirement with FR1 and FR2, since there is no restriction for requir</w:t>
            </w:r>
            <w:r w:rsidR="00F14AE8">
              <w:rPr>
                <w:rFonts w:eastAsiaTheme="minorEastAsia"/>
                <w:color w:val="0070C0"/>
                <w:lang w:val="en-US" w:eastAsia="zh-CN"/>
              </w:rPr>
              <w:t>ement of multi-TRP transmission. Meanwhile, f</w:t>
            </w:r>
            <w:r w:rsidR="00F14AE8" w:rsidRPr="00F14AE8">
              <w:rPr>
                <w:rFonts w:eastAsiaTheme="minorEastAsia"/>
                <w:color w:val="0070C0"/>
                <w:lang w:val="en-US" w:eastAsia="zh-CN"/>
              </w:rPr>
              <w:t>rom RAN1 design perspective, Transm</w:t>
            </w:r>
            <w:r w:rsidR="00F14AE8">
              <w:rPr>
                <w:rFonts w:eastAsiaTheme="minorEastAsia"/>
                <w:color w:val="0070C0"/>
                <w:lang w:val="en-US" w:eastAsia="zh-CN"/>
              </w:rPr>
              <w:t>issions from different TRP/Pan</w:t>
            </w:r>
            <w:r w:rsidR="00F14AE8" w:rsidRPr="00F14AE8">
              <w:rPr>
                <w:rFonts w:eastAsiaTheme="minorEastAsia"/>
                <w:color w:val="0070C0"/>
                <w:lang w:val="en-US" w:eastAsia="zh-CN"/>
              </w:rPr>
              <w:t>els can be associated with different Rx beam directions, and different QCL-D information can be indicated by single/multi-DCIs</w:t>
            </w:r>
            <w:r w:rsidR="00F14AE8">
              <w:rPr>
                <w:rFonts w:eastAsiaTheme="minorEastAsia"/>
                <w:color w:val="0070C0"/>
                <w:lang w:val="en-US" w:eastAsia="zh-CN"/>
              </w:rPr>
              <w:t>, so it is essential to define requirement with FR2 to verify UE proper receiver processing</w:t>
            </w:r>
          </w:p>
          <w:p w14:paraId="37E0EF7E" w14:textId="77777777" w:rsidR="00F14AE8" w:rsidRDefault="00F14AE8" w:rsidP="00805BE8">
            <w:pPr>
              <w:spacing w:after="120"/>
              <w:rPr>
                <w:rFonts w:eastAsiaTheme="minorEastAsia"/>
                <w:color w:val="0070C0"/>
                <w:lang w:val="en-US" w:eastAsia="zh-CN"/>
              </w:rPr>
            </w:pPr>
          </w:p>
          <w:p w14:paraId="665D5632" w14:textId="5230BF09" w:rsidR="0066212F" w:rsidRDefault="0066212F" w:rsidP="00805BE8">
            <w:pPr>
              <w:spacing w:after="120"/>
              <w:rPr>
                <w:rFonts w:eastAsiaTheme="minorEastAsia"/>
                <w:color w:val="0070C0"/>
                <w:lang w:val="en-US" w:eastAsia="zh-CN"/>
              </w:rPr>
            </w:pPr>
            <w:r>
              <w:rPr>
                <w:rFonts w:eastAsiaTheme="minorEastAsia"/>
                <w:color w:val="0070C0"/>
                <w:lang w:val="en-US" w:eastAsia="zh-CN"/>
              </w:rPr>
              <w:t>Issue 1-2-4</w:t>
            </w:r>
          </w:p>
          <w:p w14:paraId="331DA804" w14:textId="0E64A7EB" w:rsidR="0066212F" w:rsidRDefault="0066212F" w:rsidP="00805BE8">
            <w:pPr>
              <w:spacing w:after="120"/>
              <w:rPr>
                <w:rFonts w:eastAsiaTheme="minorEastAsia"/>
                <w:color w:val="0070C0"/>
                <w:lang w:val="en-US" w:eastAsia="zh-CN"/>
              </w:rPr>
            </w:pPr>
            <w:r>
              <w:rPr>
                <w:rFonts w:eastAsiaTheme="minorEastAsia"/>
                <w:color w:val="0070C0"/>
                <w:lang w:val="en-US" w:eastAsia="zh-CN"/>
              </w:rPr>
              <w:t xml:space="preserve">We are fine with option 1, which reuses the existed SCS and CBW configuration for </w:t>
            </w:r>
            <w:r w:rsidR="005A50B2">
              <w:rPr>
                <w:rFonts w:eastAsiaTheme="minorEastAsia"/>
                <w:color w:val="0070C0"/>
                <w:lang w:val="en-US" w:eastAsia="zh-CN"/>
              </w:rPr>
              <w:t>Rel-15 UE demodulation requirement. Same reason with issue 1-2-3, it is essential to consider the requirement of FR2.</w:t>
            </w:r>
          </w:p>
          <w:p w14:paraId="0F7D22EA" w14:textId="77777777" w:rsidR="006175A8" w:rsidRDefault="006175A8" w:rsidP="00805BE8">
            <w:pPr>
              <w:spacing w:after="120"/>
              <w:rPr>
                <w:rFonts w:eastAsiaTheme="minorEastAsia"/>
                <w:color w:val="0070C0"/>
                <w:lang w:val="en-US" w:eastAsia="zh-CN"/>
              </w:rPr>
            </w:pPr>
          </w:p>
          <w:p w14:paraId="0D86137F" w14:textId="73E70520" w:rsidR="00BE39DE" w:rsidRDefault="00BE39DE" w:rsidP="00BE39DE">
            <w:pPr>
              <w:spacing w:after="120"/>
              <w:rPr>
                <w:rFonts w:eastAsiaTheme="minorEastAsia"/>
                <w:color w:val="0070C0"/>
                <w:lang w:val="en-US" w:eastAsia="zh-CN"/>
              </w:rPr>
            </w:pPr>
            <w:r>
              <w:rPr>
                <w:rFonts w:eastAsiaTheme="minorEastAsia"/>
                <w:color w:val="0070C0"/>
                <w:lang w:val="en-US" w:eastAsia="zh-CN"/>
              </w:rPr>
              <w:t>Issue 1-2-5</w:t>
            </w:r>
          </w:p>
          <w:p w14:paraId="00BC91BE" w14:textId="7ED060A1" w:rsidR="00BE39DE" w:rsidRDefault="00BE39DE" w:rsidP="00BE39DE">
            <w:pPr>
              <w:spacing w:after="120"/>
              <w:rPr>
                <w:rFonts w:eastAsiaTheme="minorEastAsia"/>
                <w:color w:val="0070C0"/>
                <w:lang w:val="en-US" w:eastAsia="zh-CN"/>
              </w:rPr>
            </w:pPr>
            <w:r>
              <w:rPr>
                <w:rFonts w:eastAsiaTheme="minorEastAsia"/>
                <w:color w:val="0070C0"/>
                <w:lang w:val="en-US" w:eastAsia="zh-CN"/>
              </w:rPr>
              <w:t>From RAN1 design, transmissions from different TRP/Panels can be associated with different Rx beam directions, and different QCL-D information.  From RAN4 RF and RRM core requirement aspects,  RAN4 define</w:t>
            </w:r>
            <w:r w:rsidR="00711D19">
              <w:rPr>
                <w:rFonts w:eastAsiaTheme="minorEastAsia"/>
                <w:color w:val="0070C0"/>
                <w:lang w:val="en-US" w:eastAsia="zh-CN"/>
              </w:rPr>
              <w:t>s</w:t>
            </w:r>
            <w:r>
              <w:rPr>
                <w:rFonts w:eastAsiaTheme="minorEastAsia"/>
                <w:color w:val="0070C0"/>
                <w:lang w:val="en-US" w:eastAsia="zh-CN"/>
              </w:rPr>
              <w:t xml:space="preserve"> the requirements base on the assumption that UE not capable of supporting simultaneously multi Rx beam directions for FR2</w:t>
            </w:r>
          </w:p>
          <w:p w14:paraId="4EB126CD" w14:textId="77777777" w:rsidR="006175A8" w:rsidRDefault="006175A8" w:rsidP="00805BE8">
            <w:pPr>
              <w:spacing w:after="120"/>
              <w:rPr>
                <w:rFonts w:eastAsiaTheme="minorEastAsia"/>
                <w:color w:val="0070C0"/>
                <w:lang w:val="en-US" w:eastAsia="zh-CN"/>
              </w:rPr>
            </w:pPr>
          </w:p>
          <w:p w14:paraId="1B17EF03" w14:textId="5C7FEAE0" w:rsidR="00711D19" w:rsidRDefault="00711D19"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1-2-7</w:t>
            </w:r>
          </w:p>
          <w:p w14:paraId="7F8E493F" w14:textId="715F0554" w:rsidR="00FD7066" w:rsidRPr="008B28F4" w:rsidRDefault="00711D19" w:rsidP="00711D19">
            <w:pPr>
              <w:spacing w:after="120"/>
              <w:rPr>
                <w:rFonts w:eastAsiaTheme="minorEastAsia"/>
                <w:color w:val="0070C0"/>
                <w:lang w:val="en-US" w:eastAsia="zh-CN"/>
              </w:rPr>
            </w:pPr>
            <w:r w:rsidRPr="008B28F4">
              <w:rPr>
                <w:rFonts w:eastAsiaTheme="minorEastAsia"/>
                <w:color w:val="0070C0"/>
                <w:lang w:val="en-US" w:eastAsia="zh-CN"/>
              </w:rPr>
              <w:t xml:space="preserve">We prefer to </w:t>
            </w:r>
            <w:r w:rsidR="00FD7066" w:rsidRPr="008B28F4">
              <w:rPr>
                <w:rFonts w:eastAsiaTheme="minorEastAsia"/>
                <w:color w:val="0070C0"/>
                <w:lang w:val="en-US" w:eastAsia="zh-CN"/>
              </w:rPr>
              <w:t>define the requirement based on the assum</w:t>
            </w:r>
            <w:r w:rsidR="003630A2" w:rsidRPr="008B28F4">
              <w:rPr>
                <w:rFonts w:eastAsiaTheme="minorEastAsia"/>
                <w:color w:val="0070C0"/>
                <w:lang w:val="en-US" w:eastAsia="zh-CN"/>
              </w:rPr>
              <w:t xml:space="preserve">ption with single FFT opeartion, it should be the baseline </w:t>
            </w:r>
          </w:p>
          <w:p w14:paraId="115EA031" w14:textId="109CFCE9" w:rsidR="00711D19" w:rsidRPr="008B28F4" w:rsidRDefault="00711D19" w:rsidP="00711D19">
            <w:pPr>
              <w:spacing w:after="120"/>
              <w:rPr>
                <w:rFonts w:eastAsiaTheme="minorEastAsia"/>
                <w:color w:val="0070C0"/>
                <w:lang w:val="en-US" w:eastAsia="zh-CN"/>
              </w:rPr>
            </w:pPr>
            <w:r w:rsidRPr="008B28F4">
              <w:rPr>
                <w:rFonts w:eastAsiaTheme="minorEastAsia"/>
                <w:color w:val="0070C0"/>
                <w:lang w:val="en-US" w:eastAsia="zh-CN"/>
              </w:rPr>
              <w:t>Regarding time/frequency synchronization, RAN1 design for multi-TRP/Pannel transmission following the assumption that “the UE may assume that the UE may receive DL transmission from multiple TRP within a CP with single/multiple FFT windows”.</w:t>
            </w:r>
          </w:p>
          <w:p w14:paraId="0038F693" w14:textId="7634444D" w:rsidR="00711D19" w:rsidRPr="007E5C60" w:rsidRDefault="00711D19" w:rsidP="00711D19">
            <w:pPr>
              <w:spacing w:after="120"/>
              <w:rPr>
                <w:rFonts w:eastAsiaTheme="minorEastAsia"/>
                <w:color w:val="0070C0"/>
                <w:lang w:val="en-US" w:eastAsia="zh-CN"/>
              </w:rPr>
            </w:pPr>
            <w:r w:rsidRPr="008B28F4">
              <w:rPr>
                <w:rFonts w:eastAsiaTheme="minorEastAsia"/>
                <w:color w:val="0070C0"/>
                <w:lang w:val="en-US" w:eastAsia="zh-CN"/>
              </w:rPr>
              <w:t>From RAN4 requirements perspective, we need to design proper test cases in a receiver implemantion agnostic  manner meanwhile the requirements defined should be based on the assumption with single FFT operation.</w:t>
            </w:r>
          </w:p>
          <w:p w14:paraId="32627F1F" w14:textId="77777777" w:rsidR="00711D19" w:rsidRDefault="00711D19" w:rsidP="00805BE8">
            <w:pPr>
              <w:spacing w:after="120"/>
              <w:rPr>
                <w:rFonts w:eastAsiaTheme="minorEastAsia"/>
                <w:color w:val="0070C0"/>
                <w:lang w:val="en-US" w:eastAsia="zh-CN"/>
              </w:rPr>
            </w:pPr>
          </w:p>
          <w:p w14:paraId="719F3668" w14:textId="07D29D64"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1-2-8</w:t>
            </w:r>
          </w:p>
          <w:p w14:paraId="35ECADA4" w14:textId="51A26B3D" w:rsidR="00FD7066" w:rsidRPr="008B28F4" w:rsidRDefault="0020170E" w:rsidP="00805BE8">
            <w:pPr>
              <w:spacing w:after="120"/>
              <w:rPr>
                <w:rFonts w:eastAsiaTheme="minorEastAsia"/>
                <w:color w:val="0070C0"/>
                <w:lang w:val="en-US" w:eastAsia="zh-CN"/>
              </w:rPr>
            </w:pPr>
            <w:r w:rsidRPr="008B28F4">
              <w:rPr>
                <w:rFonts w:eastAsiaTheme="minorEastAsia"/>
                <w:color w:val="0070C0"/>
                <w:lang w:val="en-US" w:eastAsia="zh-CN"/>
              </w:rPr>
              <w:t>Regarding detailed time/frequency offset among two TPs/Panels, we need to decide proper values with comprehensive consideration of realistic deployment scenrios,  transmitter impairment perfromance in BS side , acceptable performance loss  with proper UE processing in receiver side and enough performance gap to differeriate UE behavior.</w:t>
            </w:r>
          </w:p>
          <w:p w14:paraId="1E50D6FC" w14:textId="25EE8050" w:rsidR="0020170E" w:rsidRDefault="0020170E" w:rsidP="0020170E">
            <w:pPr>
              <w:rPr>
                <w:rFonts w:asciiTheme="minorHAnsi" w:hAnsiTheme="minorHAnsi" w:cstheme="minorHAnsi"/>
                <w:lang w:eastAsia="zh-CN"/>
              </w:rPr>
            </w:pPr>
            <w:r w:rsidRPr="005924BB">
              <w:rPr>
                <w:rFonts w:asciiTheme="minorHAnsi" w:hAnsiTheme="minorHAnsi" w:cstheme="minorHAnsi" w:hint="eastAsia"/>
                <w:lang w:eastAsia="zh-CN"/>
              </w:rPr>
              <w:t>F</w:t>
            </w:r>
            <w:r w:rsidRPr="008B28F4">
              <w:rPr>
                <w:rFonts w:eastAsiaTheme="minorEastAsia"/>
                <w:color w:val="0070C0"/>
                <w:lang w:val="en-US" w:eastAsia="zh-CN"/>
              </w:rPr>
              <w:t>or timing offset, {2us, -0.5us} were used in TM10 test cases considering different performance impact with negative and positive timing offset refer to FFT window</w:t>
            </w:r>
            <w:r w:rsidRPr="005924BB">
              <w:rPr>
                <w:rFonts w:asciiTheme="minorHAnsi" w:hAnsiTheme="minorHAnsi" w:cstheme="minorHAnsi" w:hint="eastAsia"/>
                <w:lang w:eastAsia="zh-CN"/>
              </w:rPr>
              <w:t xml:space="preserve">. </w:t>
            </w:r>
          </w:p>
          <w:p w14:paraId="0CADFC52" w14:textId="0655843E" w:rsidR="0020170E" w:rsidRPr="008B28F4" w:rsidRDefault="0020170E" w:rsidP="0020170E">
            <w:pPr>
              <w:rPr>
                <w:rFonts w:eastAsiaTheme="minorEastAsia"/>
                <w:color w:val="0070C0"/>
                <w:lang w:val="en-US" w:eastAsia="zh-CN"/>
              </w:rPr>
            </w:pPr>
            <w:r>
              <w:rPr>
                <w:rFonts w:asciiTheme="minorHAnsi" w:hAnsiTheme="minorHAnsi" w:cstheme="minorHAnsi"/>
                <w:lang w:eastAsia="zh-CN"/>
              </w:rPr>
              <w:t>I</w:t>
            </w:r>
            <w:r w:rsidRPr="008B28F4">
              <w:rPr>
                <w:rFonts w:eastAsiaTheme="minorEastAsia"/>
                <w:color w:val="0070C0"/>
                <w:lang w:val="en-US" w:eastAsia="zh-CN"/>
              </w:rPr>
              <w:t>n order to guarantee the timing offset within CP range, we propose the timing offset should be scaled with SCS when taking the timing offset for test case design</w:t>
            </w:r>
          </w:p>
          <w:p w14:paraId="252D1BBD" w14:textId="123E68B5" w:rsidR="0020170E" w:rsidRPr="008B28F4" w:rsidRDefault="0020170E" w:rsidP="0020170E">
            <w:pPr>
              <w:rPr>
                <w:rFonts w:eastAsiaTheme="minorEastAsia"/>
                <w:color w:val="0070C0"/>
                <w:lang w:val="en-US" w:eastAsia="zh-CN"/>
              </w:rPr>
            </w:pPr>
            <w:r w:rsidRPr="008B28F4">
              <w:rPr>
                <w:rFonts w:eastAsiaTheme="minorEastAsia"/>
                <w:color w:val="0070C0"/>
                <w:lang w:val="en-US" w:eastAsia="zh-CN"/>
              </w:rPr>
              <w:t>As for details value, we are open to discussion</w:t>
            </w:r>
          </w:p>
          <w:p w14:paraId="5EF8ECE2" w14:textId="77777777" w:rsidR="0020170E" w:rsidRPr="008B28F4" w:rsidRDefault="0020170E" w:rsidP="00805BE8">
            <w:pPr>
              <w:spacing w:after="120"/>
              <w:rPr>
                <w:rFonts w:eastAsiaTheme="minorEastAsia"/>
                <w:color w:val="0070C0"/>
                <w:lang w:eastAsia="zh-CN"/>
              </w:rPr>
            </w:pPr>
          </w:p>
          <w:p w14:paraId="0EA47F42" w14:textId="77777777" w:rsidR="0020170E" w:rsidRPr="007E5C60" w:rsidRDefault="0020170E" w:rsidP="00805BE8">
            <w:pPr>
              <w:spacing w:after="120"/>
              <w:rPr>
                <w:rFonts w:eastAsiaTheme="minorEastAsia"/>
                <w:color w:val="0070C0"/>
                <w:lang w:val="en-US" w:eastAsia="zh-CN"/>
              </w:rPr>
            </w:pPr>
          </w:p>
          <w:p w14:paraId="53CE3BC7" w14:textId="6FEEE82B"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1-2-9</w:t>
            </w:r>
          </w:p>
          <w:p w14:paraId="3B4DBF38" w14:textId="445A6F3E" w:rsidR="00FD7066" w:rsidRDefault="0020170E" w:rsidP="00805BE8">
            <w:pPr>
              <w:spacing w:after="120"/>
              <w:rPr>
                <w:rFonts w:eastAsiaTheme="minorEastAsia"/>
                <w:color w:val="0070C0"/>
                <w:lang w:val="en-US" w:eastAsia="zh-CN"/>
              </w:rPr>
            </w:pPr>
            <w:r w:rsidRPr="0020170E">
              <w:rPr>
                <w:rFonts w:eastAsiaTheme="minorEastAsia"/>
                <w:color w:val="0070C0"/>
                <w:lang w:val="en-US" w:eastAsia="zh-CN"/>
              </w:rPr>
              <w:t>For frequency offset, 0.1 ppm was specified as minimum RF frequency requirement for BS absolute frequency error. In reality, better performance can be achievable especially for multi-TRP/Panel deployment scenarios when these TRPs/Panels share same reference LO.  For FR2, it would be multi-Panels deployment which share same PLL and  the frequency offset would be quite small in BS transmitter side for FR2</w:t>
            </w:r>
          </w:p>
          <w:p w14:paraId="5C6A7BDB" w14:textId="77777777" w:rsidR="0020170E" w:rsidRDefault="0020170E" w:rsidP="00805BE8">
            <w:pPr>
              <w:spacing w:after="120"/>
              <w:rPr>
                <w:rFonts w:eastAsiaTheme="minorEastAsia"/>
                <w:color w:val="0070C0"/>
                <w:lang w:val="en-US" w:eastAsia="zh-CN"/>
              </w:rPr>
            </w:pPr>
          </w:p>
          <w:p w14:paraId="30AD9C17" w14:textId="1E711BA8"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1-2-10</w:t>
            </w:r>
          </w:p>
          <w:p w14:paraId="743EC3BC" w14:textId="28C850BC" w:rsidR="00FD7066" w:rsidRDefault="0020170E" w:rsidP="00805BE8">
            <w:pPr>
              <w:spacing w:after="120"/>
              <w:rPr>
                <w:rFonts w:eastAsiaTheme="minorEastAsia"/>
                <w:color w:val="0070C0"/>
                <w:lang w:val="en-US" w:eastAsia="zh-CN"/>
              </w:rPr>
            </w:pPr>
            <w:r>
              <w:rPr>
                <w:rFonts w:eastAsiaTheme="minorEastAsia"/>
                <w:color w:val="0070C0"/>
                <w:lang w:val="en-US" w:eastAsia="zh-CN"/>
              </w:rPr>
              <w:t>We are fine with option 1 with configure 2 CORSET pool index for multi-DCI</w:t>
            </w:r>
          </w:p>
          <w:p w14:paraId="7C1E74B2" w14:textId="77777777" w:rsidR="0020170E" w:rsidRDefault="0020170E" w:rsidP="00805BE8">
            <w:pPr>
              <w:spacing w:after="120"/>
              <w:rPr>
                <w:rFonts w:eastAsiaTheme="minorEastAsia"/>
                <w:color w:val="0070C0"/>
                <w:lang w:val="en-US" w:eastAsia="zh-CN"/>
              </w:rPr>
            </w:pPr>
          </w:p>
          <w:p w14:paraId="26E7FCFB" w14:textId="09F92C90"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1-2-11</w:t>
            </w:r>
          </w:p>
          <w:p w14:paraId="1CAAE1CC" w14:textId="2A847D37" w:rsidR="0020170E" w:rsidRDefault="0020170E" w:rsidP="00805BE8">
            <w:pPr>
              <w:spacing w:after="120"/>
              <w:rPr>
                <w:rFonts w:eastAsiaTheme="minorEastAsia"/>
                <w:color w:val="0070C0"/>
                <w:lang w:val="en-US" w:eastAsia="zh-CN"/>
              </w:rPr>
            </w:pPr>
            <w:r>
              <w:rPr>
                <w:rFonts w:eastAsiaTheme="minorEastAsia"/>
                <w:color w:val="0070C0"/>
                <w:lang w:val="en-US" w:eastAsia="zh-CN"/>
              </w:rPr>
              <w:t>We prefer to no define consider TRS/CSI-RS,</w:t>
            </w:r>
          </w:p>
          <w:p w14:paraId="37C47069" w14:textId="601F78B9" w:rsidR="0020170E" w:rsidRPr="003E0EB4" w:rsidRDefault="0020170E" w:rsidP="00805BE8">
            <w:pPr>
              <w:spacing w:after="120"/>
              <w:rPr>
                <w:rFonts w:eastAsiaTheme="minorEastAsia"/>
                <w:color w:val="0070C0"/>
                <w:lang w:val="en-US" w:eastAsia="zh-CN"/>
              </w:rPr>
            </w:pPr>
            <w:r>
              <w:rPr>
                <w:rFonts w:eastAsiaTheme="minorEastAsia"/>
                <w:color w:val="0070C0"/>
                <w:lang w:val="en-US" w:eastAsia="zh-CN"/>
              </w:rPr>
              <w:t>Since the</w:t>
            </w:r>
            <w:r w:rsidR="003E0EB4">
              <w:rPr>
                <w:rFonts w:eastAsiaTheme="minorEastAsia"/>
                <w:color w:val="0070C0"/>
                <w:lang w:val="en-US" w:eastAsia="zh-CN"/>
              </w:rPr>
              <w:t xml:space="preserve"> typical scenario for </w:t>
            </w:r>
            <w:r>
              <w:rPr>
                <w:rFonts w:eastAsiaTheme="minorEastAsia"/>
                <w:color w:val="0070C0"/>
                <w:lang w:val="en-US" w:eastAsia="zh-CN"/>
              </w:rPr>
              <w:t xml:space="preserve"> </w:t>
            </w:r>
            <w:r w:rsidR="003E0EB4">
              <w:rPr>
                <w:rFonts w:eastAsiaTheme="minorEastAsia"/>
                <w:color w:val="0070C0"/>
                <w:lang w:val="en-US" w:eastAsia="zh-CN"/>
              </w:rPr>
              <w:t xml:space="preserve">TRP transmission is ideal backhaul, from network perspective , </w:t>
            </w:r>
            <w:r w:rsidR="003E0EB4" w:rsidRPr="006F6A63">
              <w:rPr>
                <w:rFonts w:eastAsiaTheme="minorEastAsia"/>
                <w:color w:val="0070C0"/>
                <w:lang w:val="en-US" w:eastAsia="zh-CN"/>
              </w:rPr>
              <w:t>reasonable network scheduling should try to immigrate the performance loss</w:t>
            </w:r>
            <w:r w:rsidR="003E0EB4">
              <w:rPr>
                <w:rFonts w:eastAsiaTheme="minorEastAsia" w:hint="eastAsia"/>
                <w:color w:val="0070C0"/>
                <w:lang w:val="en-US" w:eastAsia="zh-CN"/>
              </w:rPr>
              <w:t xml:space="preserve"> </w:t>
            </w:r>
            <w:r w:rsidR="003E0EB4">
              <w:rPr>
                <w:rFonts w:eastAsiaTheme="minorEastAsia"/>
                <w:color w:val="0070C0"/>
                <w:lang w:val="en-US" w:eastAsia="zh-CN"/>
              </w:rPr>
              <w:t xml:space="preserve">to avoid this colliding </w:t>
            </w:r>
          </w:p>
          <w:p w14:paraId="6FF8208A" w14:textId="00480DFC" w:rsidR="003E0EB4" w:rsidRDefault="003E0EB4" w:rsidP="00805BE8">
            <w:pPr>
              <w:spacing w:after="120"/>
              <w:rPr>
                <w:rFonts w:eastAsiaTheme="minorEastAsia"/>
                <w:color w:val="0070C0"/>
                <w:lang w:val="en-US" w:eastAsia="zh-CN"/>
              </w:rPr>
            </w:pPr>
            <w:r>
              <w:rPr>
                <w:rFonts w:eastAsiaTheme="minorEastAsia"/>
                <w:color w:val="0070C0"/>
                <w:lang w:val="en-US" w:eastAsia="zh-CN"/>
              </w:rPr>
              <w:t>Meanwhile, the overall performance will be degraded for UE processing with different TCI states coming from different TRP</w:t>
            </w:r>
          </w:p>
          <w:p w14:paraId="28D84E23" w14:textId="11B0FC81" w:rsidR="00FD7066" w:rsidRDefault="00FD7066" w:rsidP="00805BE8">
            <w:pPr>
              <w:spacing w:after="120"/>
              <w:rPr>
                <w:rFonts w:eastAsiaTheme="minorEastAsia"/>
                <w:color w:val="0070C0"/>
                <w:lang w:val="en-US" w:eastAsia="zh-CN"/>
              </w:rPr>
            </w:pPr>
          </w:p>
          <w:p w14:paraId="653317E0" w14:textId="247F460C" w:rsidR="00045E10" w:rsidRDefault="00045E10"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1-2-12</w:t>
            </w:r>
          </w:p>
          <w:p w14:paraId="41AF1207" w14:textId="363EA97B" w:rsidR="00045E10" w:rsidRDefault="00045E10" w:rsidP="00805BE8">
            <w:pPr>
              <w:spacing w:after="120"/>
              <w:rPr>
                <w:rFonts w:eastAsiaTheme="minorEastAsia"/>
                <w:color w:val="0070C0"/>
                <w:lang w:val="en-US" w:eastAsia="zh-CN"/>
              </w:rPr>
            </w:pPr>
            <w:r>
              <w:rPr>
                <w:rFonts w:eastAsiaTheme="minorEastAsia"/>
                <w:color w:val="0070C0"/>
                <w:lang w:val="en-US" w:eastAsia="zh-CN"/>
              </w:rPr>
              <w:t>We are fine option 1</w:t>
            </w:r>
          </w:p>
          <w:p w14:paraId="1CF8B564" w14:textId="77777777" w:rsidR="00045E10" w:rsidRDefault="00045E10" w:rsidP="00805BE8">
            <w:pPr>
              <w:spacing w:after="120"/>
              <w:rPr>
                <w:rFonts w:eastAsiaTheme="minorEastAsia"/>
                <w:color w:val="0070C0"/>
                <w:lang w:val="en-US" w:eastAsia="zh-CN"/>
              </w:rPr>
            </w:pPr>
          </w:p>
          <w:p w14:paraId="010DAD1A" w14:textId="5C72703D" w:rsidR="00045E10" w:rsidRDefault="00045E10" w:rsidP="00805BE8">
            <w:pPr>
              <w:spacing w:after="120"/>
              <w:rPr>
                <w:rFonts w:eastAsiaTheme="minorEastAsia"/>
                <w:color w:val="0070C0"/>
                <w:lang w:val="en-US" w:eastAsia="zh-CN"/>
              </w:rPr>
            </w:pPr>
            <w:r w:rsidRPr="003630A2">
              <w:rPr>
                <w:rFonts w:eastAsiaTheme="minorEastAsia"/>
                <w:color w:val="0070C0"/>
                <w:lang w:val="en-US" w:eastAsia="zh-CN"/>
              </w:rPr>
              <w:t>Issue 1-2-13</w:t>
            </w:r>
          </w:p>
          <w:p w14:paraId="71B3AB95" w14:textId="40A3DEB1" w:rsidR="003630A2" w:rsidRDefault="003630A2" w:rsidP="00805BE8">
            <w:pPr>
              <w:spacing w:after="120"/>
              <w:rPr>
                <w:rFonts w:eastAsiaTheme="minorEastAsia"/>
                <w:color w:val="0070C0"/>
                <w:lang w:val="en-US" w:eastAsia="zh-CN"/>
              </w:rPr>
            </w:pPr>
            <w:r>
              <w:rPr>
                <w:rFonts w:eastAsiaTheme="minorEastAsia"/>
                <w:color w:val="0070C0"/>
                <w:lang w:val="en-US" w:eastAsia="zh-CN"/>
              </w:rPr>
              <w:t xml:space="preserve">We prefer to further discussion </w:t>
            </w:r>
          </w:p>
          <w:p w14:paraId="2D48B9FD" w14:textId="77777777" w:rsidR="003630A2" w:rsidRDefault="003630A2" w:rsidP="00805BE8">
            <w:pPr>
              <w:spacing w:after="120"/>
              <w:rPr>
                <w:rFonts w:eastAsiaTheme="minorEastAsia"/>
                <w:color w:val="0070C0"/>
                <w:lang w:val="en-US" w:eastAsia="zh-CN"/>
              </w:rPr>
            </w:pPr>
          </w:p>
          <w:p w14:paraId="04B66650" w14:textId="2216978F" w:rsidR="00045E10" w:rsidRDefault="00045E10" w:rsidP="00805BE8">
            <w:pPr>
              <w:spacing w:after="120"/>
              <w:rPr>
                <w:rFonts w:eastAsiaTheme="minorEastAsia"/>
                <w:color w:val="0070C0"/>
                <w:lang w:val="en-US" w:eastAsia="zh-CN"/>
              </w:rPr>
            </w:pPr>
            <w:r>
              <w:rPr>
                <w:rFonts w:eastAsiaTheme="minorEastAsia"/>
                <w:color w:val="0070C0"/>
                <w:lang w:val="en-US" w:eastAsia="zh-CN"/>
              </w:rPr>
              <w:t>Issue 1-2-14</w:t>
            </w:r>
          </w:p>
          <w:p w14:paraId="57C1002C" w14:textId="1788AB76" w:rsidR="00045E10" w:rsidRDefault="00045E10" w:rsidP="00805BE8">
            <w:pPr>
              <w:spacing w:after="120"/>
              <w:rPr>
                <w:rFonts w:eastAsiaTheme="minorEastAsia"/>
                <w:color w:val="0070C0"/>
                <w:lang w:val="en-US" w:eastAsia="zh-CN"/>
              </w:rPr>
            </w:pPr>
            <w:r>
              <w:rPr>
                <w:rFonts w:eastAsiaTheme="minorEastAsia"/>
                <w:color w:val="0070C0"/>
                <w:lang w:val="en-US" w:eastAsia="zh-CN"/>
              </w:rPr>
              <w:t xml:space="preserve">Based on RAN1 agreement, both joint ACK/NACK and separate ACK/NACK can be supported.  </w:t>
            </w:r>
          </w:p>
          <w:p w14:paraId="70E3149B" w14:textId="1C5D8736" w:rsidR="00045E10" w:rsidRDefault="00045E10" w:rsidP="00805BE8">
            <w:pPr>
              <w:spacing w:after="120"/>
              <w:rPr>
                <w:rFonts w:eastAsiaTheme="minorEastAsia"/>
                <w:color w:val="0070C0"/>
                <w:lang w:val="en-US" w:eastAsia="zh-CN"/>
              </w:rPr>
            </w:pPr>
            <w:r>
              <w:rPr>
                <w:rFonts w:eastAsiaTheme="minorEastAsia"/>
                <w:color w:val="0070C0"/>
                <w:lang w:val="en-US" w:eastAsia="zh-CN"/>
              </w:rPr>
              <w:t xml:space="preserve">We prefer to introduce the both feedback mode into the test setup </w:t>
            </w:r>
          </w:p>
          <w:p w14:paraId="527D7A5B" w14:textId="77777777" w:rsidR="00045E10" w:rsidRDefault="00045E10" w:rsidP="00805BE8">
            <w:pPr>
              <w:spacing w:after="120"/>
              <w:rPr>
                <w:rFonts w:eastAsiaTheme="minorEastAsia"/>
                <w:color w:val="0070C0"/>
                <w:lang w:val="en-US" w:eastAsia="zh-CN"/>
              </w:rPr>
            </w:pPr>
          </w:p>
          <w:p w14:paraId="26B7C584" w14:textId="77777777" w:rsidR="00045E10" w:rsidRDefault="00045E10" w:rsidP="00045E10">
            <w:pPr>
              <w:spacing w:after="120"/>
              <w:rPr>
                <w:rFonts w:eastAsiaTheme="minorEastAsia"/>
                <w:color w:val="0070C0"/>
                <w:lang w:val="en-US" w:eastAsia="zh-CN"/>
              </w:rPr>
            </w:pPr>
            <w:r w:rsidRPr="003630A2">
              <w:rPr>
                <w:rFonts w:eastAsiaTheme="minorEastAsia"/>
                <w:color w:val="0070C0"/>
                <w:lang w:val="en-US" w:eastAsia="zh-CN"/>
              </w:rPr>
              <w:t>Issue 1-2-15</w:t>
            </w:r>
          </w:p>
          <w:p w14:paraId="162D021D" w14:textId="4271358F" w:rsidR="00045E10" w:rsidRDefault="003630A2" w:rsidP="00805BE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further discussion </w:t>
            </w:r>
          </w:p>
          <w:p w14:paraId="1D578DD3" w14:textId="77777777" w:rsidR="00380171" w:rsidRDefault="00380171" w:rsidP="00805BE8">
            <w:pPr>
              <w:spacing w:after="120"/>
              <w:rPr>
                <w:rFonts w:eastAsiaTheme="minorEastAsia"/>
                <w:color w:val="0070C0"/>
                <w:lang w:val="en-US" w:eastAsia="zh-CN"/>
              </w:rPr>
            </w:pPr>
          </w:p>
          <w:p w14:paraId="6066D3E7" w14:textId="1D177B88"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1-2-1</w:t>
            </w:r>
            <w:r w:rsidR="00045E10">
              <w:rPr>
                <w:rFonts w:eastAsiaTheme="minorEastAsia"/>
                <w:color w:val="0070C0"/>
                <w:lang w:val="en-US" w:eastAsia="zh-CN"/>
              </w:rPr>
              <w:t>6</w:t>
            </w:r>
          </w:p>
          <w:p w14:paraId="55FBE30A" w14:textId="5AEAFA24" w:rsidR="00FD7066" w:rsidRDefault="003E0EB4" w:rsidP="00805BE8">
            <w:pPr>
              <w:spacing w:after="120"/>
              <w:rPr>
                <w:rFonts w:eastAsiaTheme="minorEastAsia"/>
                <w:color w:val="0070C0"/>
                <w:lang w:val="en-US" w:eastAsia="zh-CN"/>
              </w:rPr>
            </w:pPr>
            <w:r>
              <w:rPr>
                <w:rFonts w:eastAsiaTheme="minorEastAsia"/>
                <w:color w:val="0070C0"/>
                <w:lang w:val="en-US" w:eastAsia="zh-CN"/>
              </w:rPr>
              <w:t>Based on RAN1 agreement, new UE rate-matching feature is introduced for multi-DCI scheduling with multi-TRP transmission. The UE should rate match the configured CRS pattern associated with a higher signaling  index</w:t>
            </w:r>
            <w:r>
              <w:rPr>
                <w:rFonts w:eastAsiaTheme="minorEastAsia" w:hint="eastAsia"/>
                <w:color w:val="0070C0"/>
                <w:lang w:val="en-US" w:eastAsia="zh-CN"/>
              </w:rPr>
              <w:t xml:space="preserve"> </w:t>
            </w:r>
            <w:r w:rsidRPr="008B28F4">
              <w:rPr>
                <w:rFonts w:eastAsiaTheme="minorEastAsia"/>
                <w:color w:val="0070C0"/>
                <w:lang w:val="en-US" w:eastAsia="zh-CN"/>
              </w:rPr>
              <w:t>per CORESET (if configured) and are applied to the PDSCH scheduled with a DCI detect</w:t>
            </w:r>
            <w:r>
              <w:rPr>
                <w:rFonts w:eastAsiaTheme="minorEastAsia"/>
                <w:color w:val="0070C0"/>
                <w:lang w:val="en-US" w:eastAsia="zh-CN"/>
              </w:rPr>
              <w:t>e</w:t>
            </w:r>
            <w:r w:rsidRPr="008B28F4">
              <w:rPr>
                <w:rFonts w:eastAsiaTheme="minorEastAsia"/>
                <w:color w:val="0070C0"/>
                <w:lang w:val="en-US" w:eastAsia="zh-CN"/>
              </w:rPr>
              <w:t>d on a CORESET with the same higher layer index</w:t>
            </w:r>
            <w:r>
              <w:rPr>
                <w:rFonts w:eastAsiaTheme="minorEastAsia"/>
                <w:color w:val="0070C0"/>
                <w:lang w:val="en-US" w:eastAsia="zh-CN"/>
              </w:rPr>
              <w:t xml:space="preserve">. </w:t>
            </w:r>
          </w:p>
          <w:p w14:paraId="038B1664" w14:textId="2A365C9D" w:rsidR="003E0EB4" w:rsidRDefault="003E0EB4" w:rsidP="00805BE8">
            <w:pPr>
              <w:spacing w:after="120"/>
              <w:rPr>
                <w:rFonts w:eastAsiaTheme="minorEastAsia"/>
                <w:color w:val="0070C0"/>
                <w:lang w:val="en-US" w:eastAsia="zh-CN"/>
              </w:rPr>
            </w:pPr>
            <w:r>
              <w:rPr>
                <w:rFonts w:eastAsiaTheme="minorEastAsia"/>
                <w:color w:val="0070C0"/>
                <w:lang w:val="en-US" w:eastAsia="zh-CN"/>
              </w:rPr>
              <w:t xml:space="preserve">Then, we think it is need to </w:t>
            </w:r>
            <w:r w:rsidR="00045E10">
              <w:rPr>
                <w:rFonts w:eastAsiaTheme="minorEastAsia"/>
                <w:color w:val="0070C0"/>
                <w:lang w:val="en-US" w:eastAsia="zh-CN"/>
              </w:rPr>
              <w:t>introduce the requirement to verify the UE rate match behavior</w:t>
            </w:r>
          </w:p>
          <w:p w14:paraId="028BADB5" w14:textId="77777777" w:rsidR="00045E10" w:rsidRDefault="00045E10" w:rsidP="00805BE8">
            <w:pPr>
              <w:spacing w:after="120"/>
              <w:rPr>
                <w:rFonts w:eastAsiaTheme="minorEastAsia"/>
                <w:color w:val="0070C0"/>
                <w:lang w:val="en-US" w:eastAsia="zh-CN"/>
              </w:rPr>
            </w:pPr>
          </w:p>
          <w:p w14:paraId="40E5ED7C" w14:textId="783A98FE" w:rsidR="00045E10" w:rsidRDefault="00045E10"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1-2-17</w:t>
            </w:r>
          </w:p>
          <w:p w14:paraId="6D532AF3" w14:textId="06A9A343" w:rsidR="00FD7066" w:rsidRDefault="008C3CB1" w:rsidP="00805BE8">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RAN1 agreement, a</w:t>
            </w:r>
            <w:r w:rsidRPr="008C3CB1">
              <w:rPr>
                <w:rFonts w:eastAsiaTheme="minorEastAsia"/>
                <w:color w:val="0070C0"/>
                <w:lang w:val="en-US" w:eastAsia="zh-CN"/>
              </w:rPr>
              <w:t>t least for eMBB with M-DCI NCJT in order to generate different PDSCH scrambling sequences, support enhancing RRC configuration to configure multiple dataScramblingIdentityPDSCH</w:t>
            </w:r>
            <w:r>
              <w:rPr>
                <w:rFonts w:eastAsiaTheme="minorEastAsia"/>
                <w:color w:val="0070C0"/>
                <w:lang w:val="en-US" w:eastAsia="zh-CN"/>
              </w:rPr>
              <w:t>, we are fine to option1</w:t>
            </w:r>
          </w:p>
          <w:p w14:paraId="2AA39B53" w14:textId="77777777" w:rsidR="00FD7066" w:rsidRDefault="00FD7066" w:rsidP="00805BE8">
            <w:pPr>
              <w:spacing w:after="120"/>
              <w:rPr>
                <w:rFonts w:eastAsiaTheme="minorEastAsia"/>
                <w:color w:val="0070C0"/>
                <w:lang w:val="en-US" w:eastAsia="zh-CN"/>
              </w:rPr>
            </w:pPr>
          </w:p>
          <w:p w14:paraId="618A7A1F" w14:textId="20427A60"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1-3-1</w:t>
            </w:r>
          </w:p>
          <w:p w14:paraId="0924CD08" w14:textId="4E7E8FFE" w:rsidR="00FD7066" w:rsidRDefault="008C3CB1" w:rsidP="00805BE8">
            <w:pPr>
              <w:spacing w:after="120"/>
              <w:rPr>
                <w:rFonts w:eastAsiaTheme="minorEastAsia"/>
                <w:color w:val="0070C0"/>
                <w:lang w:val="en-US" w:eastAsia="zh-CN"/>
              </w:rPr>
            </w:pPr>
            <w:r>
              <w:rPr>
                <w:rFonts w:eastAsiaTheme="minorEastAsia"/>
                <w:color w:val="0070C0"/>
                <w:lang w:val="en-US" w:eastAsia="zh-CN"/>
              </w:rPr>
              <w:t xml:space="preserve">From the UE receiving processing perspective, partial-overlapping is the complicate scenario to verify the proper UE behavior with rate matching, channel estimation, noise estimation. Meanwhile, it is new feature introduced in RAN1 to support multi-TRP transmission. </w:t>
            </w:r>
          </w:p>
          <w:p w14:paraId="0B4149C9" w14:textId="5425C4D9" w:rsidR="008C3CB1" w:rsidRDefault="008C3CB1" w:rsidP="00805BE8">
            <w:pPr>
              <w:spacing w:after="120"/>
              <w:rPr>
                <w:rFonts w:eastAsiaTheme="minorEastAsia"/>
                <w:color w:val="0070C0"/>
                <w:lang w:val="en-US" w:eastAsia="zh-CN"/>
              </w:rPr>
            </w:pPr>
            <w:r>
              <w:rPr>
                <w:rFonts w:eastAsiaTheme="minorEastAsia"/>
                <w:color w:val="0070C0"/>
                <w:lang w:val="en-US" w:eastAsia="zh-CN"/>
              </w:rPr>
              <w:t>As for  full overlapping, since we have considered for single-DCI based, we are open to discussion as FFS</w:t>
            </w:r>
          </w:p>
          <w:p w14:paraId="63DA60F4" w14:textId="77777777" w:rsidR="00FD7066" w:rsidRDefault="00FD7066" w:rsidP="00805BE8">
            <w:pPr>
              <w:spacing w:after="120"/>
              <w:rPr>
                <w:rFonts w:eastAsiaTheme="minorEastAsia"/>
                <w:color w:val="0070C0"/>
                <w:lang w:val="en-US" w:eastAsia="zh-CN"/>
              </w:rPr>
            </w:pPr>
          </w:p>
          <w:p w14:paraId="4BC6618F" w14:textId="4CCF8A6E"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1-3-2-1</w:t>
            </w:r>
          </w:p>
          <w:p w14:paraId="2EA724E6" w14:textId="76EB6271" w:rsidR="008C3CB1" w:rsidRDefault="008C3CB1" w:rsidP="00805BE8">
            <w:pPr>
              <w:spacing w:after="120"/>
              <w:rPr>
                <w:rFonts w:eastAsiaTheme="minorEastAsia"/>
                <w:color w:val="0070C0"/>
                <w:lang w:val="en-US" w:eastAsia="zh-CN"/>
              </w:rPr>
            </w:pPr>
            <w:r>
              <w:rPr>
                <w:rFonts w:eastAsiaTheme="minorEastAsia"/>
                <w:color w:val="0070C0"/>
                <w:lang w:val="en-US" w:eastAsia="zh-CN"/>
              </w:rPr>
              <w:t xml:space="preserve">For layer combination, RAN1 can support </w:t>
            </w:r>
            <w:r w:rsidR="004E426B" w:rsidRPr="004E426B">
              <w:rPr>
                <w:rFonts w:eastAsiaTheme="minorEastAsia"/>
                <w:color w:val="0070C0"/>
                <w:lang w:val="en-US" w:eastAsia="zh-CN"/>
              </w:rPr>
              <w:t>layer combinations from two TRPs :1+1, 1+2, 2+1, 2+2</w:t>
            </w:r>
          </w:p>
          <w:p w14:paraId="47FD89FB" w14:textId="41AF69E7" w:rsidR="008C3CB1" w:rsidRDefault="008C3CB1" w:rsidP="00805BE8">
            <w:pPr>
              <w:spacing w:after="120"/>
              <w:rPr>
                <w:rFonts w:eastAsiaTheme="minorEastAsia"/>
                <w:color w:val="0070C0"/>
                <w:lang w:val="en-US" w:eastAsia="zh-CN"/>
              </w:rPr>
            </w:pPr>
            <w:r>
              <w:rPr>
                <w:rFonts w:eastAsiaTheme="minorEastAsia"/>
                <w:color w:val="0070C0"/>
                <w:lang w:val="en-US" w:eastAsia="zh-CN"/>
              </w:rPr>
              <w:t>For non-overlapping, since there is no interference from Two TRP, for each TRP, it can be regarded</w:t>
            </w:r>
            <w:r w:rsidR="004E426B">
              <w:rPr>
                <w:rFonts w:eastAsiaTheme="minorEastAsia"/>
                <w:color w:val="0070C0"/>
                <w:lang w:val="en-US" w:eastAsia="zh-CN"/>
              </w:rPr>
              <w:t xml:space="preserve"> as Rel-15 rank2 reception, we prefer to verify the UE receiver behavior with the maxium support layer combination</w:t>
            </w:r>
          </w:p>
          <w:p w14:paraId="50FE8C68" w14:textId="77777777" w:rsidR="00FD7066" w:rsidRDefault="00FD7066" w:rsidP="00805BE8">
            <w:pPr>
              <w:spacing w:after="120"/>
              <w:rPr>
                <w:rFonts w:eastAsiaTheme="minorEastAsia"/>
                <w:color w:val="0070C0"/>
                <w:lang w:val="en-US" w:eastAsia="zh-CN"/>
              </w:rPr>
            </w:pPr>
          </w:p>
          <w:p w14:paraId="01F56366" w14:textId="5F5F014A"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1-3-2-2</w:t>
            </w:r>
          </w:p>
          <w:p w14:paraId="5AC14FD2" w14:textId="2E30BC04" w:rsidR="00FD7066" w:rsidRDefault="00FD7066" w:rsidP="00805BE8">
            <w:pPr>
              <w:spacing w:after="120"/>
              <w:rPr>
                <w:rFonts w:eastAsiaTheme="minorEastAsia"/>
                <w:color w:val="0070C0"/>
                <w:lang w:val="en-US" w:eastAsia="zh-CN"/>
              </w:rPr>
            </w:pPr>
            <w:r>
              <w:rPr>
                <w:rFonts w:eastAsiaTheme="minorEastAsia"/>
                <w:color w:val="0070C0"/>
                <w:lang w:val="en-US" w:eastAsia="zh-CN"/>
              </w:rPr>
              <w:t>As mentioned, the timing offset {2us, -0.5us} were used in TM10 test cases considering difference impact with negative and positive timing offset refer to FFT window. Compared with LTE, different SCS can be supported, thus, the value should be scaled with SCS to guarantee the timing offset within the CP range.</w:t>
            </w:r>
            <w:r w:rsidR="009B7408">
              <w:rPr>
                <w:rFonts w:eastAsiaTheme="minorEastAsia"/>
                <w:color w:val="0070C0"/>
                <w:lang w:val="en-US" w:eastAsia="zh-CN"/>
              </w:rPr>
              <w:t xml:space="preserve"> To compact the test, we prefer to configured the positive timing offset for non-overlapping cases</w:t>
            </w:r>
          </w:p>
          <w:p w14:paraId="5ED7F644" w14:textId="2E5C0095" w:rsidR="004E426B" w:rsidRPr="0084352E" w:rsidRDefault="004E426B" w:rsidP="00805BE8">
            <w:pPr>
              <w:spacing w:after="120"/>
              <w:rPr>
                <w:rFonts w:eastAsiaTheme="minorEastAsia"/>
                <w:color w:val="0070C0"/>
                <w:lang w:val="en-US" w:eastAsia="zh-CN"/>
              </w:rPr>
            </w:pPr>
            <w:r w:rsidRPr="008B28F4">
              <w:rPr>
                <w:rFonts w:eastAsiaTheme="minorEastAsia"/>
                <w:color w:val="0070C0"/>
                <w:lang w:val="en-US" w:eastAsia="zh-CN"/>
              </w:rPr>
              <w:t>multi-DCI based on scheme target for separate location and/or non-ideal backhaul deployments with multi-TRPs transmission,  to differentiate the test case, we prefer to configure the maximum positive timing offset</w:t>
            </w:r>
          </w:p>
          <w:p w14:paraId="1E02A032" w14:textId="77777777" w:rsidR="00FD7066" w:rsidRDefault="00FD7066" w:rsidP="00805BE8">
            <w:pPr>
              <w:spacing w:after="120"/>
              <w:rPr>
                <w:rFonts w:eastAsiaTheme="minorEastAsia"/>
                <w:color w:val="0070C0"/>
                <w:lang w:val="en-US" w:eastAsia="zh-CN"/>
              </w:rPr>
            </w:pPr>
          </w:p>
          <w:p w14:paraId="1EEF7627" w14:textId="518B4F0E" w:rsidR="009B7408" w:rsidRDefault="00FD7066" w:rsidP="00805BE8">
            <w:pPr>
              <w:spacing w:after="120"/>
              <w:rPr>
                <w:rFonts w:eastAsiaTheme="minorEastAsia"/>
                <w:color w:val="0070C0"/>
                <w:lang w:val="en-US" w:eastAsia="zh-CN"/>
              </w:rPr>
            </w:pPr>
            <w:r>
              <w:rPr>
                <w:rFonts w:eastAsiaTheme="minorEastAsia"/>
                <w:color w:val="0070C0"/>
                <w:lang w:val="en-US" w:eastAsia="zh-CN"/>
              </w:rPr>
              <w:t>Issue 1-3-2-3</w:t>
            </w:r>
          </w:p>
          <w:p w14:paraId="6864B67B" w14:textId="500D52A4" w:rsidR="004E426B" w:rsidRDefault="004E426B" w:rsidP="00805BE8">
            <w:pPr>
              <w:spacing w:after="120"/>
              <w:rPr>
                <w:rFonts w:eastAsiaTheme="minorEastAsia"/>
                <w:color w:val="0070C0"/>
                <w:lang w:val="en-US" w:eastAsia="zh-CN"/>
              </w:rPr>
            </w:pPr>
            <w:r>
              <w:rPr>
                <w:rFonts w:eastAsiaTheme="minorEastAsia"/>
                <w:color w:val="0070C0"/>
                <w:lang w:val="en-US" w:eastAsia="zh-CN"/>
              </w:rPr>
              <w:t xml:space="preserve">We are open to discussion. We have considering impact of timing offset for test case,  to </w:t>
            </w:r>
            <w:r w:rsidRPr="004E426B">
              <w:rPr>
                <w:rFonts w:eastAsiaTheme="minorEastAsia"/>
                <w:color w:val="0070C0"/>
                <w:lang w:val="en-US" w:eastAsia="zh-CN"/>
              </w:rPr>
              <w:t>differentiate</w:t>
            </w:r>
            <w:r>
              <w:rPr>
                <w:rFonts w:eastAsiaTheme="minorEastAsia"/>
                <w:color w:val="0070C0"/>
                <w:lang w:val="en-US" w:eastAsia="zh-CN"/>
              </w:rPr>
              <w:t xml:space="preserve"> the test case,  we slightly prefer to no frequency offset in non-overlapping test case</w:t>
            </w:r>
          </w:p>
          <w:p w14:paraId="63947614" w14:textId="3A73D050" w:rsidR="009B7408" w:rsidRDefault="009B7408" w:rsidP="00805BE8">
            <w:pPr>
              <w:spacing w:after="120"/>
              <w:rPr>
                <w:rFonts w:eastAsiaTheme="minorEastAsia"/>
                <w:color w:val="0070C0"/>
                <w:lang w:val="en-US" w:eastAsia="zh-CN"/>
              </w:rPr>
            </w:pPr>
            <w:r>
              <w:rPr>
                <w:rFonts w:eastAsiaTheme="minorEastAsia"/>
                <w:color w:val="0070C0"/>
                <w:lang w:val="en-US" w:eastAsia="zh-CN"/>
              </w:rPr>
              <w:t>Issue 1-3-2-4</w:t>
            </w:r>
          </w:p>
          <w:p w14:paraId="080B4F74" w14:textId="35F1620B" w:rsidR="009B7408" w:rsidRDefault="004E426B" w:rsidP="00805BE8">
            <w:pPr>
              <w:spacing w:after="120"/>
              <w:rPr>
                <w:rFonts w:eastAsiaTheme="minorEastAsia"/>
                <w:color w:val="0070C0"/>
                <w:lang w:val="en-US" w:eastAsia="zh-CN"/>
              </w:rPr>
            </w:pPr>
            <w:r>
              <w:rPr>
                <w:rFonts w:eastAsiaTheme="minorEastAsia"/>
                <w:color w:val="0070C0"/>
                <w:lang w:val="en-US" w:eastAsia="zh-CN"/>
              </w:rPr>
              <w:t xml:space="preserve">For non-overlapping scenario, </w:t>
            </w:r>
            <w:r w:rsidR="00DE28B0">
              <w:rPr>
                <w:rFonts w:eastAsiaTheme="minorEastAsia"/>
                <w:color w:val="0070C0"/>
                <w:lang w:val="en-US" w:eastAsia="zh-CN"/>
              </w:rPr>
              <w:t>the UE behavior for each TP should be similar. Then, we prefer to introduce the joint ACK/NACK into the test cases.</w:t>
            </w:r>
          </w:p>
          <w:p w14:paraId="38FDDE31" w14:textId="77777777" w:rsidR="004E426B" w:rsidRDefault="004E426B" w:rsidP="00805BE8">
            <w:pPr>
              <w:spacing w:after="120"/>
              <w:rPr>
                <w:rFonts w:eastAsiaTheme="minorEastAsia"/>
                <w:color w:val="0070C0"/>
                <w:lang w:val="en-US" w:eastAsia="zh-CN"/>
              </w:rPr>
            </w:pPr>
          </w:p>
          <w:p w14:paraId="34F3C612" w14:textId="72B97AC2" w:rsidR="009B7408" w:rsidRDefault="009B7408" w:rsidP="00805BE8">
            <w:pPr>
              <w:spacing w:after="120"/>
              <w:rPr>
                <w:rFonts w:eastAsiaTheme="minorEastAsia"/>
                <w:color w:val="0070C0"/>
                <w:lang w:val="en-US" w:eastAsia="zh-CN"/>
              </w:rPr>
            </w:pPr>
            <w:r>
              <w:rPr>
                <w:rFonts w:eastAsiaTheme="minorEastAsia"/>
                <w:color w:val="0070C0"/>
                <w:lang w:val="en-US" w:eastAsia="zh-CN"/>
              </w:rPr>
              <w:t>Issue 1-3-2-5</w:t>
            </w:r>
          </w:p>
          <w:p w14:paraId="50A76607" w14:textId="33111994" w:rsidR="009B7408" w:rsidRDefault="009B7408" w:rsidP="00805BE8">
            <w:pPr>
              <w:spacing w:after="120"/>
              <w:rPr>
                <w:rFonts w:eastAsiaTheme="minorEastAsia"/>
                <w:color w:val="0070C0"/>
                <w:lang w:val="en-US" w:eastAsia="zh-CN"/>
              </w:rPr>
            </w:pPr>
            <w:r>
              <w:rPr>
                <w:rFonts w:eastAsiaTheme="minorEastAsia"/>
                <w:color w:val="0070C0"/>
                <w:lang w:val="en-US" w:eastAsia="zh-CN"/>
              </w:rPr>
              <w:t>We are open to further discussion, when the general test parameters are stable</w:t>
            </w:r>
          </w:p>
          <w:p w14:paraId="09B7CD40" w14:textId="77777777" w:rsidR="009B7408" w:rsidRPr="00A51774" w:rsidRDefault="009B7408" w:rsidP="00805BE8">
            <w:pPr>
              <w:spacing w:after="120"/>
              <w:rPr>
                <w:rFonts w:eastAsiaTheme="minorEastAsia"/>
                <w:color w:val="0070C0"/>
                <w:lang w:val="en-US" w:eastAsia="zh-CN"/>
              </w:rPr>
            </w:pPr>
          </w:p>
          <w:p w14:paraId="6B49C67F" w14:textId="09A9D583" w:rsidR="009B7408" w:rsidRDefault="009B7408" w:rsidP="00805BE8">
            <w:pPr>
              <w:spacing w:after="120"/>
              <w:rPr>
                <w:rFonts w:eastAsiaTheme="minorEastAsia"/>
                <w:color w:val="0070C0"/>
                <w:lang w:val="en-US" w:eastAsia="zh-CN"/>
              </w:rPr>
            </w:pPr>
            <w:r>
              <w:rPr>
                <w:rFonts w:eastAsiaTheme="minorEastAsia"/>
                <w:color w:val="0070C0"/>
                <w:lang w:val="en-US" w:eastAsia="zh-CN"/>
              </w:rPr>
              <w:t>Issue 1-3-3-1</w:t>
            </w:r>
          </w:p>
          <w:p w14:paraId="5370C7AC" w14:textId="10C3CFF4" w:rsidR="009B7408" w:rsidRDefault="009B7408" w:rsidP="00805BE8">
            <w:pPr>
              <w:spacing w:after="120"/>
              <w:rPr>
                <w:rFonts w:eastAsiaTheme="minorEastAsia"/>
                <w:color w:val="0070C0"/>
                <w:lang w:val="en-US" w:eastAsia="zh-CN"/>
              </w:rPr>
            </w:pPr>
            <w:r>
              <w:rPr>
                <w:rFonts w:eastAsiaTheme="minorEastAsia"/>
                <w:color w:val="0070C0"/>
                <w:lang w:val="en-US" w:eastAsia="zh-CN"/>
              </w:rPr>
              <w:t>From the UE receiving processing perspective</w:t>
            </w:r>
            <w:r w:rsidR="00585F61">
              <w:rPr>
                <w:rFonts w:eastAsiaTheme="minorEastAsia"/>
                <w:color w:val="0070C0"/>
                <w:lang w:val="en-US" w:eastAsia="zh-CN"/>
              </w:rPr>
              <w:t>, partial</w:t>
            </w:r>
            <w:r>
              <w:rPr>
                <w:rFonts w:eastAsiaTheme="minorEastAsia"/>
                <w:color w:val="0070C0"/>
                <w:lang w:val="en-US" w:eastAsia="zh-CN"/>
              </w:rPr>
              <w:t xml:space="preserve">-overlapping is the </w:t>
            </w:r>
            <w:r w:rsidR="00585F61">
              <w:rPr>
                <w:rFonts w:eastAsiaTheme="minorEastAsia"/>
                <w:color w:val="0070C0"/>
                <w:lang w:val="en-US" w:eastAsia="zh-CN"/>
              </w:rPr>
              <w:t xml:space="preserve">complicate </w:t>
            </w:r>
            <w:r>
              <w:rPr>
                <w:rFonts w:eastAsiaTheme="minorEastAsia"/>
                <w:color w:val="0070C0"/>
                <w:lang w:val="en-US" w:eastAsia="zh-CN"/>
              </w:rPr>
              <w:t xml:space="preserve">scenario to verify the </w:t>
            </w:r>
            <w:r w:rsidR="00585F61">
              <w:rPr>
                <w:rFonts w:eastAsiaTheme="minorEastAsia"/>
                <w:color w:val="0070C0"/>
                <w:lang w:val="en-US" w:eastAsia="zh-CN"/>
              </w:rPr>
              <w:t>proper UE</w:t>
            </w:r>
            <w:r>
              <w:rPr>
                <w:rFonts w:eastAsiaTheme="minorEastAsia"/>
                <w:color w:val="0070C0"/>
                <w:lang w:val="en-US" w:eastAsia="zh-CN"/>
              </w:rPr>
              <w:t xml:space="preserve"> behavior with </w:t>
            </w:r>
            <w:r w:rsidR="00585F61">
              <w:rPr>
                <w:rFonts w:eastAsiaTheme="minorEastAsia"/>
                <w:color w:val="0070C0"/>
                <w:lang w:val="en-US" w:eastAsia="zh-CN"/>
              </w:rPr>
              <w:t>rate matching, channel estimation, noise estimation. For reduce the test effort, we prefer to consider option 1 with 1+1</w:t>
            </w:r>
          </w:p>
          <w:p w14:paraId="03F723BA" w14:textId="77777777" w:rsidR="00FD7066" w:rsidRDefault="00FD7066" w:rsidP="00805BE8">
            <w:pPr>
              <w:spacing w:after="120"/>
              <w:rPr>
                <w:rFonts w:eastAsiaTheme="minorEastAsia"/>
                <w:color w:val="0070C0"/>
                <w:lang w:val="en-US" w:eastAsia="zh-CN"/>
              </w:rPr>
            </w:pPr>
          </w:p>
          <w:p w14:paraId="64F04763" w14:textId="371F0E19" w:rsidR="00A51774" w:rsidRDefault="00A51774" w:rsidP="00805BE8">
            <w:pPr>
              <w:spacing w:after="120"/>
              <w:rPr>
                <w:rFonts w:eastAsiaTheme="minorEastAsia"/>
                <w:color w:val="0070C0"/>
                <w:lang w:val="en-US" w:eastAsia="zh-CN"/>
              </w:rPr>
            </w:pPr>
            <w:r>
              <w:rPr>
                <w:rFonts w:eastAsiaTheme="minorEastAsia"/>
                <w:color w:val="0070C0"/>
                <w:lang w:val="en-US" w:eastAsia="zh-CN"/>
              </w:rPr>
              <w:t>Issue 1-3-3-2</w:t>
            </w:r>
          </w:p>
          <w:p w14:paraId="4E087BF4" w14:textId="65168A55" w:rsidR="00A51774" w:rsidRDefault="00A51774" w:rsidP="00A51774">
            <w:pPr>
              <w:spacing w:after="120"/>
              <w:rPr>
                <w:rFonts w:eastAsiaTheme="minorEastAsia"/>
                <w:color w:val="0070C0"/>
                <w:lang w:val="en-US" w:eastAsia="zh-CN"/>
              </w:rPr>
            </w:pPr>
            <w:r>
              <w:rPr>
                <w:rFonts w:eastAsiaTheme="minorEastAsia"/>
                <w:color w:val="0070C0"/>
                <w:lang w:val="en-US" w:eastAsia="zh-CN"/>
              </w:rPr>
              <w:t xml:space="preserve">We are open to further discussion .As mentioned issue 1-3-2-2, </w:t>
            </w:r>
            <w:r w:rsidRPr="008B28F4">
              <w:rPr>
                <w:rFonts w:eastAsiaTheme="minorEastAsia"/>
                <w:color w:val="0070C0"/>
                <w:lang w:val="en-US" w:eastAsia="zh-CN"/>
              </w:rPr>
              <w:t xml:space="preserve">to differentiate the test case, we prefer to configure the  </w:t>
            </w:r>
            <w:r>
              <w:rPr>
                <w:rFonts w:eastAsiaTheme="minorEastAsia"/>
                <w:color w:val="0070C0"/>
                <w:lang w:val="en-US" w:eastAsia="zh-CN"/>
              </w:rPr>
              <w:t>negative</w:t>
            </w:r>
            <w:r w:rsidRPr="008B28F4">
              <w:rPr>
                <w:rFonts w:eastAsiaTheme="minorEastAsia"/>
                <w:color w:val="0070C0"/>
                <w:lang w:val="en-US" w:eastAsia="zh-CN"/>
              </w:rPr>
              <w:t xml:space="preserve"> timing offset</w:t>
            </w:r>
            <w:r>
              <w:rPr>
                <w:rFonts w:eastAsiaTheme="minorEastAsia"/>
                <w:color w:val="0070C0"/>
                <w:lang w:val="en-US" w:eastAsia="zh-CN"/>
              </w:rPr>
              <w:t xml:space="preserve"> with small value, </w:t>
            </w:r>
          </w:p>
          <w:p w14:paraId="32465478" w14:textId="77777777" w:rsidR="00A51774" w:rsidRDefault="00A51774" w:rsidP="00805BE8">
            <w:pPr>
              <w:spacing w:after="120"/>
              <w:rPr>
                <w:rFonts w:eastAsiaTheme="minorEastAsia"/>
                <w:color w:val="0070C0"/>
                <w:lang w:val="en-US" w:eastAsia="zh-CN"/>
              </w:rPr>
            </w:pPr>
          </w:p>
          <w:p w14:paraId="2CC5DDE2" w14:textId="379D9679" w:rsidR="00A51774" w:rsidRDefault="00A51774"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1-3-3-3</w:t>
            </w:r>
          </w:p>
          <w:p w14:paraId="7AA7489E" w14:textId="024A8318" w:rsidR="00A51774" w:rsidRDefault="00A51774" w:rsidP="00A5177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discussion. We have considering impact o</w:t>
            </w:r>
            <w:r w:rsidR="0084352E">
              <w:rPr>
                <w:rFonts w:eastAsiaTheme="minorEastAsia"/>
                <w:color w:val="0070C0"/>
                <w:lang w:val="en-US" w:eastAsia="zh-CN"/>
              </w:rPr>
              <w:t xml:space="preserve">f timing offset for test case, </w:t>
            </w:r>
            <w:r>
              <w:rPr>
                <w:rFonts w:eastAsiaTheme="minorEastAsia"/>
                <w:color w:val="0070C0"/>
                <w:lang w:val="en-US" w:eastAsia="zh-CN"/>
              </w:rPr>
              <w:t xml:space="preserve">to </w:t>
            </w:r>
            <w:r w:rsidRPr="004E426B">
              <w:rPr>
                <w:rFonts w:eastAsiaTheme="minorEastAsia"/>
                <w:color w:val="0070C0"/>
                <w:lang w:val="en-US" w:eastAsia="zh-CN"/>
              </w:rPr>
              <w:t>differentiate</w:t>
            </w:r>
            <w:r>
              <w:rPr>
                <w:rFonts w:eastAsiaTheme="minorEastAsia"/>
                <w:color w:val="0070C0"/>
                <w:lang w:val="en-US" w:eastAsia="zh-CN"/>
              </w:rPr>
              <w:t xml:space="preserve"> the test case,  we slightly prefer to no frequency offset in non-overlapping test case.</w:t>
            </w:r>
          </w:p>
          <w:p w14:paraId="3DDDFC5F" w14:textId="05F420F7" w:rsidR="00A51774" w:rsidRPr="0084352E" w:rsidRDefault="00A51774" w:rsidP="00805BE8">
            <w:pPr>
              <w:spacing w:after="120"/>
              <w:rPr>
                <w:rFonts w:eastAsiaTheme="minorEastAsia"/>
                <w:color w:val="0070C0"/>
                <w:lang w:val="en-US" w:eastAsia="zh-CN"/>
              </w:rPr>
            </w:pPr>
          </w:p>
          <w:p w14:paraId="01A15EB4" w14:textId="6808ACD9" w:rsidR="00A51774" w:rsidRDefault="00A51774" w:rsidP="00805BE8">
            <w:pPr>
              <w:spacing w:after="120"/>
              <w:rPr>
                <w:rFonts w:eastAsiaTheme="minorEastAsia"/>
                <w:color w:val="0070C0"/>
                <w:lang w:val="en-US" w:eastAsia="zh-CN"/>
              </w:rPr>
            </w:pPr>
            <w:r>
              <w:rPr>
                <w:rFonts w:eastAsiaTheme="minorEastAsia"/>
                <w:color w:val="0070C0"/>
                <w:lang w:val="en-US" w:eastAsia="zh-CN"/>
              </w:rPr>
              <w:t>Issue 1-3-3-4</w:t>
            </w:r>
          </w:p>
          <w:p w14:paraId="2FDBFDAA" w14:textId="7B276819" w:rsidR="00A51774" w:rsidRPr="00094565" w:rsidRDefault="00A51774" w:rsidP="00805BE8">
            <w:pPr>
              <w:spacing w:after="120"/>
              <w:rPr>
                <w:rFonts w:eastAsiaTheme="minorEastAsia"/>
                <w:color w:val="0070C0"/>
                <w:lang w:val="en-US" w:eastAsia="zh-CN"/>
              </w:rPr>
            </w:pPr>
            <w:r>
              <w:rPr>
                <w:rFonts w:eastAsiaTheme="minorEastAsia"/>
                <w:color w:val="0070C0"/>
                <w:lang w:val="en-US" w:eastAsia="zh-CN"/>
              </w:rPr>
              <w:t>For non-overlapping scenario, we prefer to introduce the separate ACK/NACK into the test cases.</w:t>
            </w:r>
          </w:p>
          <w:p w14:paraId="002D1680" w14:textId="77777777" w:rsidR="00A51774" w:rsidRPr="00A51774" w:rsidRDefault="00A51774" w:rsidP="00805BE8">
            <w:pPr>
              <w:spacing w:after="120"/>
              <w:rPr>
                <w:rFonts w:eastAsiaTheme="minorEastAsia"/>
                <w:color w:val="0070C0"/>
                <w:lang w:val="en-US" w:eastAsia="zh-CN"/>
              </w:rPr>
            </w:pPr>
          </w:p>
          <w:p w14:paraId="5253C1E4" w14:textId="377C390E" w:rsidR="00585F61" w:rsidRDefault="00585F61" w:rsidP="00805BE8">
            <w:pPr>
              <w:spacing w:after="120"/>
              <w:rPr>
                <w:rFonts w:eastAsiaTheme="minorEastAsia"/>
                <w:color w:val="0070C0"/>
                <w:lang w:val="en-US" w:eastAsia="zh-CN"/>
              </w:rPr>
            </w:pPr>
            <w:r>
              <w:rPr>
                <w:rFonts w:eastAsiaTheme="minorEastAsia"/>
                <w:color w:val="0070C0"/>
                <w:lang w:val="en-US" w:eastAsia="zh-CN"/>
              </w:rPr>
              <w:t>Issue 1-4-1</w:t>
            </w:r>
          </w:p>
          <w:p w14:paraId="30D07EC1" w14:textId="77777777" w:rsidR="00561E81" w:rsidRDefault="00561E81" w:rsidP="00561E81">
            <w:pPr>
              <w:spacing w:after="120"/>
              <w:rPr>
                <w:rFonts w:eastAsiaTheme="minorEastAsia"/>
                <w:color w:val="0070C0"/>
                <w:lang w:eastAsia="zh-CN"/>
              </w:rPr>
            </w:pPr>
            <w:r>
              <w:rPr>
                <w:rFonts w:eastAsiaTheme="minorEastAsia"/>
                <w:color w:val="0070C0"/>
                <w:lang w:eastAsia="zh-CN"/>
              </w:rPr>
              <w:t>For single –DCI based scheduling, RAN1 can support that different layer combination. The DMRS port can be indicated with 2 TCI state in a DCI code point, e.g, in case of 1+1 lay combination, the DMRS port should be {0},{2} in two CDM groups</w:t>
            </w:r>
          </w:p>
          <w:p w14:paraId="6F2CA31F" w14:textId="31800CA2" w:rsidR="00561E81" w:rsidRDefault="00561E81" w:rsidP="00561E81">
            <w:pPr>
              <w:spacing w:after="200" w:line="276" w:lineRule="auto"/>
              <w:contextualSpacing/>
              <w:rPr>
                <w:rFonts w:eastAsiaTheme="minorEastAsia"/>
                <w:color w:val="0070C0"/>
                <w:lang w:eastAsia="zh-CN"/>
              </w:rPr>
            </w:pPr>
            <w:r>
              <w:rPr>
                <w:rFonts w:eastAsiaTheme="minorEastAsia"/>
                <w:color w:val="0070C0"/>
                <w:lang w:eastAsia="zh-CN"/>
              </w:rPr>
              <w:t>For single-DCI based Multi-TRP/panel transmission with at least one configured TCI states for the serving cell of scheduled PDSCH containing 'QCL-TypeD',</w:t>
            </w:r>
            <w:r w:rsidR="000A6BC9">
              <w:rPr>
                <w:rFonts w:eastAsiaTheme="minorEastAsia"/>
                <w:color w:val="0070C0"/>
                <w:lang w:eastAsia="zh-CN"/>
              </w:rPr>
              <w:t xml:space="preserve"> In that sense, it is necessary to verify receiver progressing based on single-DCI scheduling.</w:t>
            </w:r>
          </w:p>
          <w:p w14:paraId="49AA7718" w14:textId="14142091" w:rsidR="00561E81" w:rsidRDefault="00561E81" w:rsidP="00805BE8">
            <w:pPr>
              <w:spacing w:after="120"/>
              <w:rPr>
                <w:rFonts w:eastAsiaTheme="minorEastAsia"/>
                <w:color w:val="0070C0"/>
                <w:lang w:eastAsia="zh-CN"/>
              </w:rPr>
            </w:pPr>
          </w:p>
          <w:p w14:paraId="633218B7" w14:textId="5EE85C19" w:rsidR="009531CD" w:rsidRDefault="009531CD" w:rsidP="00805BE8">
            <w:pPr>
              <w:spacing w:after="120"/>
              <w:rPr>
                <w:rFonts w:eastAsiaTheme="minorEastAsia"/>
                <w:color w:val="0070C0"/>
                <w:lang w:eastAsia="zh-CN"/>
              </w:rPr>
            </w:pPr>
            <w:r>
              <w:rPr>
                <w:rFonts w:eastAsiaTheme="minorEastAsia"/>
                <w:color w:val="0070C0"/>
                <w:lang w:eastAsia="zh-CN"/>
              </w:rPr>
              <w:t>Meanwhile,</w:t>
            </w:r>
            <w:r w:rsidR="003722D2">
              <w:rPr>
                <w:rFonts w:eastAsiaTheme="minorEastAsia"/>
                <w:color w:val="0070C0"/>
                <w:lang w:eastAsia="zh-CN"/>
              </w:rPr>
              <w:t xml:space="preserve"> from </w:t>
            </w:r>
            <w:r w:rsidR="00BA4AB1">
              <w:rPr>
                <w:rFonts w:eastAsiaTheme="minorEastAsia"/>
                <w:color w:val="0070C0"/>
                <w:lang w:eastAsia="zh-CN"/>
              </w:rPr>
              <w:t xml:space="preserve">network </w:t>
            </w:r>
            <w:r w:rsidR="00BA4AB1" w:rsidRPr="008B28F4">
              <w:rPr>
                <w:rFonts w:eastAsiaTheme="minorEastAsia"/>
                <w:color w:val="0070C0"/>
                <w:lang w:eastAsia="zh-CN"/>
              </w:rPr>
              <w:t xml:space="preserve"> </w:t>
            </w:r>
            <w:r w:rsidR="00BA4AB1" w:rsidRPr="00BA4AB1">
              <w:rPr>
                <w:rFonts w:eastAsiaTheme="minorEastAsia"/>
                <w:color w:val="0070C0"/>
                <w:lang w:eastAsia="zh-CN"/>
              </w:rPr>
              <w:t>deployment aspect, single DCI and multi-DCI schemes are related different deployment scenarios i.e. single DCI based on scheme majorly target for co-location and/or ideal-backhaul deployment</w:t>
            </w:r>
            <w:r w:rsidR="00BA4AB1">
              <w:rPr>
                <w:rFonts w:eastAsiaTheme="minorEastAsia"/>
                <w:color w:val="0070C0"/>
                <w:lang w:eastAsia="zh-CN"/>
              </w:rPr>
              <w:t xml:space="preserve">, while </w:t>
            </w:r>
            <w:r w:rsidR="00BA4AB1" w:rsidRPr="00BA4AB1">
              <w:rPr>
                <w:rFonts w:eastAsiaTheme="minorEastAsia"/>
                <w:color w:val="0070C0"/>
                <w:lang w:eastAsia="zh-CN"/>
              </w:rPr>
              <w:t>multi-DCI based on scheme target for separate location and/or non-ideal backhaul deployments with multi-TRPs transmission.</w:t>
            </w:r>
            <w:r w:rsidR="00BA4AB1">
              <w:rPr>
                <w:rFonts w:eastAsiaTheme="minorEastAsia"/>
                <w:color w:val="0070C0"/>
                <w:lang w:eastAsia="zh-CN"/>
              </w:rPr>
              <w:t xml:space="preserve"> Generally, the UE receiver processing aspect may be different </w:t>
            </w:r>
          </w:p>
          <w:p w14:paraId="5688608D" w14:textId="77777777" w:rsidR="003630A2" w:rsidRDefault="003630A2" w:rsidP="00805BE8">
            <w:pPr>
              <w:spacing w:after="120"/>
              <w:rPr>
                <w:rFonts w:eastAsiaTheme="minorEastAsia"/>
                <w:color w:val="0070C0"/>
                <w:lang w:eastAsia="zh-CN"/>
              </w:rPr>
            </w:pPr>
          </w:p>
          <w:p w14:paraId="48ECF178" w14:textId="4715FB71" w:rsidR="003630A2" w:rsidRDefault="003630A2" w:rsidP="00805BE8">
            <w:pPr>
              <w:spacing w:after="120"/>
              <w:rPr>
                <w:rFonts w:eastAsiaTheme="minorEastAsia"/>
                <w:color w:val="0070C0"/>
                <w:lang w:eastAsia="zh-CN"/>
              </w:rPr>
            </w:pPr>
            <w:r>
              <w:rPr>
                <w:rFonts w:eastAsiaTheme="minorEastAsia"/>
                <w:color w:val="0070C0"/>
                <w:lang w:eastAsia="zh-CN"/>
              </w:rPr>
              <w:t xml:space="preserve">Meanwhile, from the UE feature list, single-DCI and multi-DCI are two kinds of feature. It UE can only support single-DCI based, there is no requirement to test and test coverage cannot be stratified. </w:t>
            </w:r>
          </w:p>
          <w:p w14:paraId="315C0574" w14:textId="44B73C2F" w:rsidR="003630A2" w:rsidRDefault="003630A2" w:rsidP="00805BE8">
            <w:pPr>
              <w:spacing w:after="120"/>
              <w:rPr>
                <w:rFonts w:eastAsiaTheme="minorEastAsia"/>
                <w:color w:val="0070C0"/>
                <w:lang w:eastAsia="zh-CN"/>
              </w:rPr>
            </w:pPr>
            <w:r>
              <w:rPr>
                <w:rFonts w:eastAsiaTheme="minorEastAsia"/>
                <w:color w:val="0070C0"/>
                <w:lang w:eastAsia="zh-CN"/>
              </w:rPr>
              <w:t xml:space="preserve">For details test case for both single-DCI and multi-DCI, we can further discuss </w:t>
            </w:r>
            <w:r w:rsidR="00746260">
              <w:rPr>
                <w:rFonts w:eastAsiaTheme="minorEastAsia"/>
                <w:color w:val="0070C0"/>
                <w:lang w:eastAsia="zh-CN"/>
              </w:rPr>
              <w:t>how to differentiate them to guarantee the test coverage.</w:t>
            </w:r>
          </w:p>
          <w:p w14:paraId="2608F02F" w14:textId="7C34D6EE" w:rsidR="00746260" w:rsidRDefault="00746260" w:rsidP="00805BE8">
            <w:pPr>
              <w:spacing w:after="120"/>
              <w:rPr>
                <w:rFonts w:eastAsiaTheme="minorEastAsia"/>
                <w:color w:val="0070C0"/>
                <w:lang w:eastAsia="zh-CN"/>
              </w:rPr>
            </w:pPr>
          </w:p>
          <w:p w14:paraId="3FF2F299" w14:textId="77777777" w:rsidR="00746260" w:rsidRDefault="00746260" w:rsidP="00805BE8">
            <w:pPr>
              <w:spacing w:after="120"/>
              <w:rPr>
                <w:rFonts w:eastAsiaTheme="minorEastAsia"/>
                <w:color w:val="0070C0"/>
                <w:lang w:eastAsia="zh-CN"/>
              </w:rPr>
            </w:pPr>
          </w:p>
          <w:p w14:paraId="2AA7EB8E" w14:textId="77777777" w:rsidR="00561E81" w:rsidRDefault="00561E81" w:rsidP="00805BE8">
            <w:pPr>
              <w:spacing w:after="120"/>
              <w:rPr>
                <w:rFonts w:eastAsiaTheme="minorEastAsia"/>
                <w:color w:val="0070C0"/>
                <w:lang w:val="en-US" w:eastAsia="zh-CN"/>
              </w:rPr>
            </w:pPr>
          </w:p>
          <w:p w14:paraId="067C3732" w14:textId="53E06936" w:rsidR="00C96C09" w:rsidRDefault="00C96C09" w:rsidP="00805BE8">
            <w:pPr>
              <w:spacing w:after="120"/>
              <w:rPr>
                <w:rFonts w:eastAsiaTheme="minorEastAsia"/>
                <w:color w:val="0070C0"/>
                <w:lang w:val="en-US" w:eastAsia="zh-CN"/>
              </w:rPr>
            </w:pPr>
            <w:r>
              <w:rPr>
                <w:rFonts w:eastAsiaTheme="minorEastAsia"/>
                <w:color w:val="0070C0"/>
                <w:lang w:val="en-US" w:eastAsia="zh-CN"/>
              </w:rPr>
              <w:t>Issue 1-4-2</w:t>
            </w:r>
          </w:p>
          <w:p w14:paraId="63310FF0" w14:textId="7F65A2F3" w:rsidR="00C96C09" w:rsidRDefault="00C96C09" w:rsidP="00805BE8">
            <w:pPr>
              <w:spacing w:after="120"/>
              <w:rPr>
                <w:rFonts w:eastAsiaTheme="minorEastAsia"/>
                <w:color w:val="0070C0"/>
                <w:lang w:val="en-US" w:eastAsia="zh-CN"/>
              </w:rPr>
            </w:pPr>
            <w:r>
              <w:rPr>
                <w:rFonts w:eastAsiaTheme="minorEastAsia"/>
                <w:color w:val="0070C0"/>
                <w:lang w:val="en-US" w:eastAsia="zh-CN"/>
              </w:rPr>
              <w:t xml:space="preserve">We are fine with option </w:t>
            </w:r>
            <w:r w:rsidR="0084352E">
              <w:rPr>
                <w:rFonts w:eastAsiaTheme="minorEastAsia"/>
                <w:color w:val="0070C0"/>
                <w:lang w:val="en-US" w:eastAsia="zh-CN"/>
              </w:rPr>
              <w:t>1</w:t>
            </w:r>
          </w:p>
          <w:p w14:paraId="635672BA" w14:textId="77777777" w:rsidR="00C96C09" w:rsidRDefault="00C96C09" w:rsidP="00805BE8">
            <w:pPr>
              <w:spacing w:after="120"/>
              <w:rPr>
                <w:rFonts w:eastAsiaTheme="minorEastAsia"/>
                <w:color w:val="0070C0"/>
                <w:lang w:val="en-US" w:eastAsia="zh-CN"/>
              </w:rPr>
            </w:pPr>
          </w:p>
          <w:p w14:paraId="74140D2F" w14:textId="1B35CA41" w:rsidR="00585F61" w:rsidRDefault="00585F61"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w:t>
            </w:r>
            <w:r w:rsidR="00BA4AB1">
              <w:rPr>
                <w:rFonts w:eastAsiaTheme="minorEastAsia"/>
                <w:color w:val="0070C0"/>
                <w:lang w:val="en-US" w:eastAsia="zh-CN"/>
              </w:rPr>
              <w:t>3-1</w:t>
            </w:r>
          </w:p>
          <w:p w14:paraId="4EC19D52" w14:textId="734BED49" w:rsidR="00BA4AB1" w:rsidRDefault="00BA4AB1" w:rsidP="00805BE8">
            <w:pPr>
              <w:spacing w:after="120"/>
              <w:rPr>
                <w:rFonts w:eastAsiaTheme="minorEastAsia"/>
                <w:color w:val="0070C0"/>
                <w:lang w:val="en-US" w:eastAsia="zh-CN"/>
              </w:rPr>
            </w:pPr>
            <w:r>
              <w:rPr>
                <w:rFonts w:eastAsiaTheme="minorEastAsia"/>
                <w:color w:val="0070C0"/>
                <w:lang w:val="en-US" w:eastAsia="zh-CN"/>
              </w:rPr>
              <w:t xml:space="preserve">Regarding the test cases, the general rule is to </w:t>
            </w:r>
            <w:r w:rsidRPr="00BA4AB1">
              <w:rPr>
                <w:rFonts w:eastAsiaTheme="minorEastAsia"/>
                <w:color w:val="0070C0"/>
                <w:lang w:val="en-US" w:eastAsia="zh-CN"/>
              </w:rPr>
              <w:t>ensure the test coverage on physical layer features meanwhile limit RAN4 worklaod and test effort</w:t>
            </w:r>
            <w:r>
              <w:rPr>
                <w:rFonts w:eastAsiaTheme="minorEastAsia"/>
                <w:color w:val="0070C0"/>
                <w:lang w:val="en-US" w:eastAsia="zh-CN"/>
              </w:rPr>
              <w:t xml:space="preserve">. We prefer to focus on the typical scenario. As mentioned, single-DCI scheduling is </w:t>
            </w:r>
            <w:r w:rsidR="00C96C09">
              <w:rPr>
                <w:rFonts w:eastAsiaTheme="minorEastAsia"/>
                <w:color w:val="0070C0"/>
                <w:lang w:val="en-US" w:eastAsia="zh-CN"/>
              </w:rPr>
              <w:t>enhancement of Rel-15 single TRP.</w:t>
            </w:r>
          </w:p>
          <w:p w14:paraId="42DAFBB6" w14:textId="77777777" w:rsidR="00C96C09" w:rsidRDefault="00C96C09" w:rsidP="00805BE8">
            <w:pPr>
              <w:spacing w:after="120"/>
              <w:rPr>
                <w:rFonts w:eastAsiaTheme="minorEastAsia"/>
                <w:color w:val="0070C0"/>
                <w:lang w:val="en-US" w:eastAsia="zh-CN"/>
              </w:rPr>
            </w:pPr>
          </w:p>
          <w:p w14:paraId="404AA974" w14:textId="77777777" w:rsidR="00585F61" w:rsidRDefault="00585F61" w:rsidP="00805BE8">
            <w:pPr>
              <w:spacing w:after="120"/>
              <w:rPr>
                <w:rFonts w:eastAsiaTheme="minorEastAsia"/>
                <w:color w:val="0070C0"/>
                <w:lang w:val="en-US" w:eastAsia="zh-CN"/>
              </w:rPr>
            </w:pPr>
          </w:p>
          <w:p w14:paraId="5D600FCD" w14:textId="5EBA08A5" w:rsidR="00BA4AB1" w:rsidRDefault="00BA4AB1" w:rsidP="00BA4AB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1-4-3-2</w:t>
            </w:r>
          </w:p>
          <w:p w14:paraId="21EA879F" w14:textId="11E2E8E8" w:rsidR="00BA4AB1" w:rsidRDefault="00BA4AB1" w:rsidP="00BA4AB1">
            <w:pPr>
              <w:spacing w:after="120"/>
              <w:rPr>
                <w:rFonts w:eastAsiaTheme="minorEastAsia"/>
                <w:color w:val="0070C0"/>
                <w:lang w:val="en-US" w:eastAsia="zh-CN"/>
              </w:rPr>
            </w:pPr>
            <w:r>
              <w:rPr>
                <w:rFonts w:eastAsiaTheme="minorEastAsia"/>
                <w:color w:val="0070C0"/>
                <w:lang w:val="en-US" w:eastAsia="zh-CN"/>
              </w:rPr>
              <w:t>Since the typical scenario of single-DCI scheduling is co-loc</w:t>
            </w:r>
            <w:r w:rsidR="00C446F6">
              <w:rPr>
                <w:rFonts w:eastAsiaTheme="minorEastAsia"/>
                <w:color w:val="0070C0"/>
                <w:lang w:val="en-US" w:eastAsia="zh-CN"/>
              </w:rPr>
              <w:t>ation and/or ideal-backhaul deployment, The timing offset between two TRP can be minor, so, we suggest to set the timing offset is 0.</w:t>
            </w:r>
          </w:p>
          <w:p w14:paraId="13220E71" w14:textId="77777777" w:rsidR="00BA4AB1" w:rsidRDefault="00BA4AB1" w:rsidP="00805BE8">
            <w:pPr>
              <w:spacing w:after="120"/>
              <w:rPr>
                <w:rFonts w:eastAsiaTheme="minorEastAsia"/>
                <w:color w:val="0070C0"/>
                <w:lang w:val="en-US" w:eastAsia="zh-CN"/>
              </w:rPr>
            </w:pPr>
          </w:p>
          <w:p w14:paraId="39B2FA13" w14:textId="2F843B95" w:rsidR="00C446F6" w:rsidRDefault="00C446F6" w:rsidP="00805BE8">
            <w:pPr>
              <w:spacing w:after="120"/>
              <w:rPr>
                <w:rFonts w:eastAsiaTheme="minorEastAsia"/>
                <w:color w:val="0070C0"/>
                <w:lang w:val="en-US" w:eastAsia="zh-CN"/>
              </w:rPr>
            </w:pPr>
            <w:r>
              <w:rPr>
                <w:rFonts w:eastAsiaTheme="minorEastAsia"/>
                <w:color w:val="0070C0"/>
                <w:lang w:val="en-US" w:eastAsia="zh-CN"/>
              </w:rPr>
              <w:t>Issue 1-4-3-3</w:t>
            </w:r>
          </w:p>
          <w:p w14:paraId="7EEE9A91" w14:textId="321E53DA" w:rsidR="00C446F6" w:rsidRDefault="00C96C09" w:rsidP="00805BE8">
            <w:pPr>
              <w:spacing w:after="120"/>
              <w:rPr>
                <w:rFonts w:eastAsiaTheme="minorEastAsia"/>
                <w:color w:val="0070C0"/>
                <w:lang w:val="en-US" w:eastAsia="zh-CN"/>
              </w:rPr>
            </w:pPr>
            <w:r>
              <w:rPr>
                <w:rFonts w:eastAsiaTheme="minorEastAsia"/>
                <w:color w:val="0070C0"/>
                <w:lang w:val="en-US" w:eastAsia="zh-CN"/>
              </w:rPr>
              <w:t xml:space="preserve">We are open to further discussion </w:t>
            </w:r>
          </w:p>
          <w:p w14:paraId="22ACABE8" w14:textId="77777777" w:rsidR="00C446F6" w:rsidRDefault="00C446F6" w:rsidP="00805BE8">
            <w:pPr>
              <w:spacing w:after="120"/>
              <w:rPr>
                <w:rFonts w:eastAsiaTheme="minorEastAsia"/>
                <w:color w:val="0070C0"/>
                <w:lang w:val="en-US" w:eastAsia="zh-CN"/>
              </w:rPr>
            </w:pPr>
          </w:p>
          <w:p w14:paraId="724223EA" w14:textId="7290A273" w:rsidR="00585F61" w:rsidRDefault="00585F61" w:rsidP="00805BE8">
            <w:pPr>
              <w:spacing w:after="120"/>
              <w:rPr>
                <w:rFonts w:eastAsiaTheme="minorEastAsia"/>
                <w:color w:val="0070C0"/>
                <w:lang w:val="en-US" w:eastAsia="zh-CN"/>
              </w:rPr>
            </w:pPr>
            <w:r>
              <w:rPr>
                <w:rFonts w:eastAsiaTheme="minorEastAsia"/>
                <w:color w:val="0070C0"/>
                <w:lang w:val="en-US" w:eastAsia="zh-CN"/>
              </w:rPr>
              <w:t>Issue 1-4-3-4</w:t>
            </w:r>
          </w:p>
          <w:p w14:paraId="31B51BFA" w14:textId="55CC0837" w:rsidR="00585F61" w:rsidRDefault="00585F61" w:rsidP="00805BE8">
            <w:pPr>
              <w:spacing w:after="120"/>
              <w:rPr>
                <w:rFonts w:eastAsiaTheme="minorEastAsia"/>
                <w:color w:val="0070C0"/>
                <w:lang w:val="en-US" w:eastAsia="zh-CN"/>
              </w:rPr>
            </w:pPr>
            <w:r>
              <w:rPr>
                <w:rFonts w:eastAsiaTheme="minorEastAsia"/>
                <w:color w:val="0070C0"/>
                <w:lang w:val="en-US" w:eastAsia="zh-CN"/>
              </w:rPr>
              <w:t>Since the Two TCI state indicated in one TCI code point is the enhancement</w:t>
            </w:r>
            <w:r w:rsidR="00561E81">
              <w:rPr>
                <w:rFonts w:eastAsiaTheme="minorEastAsia"/>
                <w:color w:val="0070C0"/>
                <w:lang w:val="en-US" w:eastAsia="zh-CN"/>
              </w:rPr>
              <w:t>, such</w:t>
            </w:r>
            <w:r>
              <w:rPr>
                <w:rFonts w:eastAsiaTheme="minorEastAsia"/>
                <w:color w:val="0070C0"/>
                <w:lang w:val="en-US" w:eastAsia="zh-CN"/>
              </w:rPr>
              <w:t xml:space="preserve"> as layer combina</w:t>
            </w:r>
            <w:r w:rsidR="00C96C09">
              <w:rPr>
                <w:rFonts w:eastAsiaTheme="minorEastAsia"/>
                <w:color w:val="0070C0"/>
                <w:lang w:val="en-US" w:eastAsia="zh-CN"/>
              </w:rPr>
              <w:t>tion, and DMRS port indication. Two TCI states should be introduced as the test case.</w:t>
            </w:r>
          </w:p>
          <w:p w14:paraId="1C9A9A4E" w14:textId="77777777" w:rsidR="00585F61" w:rsidRPr="00711D19" w:rsidRDefault="00585F61" w:rsidP="00805BE8">
            <w:pPr>
              <w:spacing w:after="120"/>
              <w:rPr>
                <w:rFonts w:eastAsiaTheme="minorEastAsia"/>
                <w:color w:val="0070C0"/>
                <w:lang w:val="en-US" w:eastAsia="zh-CN"/>
              </w:rPr>
            </w:pPr>
          </w:p>
          <w:p w14:paraId="797C20BF" w14:textId="0D13841B" w:rsidR="00CA5986" w:rsidRDefault="00CA5986"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1-5-1</w:t>
            </w:r>
          </w:p>
          <w:p w14:paraId="27D376BC" w14:textId="1B9DEED9" w:rsidR="00E81A00" w:rsidRDefault="00C365AC" w:rsidP="00805BE8">
            <w:pPr>
              <w:spacing w:after="120"/>
              <w:rPr>
                <w:rFonts w:eastAsiaTheme="minorEastAsia"/>
                <w:color w:val="0070C0"/>
                <w:lang w:val="en-US" w:eastAsia="zh-CN"/>
              </w:rPr>
            </w:pPr>
            <w:r>
              <w:rPr>
                <w:rFonts w:eastAsiaTheme="minorEastAsia"/>
                <w:color w:val="0070C0"/>
                <w:lang w:val="en-US" w:eastAsia="zh-CN"/>
              </w:rPr>
              <w:t>Based on the WID</w:t>
            </w:r>
            <w:r w:rsidR="00ED0755">
              <w:rPr>
                <w:rFonts w:eastAsiaTheme="minorEastAsia"/>
                <w:color w:val="0070C0"/>
                <w:lang w:val="en-US" w:eastAsia="zh-CN"/>
              </w:rPr>
              <w:t>, i</w:t>
            </w:r>
            <w:r w:rsidR="00E81A00">
              <w:rPr>
                <w:rFonts w:eastAsiaTheme="minorEastAsia"/>
                <w:color w:val="0070C0"/>
                <w:lang w:val="en-US" w:eastAsia="zh-CN"/>
              </w:rPr>
              <w:t>t is necessary to</w:t>
            </w:r>
            <w:r w:rsidR="00ED0755">
              <w:rPr>
                <w:rFonts w:eastAsiaTheme="minorEastAsia"/>
                <w:color w:val="0070C0"/>
                <w:lang w:val="en-US" w:eastAsia="zh-CN"/>
              </w:rPr>
              <w:t xml:space="preserve"> </w:t>
            </w:r>
            <w:r w:rsidR="00E81A00">
              <w:rPr>
                <w:rFonts w:eastAsiaTheme="minorEastAsia"/>
                <w:color w:val="0070C0"/>
                <w:lang w:val="en-US" w:eastAsia="zh-CN"/>
              </w:rPr>
              <w:t>consider</w:t>
            </w:r>
            <w:r w:rsidR="00ED0755">
              <w:rPr>
                <w:rFonts w:eastAsiaTheme="minorEastAsia"/>
                <w:color w:val="0070C0"/>
                <w:lang w:val="en-US" w:eastAsia="zh-CN"/>
              </w:rPr>
              <w:t xml:space="preserve"> the requirement with URLLC </w:t>
            </w:r>
            <w:r w:rsidR="00ED0755">
              <w:rPr>
                <w:rFonts w:eastAsia="宋体"/>
                <w:color w:val="0070C0"/>
                <w:szCs w:val="24"/>
                <w:lang w:eastAsia="zh-CN"/>
              </w:rPr>
              <w:t>multi-TRP transmission schemes</w:t>
            </w:r>
            <w:r w:rsidR="00CA6F5B">
              <w:rPr>
                <w:rFonts w:eastAsia="宋体"/>
                <w:color w:val="0070C0"/>
                <w:szCs w:val="24"/>
                <w:lang w:eastAsia="zh-CN"/>
              </w:rPr>
              <w:t xml:space="preserve">. Considering </w:t>
            </w:r>
            <w:r w:rsidR="00ED0755">
              <w:rPr>
                <w:rFonts w:eastAsiaTheme="minorEastAsia"/>
                <w:color w:val="0070C0"/>
                <w:lang w:val="en-US" w:eastAsia="zh-CN"/>
              </w:rPr>
              <w:t xml:space="preserve">the parallel discussion on </w:t>
            </w:r>
            <w:r w:rsidR="00ED0755" w:rsidRPr="00DF6847">
              <w:rPr>
                <w:rFonts w:eastAsiaTheme="minorEastAsia"/>
                <w:color w:val="0070C0"/>
                <w:lang w:val="en-US" w:eastAsia="zh-CN"/>
              </w:rPr>
              <w:t>introducing Rel-15/Rel-16 URLLC performance requirement is</w:t>
            </w:r>
            <w:r w:rsidR="00ED0755" w:rsidRPr="00DF6847">
              <w:rPr>
                <w:rFonts w:eastAsiaTheme="minorEastAsia" w:hint="eastAsia"/>
                <w:color w:val="0070C0"/>
                <w:lang w:val="en-US" w:eastAsia="zh-CN"/>
              </w:rPr>
              <w:t xml:space="preserve"> still </w:t>
            </w:r>
            <w:r w:rsidR="00ED0755" w:rsidRPr="00DF6847">
              <w:rPr>
                <w:rFonts w:eastAsiaTheme="minorEastAsia"/>
                <w:color w:val="0070C0"/>
                <w:lang w:val="en-US" w:eastAsia="zh-CN"/>
              </w:rPr>
              <w:t>on-going</w:t>
            </w:r>
            <w:r w:rsidR="00ED0755" w:rsidRPr="00DF6847">
              <w:rPr>
                <w:rFonts w:eastAsiaTheme="minorEastAsia" w:hint="eastAsia"/>
                <w:color w:val="0070C0"/>
                <w:lang w:val="en-US" w:eastAsia="zh-CN"/>
              </w:rPr>
              <w:t xml:space="preserve"> under Rel-16 URLLC enhancement W</w:t>
            </w:r>
            <w:r w:rsidR="00ED0755">
              <w:rPr>
                <w:rFonts w:eastAsiaTheme="minorEastAsia"/>
                <w:color w:val="0070C0"/>
                <w:lang w:val="en-US" w:eastAsia="zh-CN"/>
              </w:rPr>
              <w:t xml:space="preserve">I for the test cases and test parameters for high BLER with 1%.  </w:t>
            </w:r>
            <w:r w:rsidR="00CA6F5B">
              <w:rPr>
                <w:rFonts w:eastAsiaTheme="minorEastAsia"/>
                <w:color w:val="0070C0"/>
                <w:lang w:val="en-US" w:eastAsia="zh-CN"/>
              </w:rPr>
              <w:t xml:space="preserve">Meanwhile, based on RAN1 agreement and discussion, URLLC multi-TRP/Panel transmission is mainly with single-DCI scheduled. </w:t>
            </w:r>
          </w:p>
          <w:p w14:paraId="14E0CA8F" w14:textId="5467DF7F" w:rsidR="00E81A00" w:rsidRDefault="00E81A00" w:rsidP="00805BE8">
            <w:pPr>
              <w:spacing w:after="120"/>
              <w:rPr>
                <w:rFonts w:eastAsiaTheme="minorEastAsia"/>
                <w:color w:val="0070C0"/>
                <w:lang w:val="en-US" w:eastAsia="zh-CN"/>
              </w:rPr>
            </w:pPr>
            <w:r>
              <w:rPr>
                <w:rFonts w:eastAsiaTheme="minorEastAsia"/>
                <w:color w:val="0070C0"/>
                <w:lang w:val="en-US" w:eastAsia="zh-CN"/>
              </w:rPr>
              <w:t>Generally, the transmission schemes in URLLC</w:t>
            </w:r>
            <w:r w:rsidR="0054559D">
              <w:rPr>
                <w:rFonts w:eastAsiaTheme="minorEastAsia"/>
                <w:color w:val="0070C0"/>
                <w:lang w:val="en-US" w:eastAsia="zh-CN"/>
              </w:rPr>
              <w:t>, such as scheme 1a, 2a/2b can be covered with singe-DCI based for eMBB with NCJT for resource allocation, only with RVs can be same or different for different layer for each TRP.</w:t>
            </w:r>
          </w:p>
          <w:p w14:paraId="5FCBFF12" w14:textId="333EBE9E" w:rsidR="0054559D" w:rsidRDefault="0054559D" w:rsidP="00805BE8">
            <w:pPr>
              <w:spacing w:after="120"/>
              <w:rPr>
                <w:rFonts w:eastAsiaTheme="minorEastAsia"/>
                <w:color w:val="0070C0"/>
                <w:lang w:val="en-US" w:eastAsia="zh-CN"/>
              </w:rPr>
            </w:pPr>
            <w:r w:rsidRPr="008B28F4">
              <w:rPr>
                <w:rFonts w:eastAsiaTheme="minorEastAsia"/>
                <w:color w:val="0070C0"/>
                <w:lang w:val="en-US" w:eastAsia="zh-CN"/>
              </w:rPr>
              <w:t>Scheme 3/4 has similar structure with mini-slot based repetition/ slot based repetition for single TRP transmission, discussed in Rel-16 URLLC enhancement and Rel-15 URLLC, separately</w:t>
            </w:r>
            <w:r>
              <w:rPr>
                <w:rFonts w:eastAsiaTheme="minorEastAsia" w:hint="eastAsia"/>
                <w:color w:val="0070C0"/>
                <w:lang w:val="en-US" w:eastAsia="zh-CN"/>
              </w:rPr>
              <w:t>.</w:t>
            </w:r>
          </w:p>
          <w:p w14:paraId="30054901" w14:textId="5E42C490" w:rsidR="0054559D" w:rsidRDefault="0054559D" w:rsidP="00805BE8">
            <w:pPr>
              <w:spacing w:after="120"/>
              <w:rPr>
                <w:rFonts w:eastAsiaTheme="minorEastAsia"/>
                <w:color w:val="0070C0"/>
                <w:lang w:val="en-US" w:eastAsia="zh-CN"/>
              </w:rPr>
            </w:pPr>
            <w:r>
              <w:rPr>
                <w:rFonts w:eastAsiaTheme="minorEastAsia"/>
                <w:color w:val="0070C0"/>
                <w:lang w:val="en-US" w:eastAsia="zh-CN"/>
              </w:rPr>
              <w:t xml:space="preserve">From the feature itself, we are fine to define the requirement. As mentioned, most likely the test parameters for URLLC are reused from multi-TRP/panel NCJT transmission. We suggest to </w:t>
            </w:r>
            <w:r w:rsidR="00D63C37">
              <w:rPr>
                <w:rFonts w:eastAsiaTheme="minorEastAsia"/>
                <w:color w:val="0070C0"/>
                <w:lang w:val="en-US" w:eastAsia="zh-CN"/>
              </w:rPr>
              <w:t>deprioritize detailed test case design for URLLC enhancement after we have stable test case design for eMBB NCJT and Rel-16 URLLC WI to save RAN4 efforts.</w:t>
            </w:r>
          </w:p>
          <w:p w14:paraId="0F0C5C38" w14:textId="77777777" w:rsidR="00CA5986" w:rsidRDefault="00CA5986" w:rsidP="00805BE8">
            <w:pPr>
              <w:spacing w:after="120"/>
              <w:rPr>
                <w:rFonts w:eastAsiaTheme="minorEastAsia"/>
                <w:color w:val="0070C0"/>
                <w:lang w:val="en-US" w:eastAsia="zh-CN"/>
              </w:rPr>
            </w:pPr>
          </w:p>
          <w:p w14:paraId="40BFC4F8" w14:textId="4E32911E" w:rsidR="00CA5986" w:rsidRDefault="00CA5986" w:rsidP="00805BE8">
            <w:pPr>
              <w:spacing w:after="120"/>
              <w:rPr>
                <w:rFonts w:eastAsiaTheme="minorEastAsia"/>
                <w:color w:val="0070C0"/>
                <w:lang w:val="en-US" w:eastAsia="zh-CN"/>
              </w:rPr>
            </w:pPr>
            <w:r>
              <w:rPr>
                <w:rFonts w:eastAsiaTheme="minorEastAsia"/>
                <w:color w:val="0070C0"/>
                <w:lang w:val="en-US" w:eastAsia="zh-CN"/>
              </w:rPr>
              <w:t>Issue 1-5-2</w:t>
            </w:r>
          </w:p>
          <w:p w14:paraId="02C38CD9" w14:textId="60F170E1" w:rsidR="00D63C37" w:rsidRDefault="00CA6F5B" w:rsidP="00805BE8">
            <w:pPr>
              <w:spacing w:after="120"/>
              <w:rPr>
                <w:rFonts w:eastAsiaTheme="minorEastAsia"/>
                <w:color w:val="0070C0"/>
                <w:lang w:val="en-US" w:eastAsia="zh-CN"/>
              </w:rPr>
            </w:pPr>
            <w:r>
              <w:rPr>
                <w:rFonts w:eastAsiaTheme="minorEastAsia"/>
                <w:color w:val="0070C0"/>
                <w:lang w:val="en-US" w:eastAsia="zh-CN"/>
              </w:rPr>
              <w:t>As menti</w:t>
            </w:r>
            <w:r w:rsidR="00D63C37">
              <w:rPr>
                <w:rFonts w:eastAsiaTheme="minorEastAsia"/>
                <w:color w:val="0070C0"/>
                <w:lang w:val="en-US" w:eastAsia="zh-CN"/>
              </w:rPr>
              <w:t>oned in Issue 1-5-1, considering the details test cases for eMBB NCJT is under discussion with many open issues</w:t>
            </w:r>
            <w:r w:rsidR="00D63C37">
              <w:rPr>
                <w:rFonts w:eastAsiaTheme="minorEastAsia" w:hint="eastAsia"/>
                <w:color w:val="0070C0"/>
                <w:lang w:val="en-US" w:eastAsia="zh-CN"/>
              </w:rPr>
              <w:t>.</w:t>
            </w:r>
            <w:r w:rsidR="00D63C37">
              <w:rPr>
                <w:rFonts w:eastAsiaTheme="minorEastAsia"/>
                <w:color w:val="0070C0"/>
                <w:lang w:val="en-US" w:eastAsia="zh-CN"/>
              </w:rPr>
              <w:t xml:space="preserve"> </w:t>
            </w:r>
            <w:r w:rsidR="00C365AC">
              <w:rPr>
                <w:rFonts w:eastAsiaTheme="minorEastAsia"/>
                <w:color w:val="0070C0"/>
                <w:lang w:val="en-US" w:eastAsia="zh-CN"/>
              </w:rPr>
              <w:t>We suggest to focus on the test scope of URLLC discussion</w:t>
            </w:r>
            <w:r w:rsidR="00D63C37">
              <w:rPr>
                <w:rFonts w:eastAsiaTheme="minorEastAsia"/>
                <w:color w:val="0070C0"/>
                <w:lang w:val="en-US" w:eastAsia="zh-CN"/>
              </w:rPr>
              <w:t xml:space="preserve"> in Q2. Not to discuss the detailed test cases for requirement</w:t>
            </w:r>
          </w:p>
          <w:p w14:paraId="2A0AA0C7" w14:textId="07C61AB8" w:rsidR="00D63C37" w:rsidRDefault="00D63C37" w:rsidP="00D63C37">
            <w:pPr>
              <w:spacing w:after="120"/>
              <w:rPr>
                <w:rFonts w:eastAsiaTheme="minorEastAsia"/>
                <w:color w:val="0070C0"/>
                <w:lang w:val="en-US" w:eastAsia="zh-CN"/>
              </w:rPr>
            </w:pPr>
            <w:r>
              <w:rPr>
                <w:rFonts w:eastAsiaTheme="minorEastAsia"/>
                <w:color w:val="0070C0"/>
                <w:lang w:val="en-US" w:eastAsia="zh-CN"/>
              </w:rPr>
              <w:t>Issue 1-5-3</w:t>
            </w:r>
          </w:p>
          <w:p w14:paraId="6B8BDA3B" w14:textId="1C79C12E" w:rsidR="00C46A74" w:rsidRDefault="00D63C37" w:rsidP="00D63C3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AN1 define 5 transmission scheme for URLLC enhancement</w:t>
            </w:r>
            <w:r w:rsidR="00C46A74">
              <w:rPr>
                <w:rFonts w:eastAsiaTheme="minorEastAsia"/>
                <w:color w:val="0070C0"/>
                <w:lang w:val="en-US" w:eastAsia="zh-CN"/>
              </w:rPr>
              <w:t xml:space="preserve"> based on multi-TRP transmission by single-DCI. To compact the test case, it is not practical to  define the requirement for all the transmission schemes</w:t>
            </w:r>
          </w:p>
          <w:p w14:paraId="55FBBF36" w14:textId="5CCEB703" w:rsidR="00D63C37" w:rsidRDefault="00D63C37" w:rsidP="00D63C37">
            <w:pPr>
              <w:spacing w:after="120"/>
              <w:rPr>
                <w:rFonts w:eastAsiaTheme="minorEastAsia"/>
                <w:color w:val="0070C0"/>
                <w:lang w:val="en-US" w:eastAsia="zh-CN"/>
              </w:rPr>
            </w:pPr>
            <w:r w:rsidRPr="00D63C37">
              <w:rPr>
                <w:rFonts w:eastAsiaTheme="minorEastAsia"/>
                <w:color w:val="0070C0"/>
                <w:lang w:val="en-US" w:eastAsia="zh-CN"/>
              </w:rPr>
              <w:t>Scheme 1, 2a/2b have the similar structure with eMBB NC-JT, such as TCI indication framework for singe PDCCH. Among these transmission schemes, scheme 1a is more typical scenario with considering overlapped time and frequency resource with two TCI states, it can be regarded as the enha</w:t>
            </w:r>
            <w:r>
              <w:rPr>
                <w:rFonts w:eastAsiaTheme="minorEastAsia"/>
                <w:color w:val="0070C0"/>
                <w:lang w:val="en-US" w:eastAsia="zh-CN"/>
              </w:rPr>
              <w:t>ncement of SFN JT transmission</w:t>
            </w:r>
            <w:r w:rsidRPr="00D63C37">
              <w:rPr>
                <w:rFonts w:eastAsiaTheme="minorEastAsia"/>
                <w:color w:val="0070C0"/>
                <w:lang w:val="en-US" w:eastAsia="zh-CN"/>
              </w:rPr>
              <w:t xml:space="preserve"> based on Rel-15 from multi-TRP with single TCI state</w:t>
            </w:r>
            <w:r>
              <w:rPr>
                <w:rFonts w:eastAsiaTheme="minorEastAsia"/>
                <w:color w:val="0070C0"/>
                <w:lang w:val="en-US" w:eastAsia="zh-CN"/>
              </w:rPr>
              <w:t>.</w:t>
            </w:r>
          </w:p>
          <w:p w14:paraId="7642DFB2" w14:textId="2E67457F" w:rsidR="00D63C37" w:rsidRDefault="00D63C37" w:rsidP="00D63C37">
            <w:pPr>
              <w:spacing w:after="120"/>
              <w:rPr>
                <w:rFonts w:eastAsiaTheme="minorEastAsia"/>
                <w:color w:val="0070C0"/>
                <w:lang w:val="en-US" w:eastAsia="zh-CN"/>
              </w:rPr>
            </w:pPr>
            <w:r>
              <w:rPr>
                <w:rFonts w:eastAsiaTheme="minorEastAsia"/>
                <w:color w:val="0070C0"/>
                <w:lang w:val="en-US" w:eastAsia="zh-CN"/>
              </w:rPr>
              <w:t xml:space="preserve">In that sense, we prefer </w:t>
            </w:r>
            <w:r w:rsidR="00C46A74">
              <w:rPr>
                <w:rFonts w:eastAsiaTheme="minorEastAsia"/>
                <w:color w:val="0070C0"/>
                <w:lang w:val="en-US" w:eastAsia="zh-CN"/>
              </w:rPr>
              <w:t>to define with scheme1a firstly.</w:t>
            </w:r>
          </w:p>
          <w:p w14:paraId="1723C3A3" w14:textId="77777777" w:rsidR="006175A8" w:rsidRDefault="00C46A74" w:rsidP="00D63C37">
            <w:pPr>
              <w:spacing w:after="120"/>
              <w:rPr>
                <w:rFonts w:eastAsiaTheme="minorEastAsia"/>
                <w:color w:val="0070C0"/>
                <w:lang w:val="en-US" w:eastAsia="zh-CN"/>
              </w:rPr>
            </w:pPr>
            <w:r>
              <w:rPr>
                <w:rFonts w:eastAsiaTheme="minorEastAsia"/>
                <w:color w:val="0070C0"/>
                <w:lang w:val="en-US" w:eastAsia="zh-CN"/>
              </w:rPr>
              <w:t>Scheme2/2b is with non-overlapping</w:t>
            </w:r>
            <w:r w:rsidR="00EB355A">
              <w:rPr>
                <w:rFonts w:eastAsiaTheme="minorEastAsia"/>
                <w:color w:val="0070C0"/>
                <w:lang w:val="en-US" w:eastAsia="zh-CN"/>
              </w:rPr>
              <w:t xml:space="preserve"> resource allocation, which is covered with multi-DCI </w:t>
            </w:r>
            <w:r w:rsidR="00EA3D5A">
              <w:rPr>
                <w:rFonts w:eastAsiaTheme="minorEastAsia"/>
                <w:color w:val="0070C0"/>
                <w:lang w:val="en-US" w:eastAsia="zh-CN"/>
              </w:rPr>
              <w:t>scheduling.</w:t>
            </w:r>
            <w:r w:rsidR="008C3DAA">
              <w:rPr>
                <w:rFonts w:eastAsiaTheme="minorEastAsia"/>
                <w:color w:val="0070C0"/>
                <w:lang w:val="en-US" w:eastAsia="zh-CN"/>
              </w:rPr>
              <w:t xml:space="preserve"> Meanwhile, additional UE capability is needed. Additionally, the UE capability is under discussion.  We suggest to </w:t>
            </w:r>
            <w:r w:rsidR="006175A8">
              <w:rPr>
                <w:rFonts w:eastAsiaTheme="minorEastAsia"/>
                <w:color w:val="0070C0"/>
                <w:lang w:val="en-US" w:eastAsia="zh-CN"/>
              </w:rPr>
              <w:t>FFS in current stage</w:t>
            </w:r>
          </w:p>
          <w:p w14:paraId="4AE1E830" w14:textId="3DB7F971" w:rsidR="00C46A74" w:rsidRDefault="006175A8" w:rsidP="00D63C37">
            <w:pPr>
              <w:spacing w:after="120"/>
              <w:rPr>
                <w:rFonts w:eastAsiaTheme="minorEastAsia"/>
                <w:color w:val="0070C0"/>
                <w:lang w:val="en-US" w:eastAsia="zh-CN"/>
              </w:rPr>
            </w:pPr>
            <w:r>
              <w:rPr>
                <w:rFonts w:eastAsiaTheme="minorEastAsia"/>
                <w:color w:val="0070C0"/>
                <w:lang w:val="en-US" w:eastAsia="zh-CN"/>
              </w:rPr>
              <w:t>Scheme 3/4 has similar structure with mini-slot based repetition/slot based repetition for single TRP transmission, discussed in Rel-16 URLLC WI, we prefer to deprioritize URLLC enhancements for scheme 3/4</w:t>
            </w:r>
          </w:p>
          <w:p w14:paraId="22FF0254" w14:textId="77777777" w:rsidR="00D63C37" w:rsidRDefault="00D63C37" w:rsidP="00805BE8">
            <w:pPr>
              <w:spacing w:after="120"/>
              <w:rPr>
                <w:rFonts w:eastAsiaTheme="minorEastAsia"/>
                <w:color w:val="0070C0"/>
                <w:lang w:val="en-US" w:eastAsia="zh-CN"/>
              </w:rPr>
            </w:pPr>
          </w:p>
          <w:p w14:paraId="615089ED" w14:textId="1EA085F8" w:rsidR="00CA5986" w:rsidRDefault="00CA5986" w:rsidP="00805BE8">
            <w:pPr>
              <w:spacing w:after="120"/>
              <w:rPr>
                <w:rFonts w:eastAsiaTheme="minorEastAsia"/>
                <w:color w:val="0070C0"/>
                <w:lang w:val="en-US" w:eastAsia="zh-CN"/>
              </w:rPr>
            </w:pPr>
            <w:r>
              <w:rPr>
                <w:rFonts w:eastAsiaTheme="minorEastAsia"/>
                <w:color w:val="0070C0"/>
                <w:lang w:val="en-US" w:eastAsia="zh-CN"/>
              </w:rPr>
              <w:t>Issue 1-5-</w:t>
            </w:r>
            <w:r w:rsidR="00D63C37">
              <w:rPr>
                <w:rFonts w:eastAsiaTheme="minorEastAsia"/>
                <w:color w:val="0070C0"/>
                <w:lang w:val="en-US" w:eastAsia="zh-CN"/>
              </w:rPr>
              <w:t>4</w:t>
            </w:r>
          </w:p>
          <w:p w14:paraId="4AC8141D" w14:textId="0F8C49FF" w:rsidR="00CA5986" w:rsidRDefault="00093CF0" w:rsidP="00805BE8">
            <w:pPr>
              <w:spacing w:after="120"/>
              <w:rPr>
                <w:rFonts w:eastAsiaTheme="minorEastAsia"/>
                <w:color w:val="0070C0"/>
                <w:lang w:val="en-US" w:eastAsia="zh-CN"/>
              </w:rPr>
            </w:pPr>
            <w:r>
              <w:rPr>
                <w:rFonts w:eastAsiaTheme="minorEastAsia"/>
                <w:color w:val="0070C0"/>
                <w:lang w:val="en-US" w:eastAsia="zh-CN"/>
              </w:rPr>
              <w:t xml:space="preserve">Generally, </w:t>
            </w:r>
            <w:r w:rsidR="00C365AC">
              <w:rPr>
                <w:rFonts w:eastAsiaTheme="minorEastAsia" w:hint="eastAsia"/>
                <w:color w:val="0070C0"/>
                <w:lang w:val="en-US" w:eastAsia="zh-CN"/>
              </w:rPr>
              <w:t>W</w:t>
            </w:r>
            <w:r w:rsidR="00C365AC">
              <w:rPr>
                <w:rFonts w:eastAsiaTheme="minorEastAsia"/>
                <w:color w:val="0070C0"/>
                <w:lang w:val="en-US" w:eastAsia="zh-CN"/>
              </w:rPr>
              <w:t>e are fine with option 1 if URLLC requirement is introduced</w:t>
            </w:r>
          </w:p>
          <w:p w14:paraId="1A00E522" w14:textId="77777777" w:rsidR="00CA5986" w:rsidRDefault="00CA5986" w:rsidP="00805BE8">
            <w:pPr>
              <w:spacing w:after="120"/>
              <w:rPr>
                <w:rFonts w:eastAsiaTheme="minorEastAsia"/>
                <w:color w:val="0070C0"/>
                <w:lang w:val="en-US" w:eastAsia="zh-CN"/>
              </w:rPr>
            </w:pPr>
          </w:p>
          <w:p w14:paraId="2F6307FE" w14:textId="67CFB3CB" w:rsidR="00CA5986" w:rsidRDefault="00D63C37" w:rsidP="00805BE8">
            <w:pPr>
              <w:spacing w:after="120"/>
              <w:rPr>
                <w:rFonts w:eastAsiaTheme="minorEastAsia"/>
                <w:color w:val="0070C0"/>
                <w:lang w:val="en-US" w:eastAsia="zh-CN"/>
              </w:rPr>
            </w:pPr>
            <w:r>
              <w:rPr>
                <w:rFonts w:eastAsiaTheme="minorEastAsia"/>
                <w:color w:val="0070C0"/>
                <w:lang w:val="en-US" w:eastAsia="zh-CN"/>
              </w:rPr>
              <w:t>Issue 1-5-</w:t>
            </w:r>
            <w:r w:rsidR="00561E81">
              <w:rPr>
                <w:rFonts w:eastAsiaTheme="minorEastAsia"/>
                <w:color w:val="0070C0"/>
                <w:lang w:val="en-US" w:eastAsia="zh-CN"/>
              </w:rPr>
              <w:t>4</w:t>
            </w:r>
          </w:p>
          <w:p w14:paraId="6B1076EE" w14:textId="127A40D1" w:rsidR="00CA5986" w:rsidRDefault="00561E81" w:rsidP="00CA5986">
            <w:pPr>
              <w:spacing w:after="120"/>
              <w:rPr>
                <w:rFonts w:eastAsiaTheme="minorEastAsia"/>
                <w:color w:val="0070C0"/>
                <w:lang w:val="en-US" w:eastAsia="zh-CN"/>
              </w:rPr>
            </w:pPr>
            <w:r>
              <w:rPr>
                <w:rFonts w:eastAsiaTheme="minorEastAsia"/>
                <w:color w:val="0070C0"/>
                <w:lang w:val="en-US" w:eastAsia="zh-CN"/>
              </w:rPr>
              <w:t>Generally, w</w:t>
            </w:r>
            <w:r w:rsidR="00CA5986">
              <w:rPr>
                <w:rFonts w:eastAsiaTheme="minorEastAsia"/>
                <w:color w:val="0070C0"/>
                <w:lang w:val="en-US" w:eastAsia="zh-CN"/>
              </w:rPr>
              <w:t>e are fine with option 1 if URLLC requirement is introduced</w:t>
            </w:r>
            <w:r w:rsidR="00D63C37">
              <w:rPr>
                <w:rFonts w:eastAsiaTheme="minorEastAsia"/>
                <w:color w:val="0070C0"/>
                <w:lang w:val="en-US" w:eastAsia="zh-CN"/>
              </w:rPr>
              <w:t>, since there is no restriction with multi-TRP with FR1 or FR2</w:t>
            </w:r>
            <w:r>
              <w:rPr>
                <w:rFonts w:eastAsiaTheme="minorEastAsia"/>
                <w:color w:val="0070C0"/>
                <w:lang w:val="en-US" w:eastAsia="zh-CN"/>
              </w:rPr>
              <w:t>,</w:t>
            </w:r>
          </w:p>
          <w:p w14:paraId="6B2D89AD" w14:textId="77777777" w:rsidR="00CA5986" w:rsidRDefault="00CA5986" w:rsidP="00805BE8">
            <w:pPr>
              <w:spacing w:after="120"/>
              <w:rPr>
                <w:rFonts w:eastAsiaTheme="minorEastAsia"/>
                <w:color w:val="0070C0"/>
                <w:lang w:val="en-US" w:eastAsia="zh-CN"/>
              </w:rPr>
            </w:pPr>
          </w:p>
          <w:p w14:paraId="4D07A1A4" w14:textId="78DBF26A" w:rsidR="00CA5986" w:rsidRDefault="00CA5986" w:rsidP="00805BE8">
            <w:pPr>
              <w:spacing w:after="120"/>
              <w:rPr>
                <w:rFonts w:eastAsiaTheme="minorEastAsia"/>
                <w:color w:val="0070C0"/>
                <w:lang w:val="en-US" w:eastAsia="zh-CN"/>
              </w:rPr>
            </w:pPr>
            <w:r>
              <w:rPr>
                <w:rFonts w:eastAsiaTheme="minorEastAsia"/>
                <w:color w:val="0070C0"/>
                <w:lang w:val="en-US" w:eastAsia="zh-CN"/>
              </w:rPr>
              <w:t>Issue 1-5-5</w:t>
            </w:r>
          </w:p>
          <w:p w14:paraId="7729DDCE" w14:textId="2666AC09" w:rsidR="00A61EC4" w:rsidRDefault="00CA5986" w:rsidP="00EF4E91">
            <w:pPr>
              <w:spacing w:after="120"/>
              <w:rPr>
                <w:rFonts w:eastAsiaTheme="minorEastAsia"/>
                <w:color w:val="0070C0"/>
                <w:lang w:val="en-US" w:eastAsia="zh-CN"/>
              </w:rPr>
            </w:pPr>
            <w:r>
              <w:rPr>
                <w:rFonts w:eastAsiaTheme="minorEastAsia"/>
                <w:color w:val="0070C0"/>
                <w:lang w:val="en-US" w:eastAsia="zh-CN"/>
              </w:rPr>
              <w:t>We are fine with option 1 if URLLC requirement is introduced.</w:t>
            </w:r>
          </w:p>
          <w:p w14:paraId="4BE2A1EC" w14:textId="77777777" w:rsidR="00C92762" w:rsidRDefault="00C92762" w:rsidP="00EF4E91">
            <w:pPr>
              <w:spacing w:after="120"/>
              <w:rPr>
                <w:rFonts w:eastAsiaTheme="minorEastAsia"/>
                <w:color w:val="0070C0"/>
                <w:lang w:val="en-US" w:eastAsia="zh-CN"/>
              </w:rPr>
            </w:pPr>
          </w:p>
          <w:p w14:paraId="5B65591A" w14:textId="46B7C738" w:rsidR="0097317C" w:rsidRDefault="00A61EC4" w:rsidP="00EF4E91">
            <w:pPr>
              <w:spacing w:after="120"/>
              <w:rPr>
                <w:rFonts w:eastAsiaTheme="minorEastAsia"/>
                <w:color w:val="0070C0"/>
                <w:lang w:val="en-US" w:eastAsia="zh-CN"/>
              </w:rPr>
            </w:pPr>
            <w:r>
              <w:rPr>
                <w:rFonts w:eastAsiaTheme="minorEastAsia"/>
                <w:color w:val="0070C0"/>
                <w:lang w:val="en-US" w:eastAsia="zh-CN"/>
              </w:rPr>
              <w:t>Issue 1-6-1</w:t>
            </w:r>
          </w:p>
          <w:p w14:paraId="21B9EF98" w14:textId="5971F96D" w:rsidR="00A61EC4" w:rsidRDefault="00A61EC4" w:rsidP="00EF4E91">
            <w:pPr>
              <w:spacing w:after="120"/>
              <w:rPr>
                <w:rFonts w:eastAsiaTheme="minorEastAsia"/>
                <w:color w:val="0070C0"/>
                <w:lang w:val="en-US" w:eastAsia="zh-CN"/>
              </w:rPr>
            </w:pPr>
            <w:r w:rsidRPr="00A61EC4">
              <w:rPr>
                <w:rFonts w:eastAsiaTheme="minorEastAsia"/>
                <w:color w:val="0070C0"/>
                <w:lang w:val="en-US" w:eastAsia="zh-CN"/>
              </w:rPr>
              <w:t>From receiver performance requirements perspective, we may need to verify proper BS/UE processing when Rel-16 DMRS sequence configured</w:t>
            </w:r>
            <w:r>
              <w:rPr>
                <w:rFonts w:eastAsiaTheme="minorEastAsia"/>
                <w:color w:val="0070C0"/>
                <w:lang w:val="en-US" w:eastAsia="zh-CN"/>
              </w:rPr>
              <w:t xml:space="preserve">.  Based initial results with configured Rel-15 and Rel-16 DRMS, there is no performance difference.  </w:t>
            </w:r>
          </w:p>
          <w:p w14:paraId="1DBBBED3" w14:textId="4694781F" w:rsidR="00093CF0" w:rsidRPr="008B28F4" w:rsidRDefault="00A61EC4" w:rsidP="00EF4E91">
            <w:pPr>
              <w:spacing w:after="120"/>
              <w:rPr>
                <w:rFonts w:eastAsiaTheme="minorEastAsia"/>
                <w:lang w:eastAsia="zh-CN"/>
              </w:rPr>
            </w:pPr>
            <w:r>
              <w:rPr>
                <w:rFonts w:eastAsiaTheme="minorEastAsia"/>
                <w:color w:val="0070C0"/>
                <w:lang w:val="en-US" w:eastAsia="zh-CN"/>
              </w:rPr>
              <w:t xml:space="preserve">Aa mentioned, </w:t>
            </w:r>
            <w:r>
              <w:rPr>
                <w:lang w:eastAsia="zh-CN"/>
              </w:rPr>
              <w:t>Rel-16 NR eMIMO introduces the new PDCCH schemes including TCI state scheduling, DMRS port mapping for multi-TRP/multi-panel transmission. The DMRS po</w:t>
            </w:r>
            <w:r w:rsidR="00B82113">
              <w:rPr>
                <w:lang w:eastAsia="zh-CN"/>
              </w:rPr>
              <w:t xml:space="preserve">rt mapping for multi-TRP can </w:t>
            </w:r>
            <w:r>
              <w:rPr>
                <w:lang w:eastAsia="zh-CN"/>
              </w:rPr>
              <w:t>belong to different CD</w:t>
            </w:r>
            <w:r w:rsidR="000352E0">
              <w:rPr>
                <w:lang w:eastAsia="zh-CN"/>
              </w:rPr>
              <w:t>M group with</w:t>
            </w:r>
            <w:r w:rsidR="00093CF0">
              <w:rPr>
                <w:lang w:eastAsia="zh-CN"/>
              </w:rPr>
              <w:t xml:space="preserve"> 2TCI states as following agreement </w:t>
            </w:r>
          </w:p>
          <w:p w14:paraId="61DEF3BC" w14:textId="77777777" w:rsidR="00093CF0" w:rsidRDefault="00093CF0" w:rsidP="00093CF0">
            <w:pPr>
              <w:spacing w:after="120"/>
              <w:rPr>
                <w:lang w:eastAsia="zh-CN"/>
              </w:rPr>
            </w:pPr>
            <w:r>
              <w:rPr>
                <w:lang w:eastAsia="zh-CN"/>
              </w:rPr>
              <w:t xml:space="preserve">When 2 TCI states are indicated by a TCI code point, at least for DMRS type 1 and type 2 for eMBB, if indicated DMRS ports are from two CDM groups, </w:t>
            </w:r>
          </w:p>
          <w:p w14:paraId="41394E2F" w14:textId="77777777" w:rsidR="00093CF0" w:rsidRDefault="00093CF0" w:rsidP="00093CF0">
            <w:pPr>
              <w:spacing w:after="120"/>
              <w:rPr>
                <w:lang w:eastAsia="zh-CN"/>
              </w:rPr>
            </w:pPr>
            <w:r>
              <w:rPr>
                <w:lang w:eastAsia="zh-CN"/>
              </w:rPr>
              <w:t>-</w:t>
            </w:r>
            <w:r>
              <w:rPr>
                <w:lang w:eastAsia="zh-CN"/>
              </w:rPr>
              <w:tab/>
              <w:t>the first TCI state is applied to the first indicated CDM group</w:t>
            </w:r>
          </w:p>
          <w:p w14:paraId="44090D15" w14:textId="48D12470" w:rsidR="000352E0" w:rsidRPr="008B28F4" w:rsidRDefault="00093CF0" w:rsidP="00EF4E91">
            <w:pPr>
              <w:spacing w:after="120"/>
              <w:rPr>
                <w:rFonts w:eastAsiaTheme="minorEastAsia"/>
                <w:lang w:eastAsia="zh-CN"/>
              </w:rPr>
            </w:pPr>
            <w:r>
              <w:rPr>
                <w:lang w:eastAsia="zh-CN"/>
              </w:rPr>
              <w:t>-</w:t>
            </w:r>
            <w:r>
              <w:rPr>
                <w:lang w:eastAsia="zh-CN"/>
              </w:rPr>
              <w:tab/>
              <w:t>the second TCI state is applied to the second indicated CDM group</w:t>
            </w:r>
          </w:p>
          <w:p w14:paraId="6B20AECF" w14:textId="4B6982D3" w:rsidR="00A61EC4" w:rsidRDefault="00093CF0" w:rsidP="00EF4E91">
            <w:pPr>
              <w:spacing w:after="120"/>
              <w:rPr>
                <w:rFonts w:eastAsiaTheme="minorEastAsia"/>
                <w:color w:val="0070C0"/>
                <w:lang w:val="en-US" w:eastAsia="zh-CN"/>
              </w:rPr>
            </w:pPr>
            <w:r>
              <w:rPr>
                <w:lang w:eastAsia="zh-CN"/>
              </w:rPr>
              <w:t>I</w:t>
            </w:r>
            <w:r w:rsidR="00A61EC4">
              <w:rPr>
                <w:lang w:eastAsia="zh-CN"/>
              </w:rPr>
              <w:t>n that sense, if needed</w:t>
            </w:r>
            <w:r w:rsidR="00B82113">
              <w:rPr>
                <w:lang w:eastAsia="zh-CN"/>
              </w:rPr>
              <w:t>, we can verify Rel-16 DMRS enhancement feature jointly together with test cases designed for multi-TRP/Panel, No individual test case is to be defined.</w:t>
            </w:r>
          </w:p>
          <w:p w14:paraId="149CC2F6" w14:textId="77777777" w:rsidR="006175A8" w:rsidRPr="006175A8" w:rsidRDefault="006175A8" w:rsidP="00EF4E91">
            <w:pPr>
              <w:spacing w:after="120"/>
              <w:rPr>
                <w:rFonts w:eastAsiaTheme="minorEastAsia"/>
                <w:color w:val="0070C0"/>
                <w:lang w:val="en-US" w:eastAsia="zh-CN"/>
              </w:rPr>
            </w:pPr>
          </w:p>
          <w:p w14:paraId="5F7FE2FD" w14:textId="2572ED61" w:rsidR="006175A8" w:rsidRDefault="006175A8" w:rsidP="00EF4E91">
            <w:pPr>
              <w:spacing w:after="120"/>
              <w:rPr>
                <w:rFonts w:eastAsiaTheme="minorEastAsia"/>
                <w:color w:val="0070C0"/>
                <w:lang w:val="en-US" w:eastAsia="zh-CN"/>
              </w:rPr>
            </w:pPr>
            <w:r>
              <w:rPr>
                <w:rFonts w:eastAsiaTheme="minorEastAsia"/>
                <w:color w:val="0070C0"/>
                <w:lang w:val="en-US" w:eastAsia="zh-CN"/>
              </w:rPr>
              <w:t>Issue 1-6-2</w:t>
            </w:r>
          </w:p>
          <w:p w14:paraId="31F58059" w14:textId="70ECF575" w:rsidR="00EF4E91" w:rsidRPr="006175A8" w:rsidRDefault="00EF4E91" w:rsidP="00EF4E91">
            <w:pPr>
              <w:spacing w:after="120"/>
              <w:rPr>
                <w:rFonts w:eastAsiaTheme="minorEastAsia"/>
                <w:color w:val="0070C0"/>
                <w:lang w:val="en-US" w:eastAsia="zh-CN"/>
              </w:rPr>
            </w:pPr>
            <w:r>
              <w:rPr>
                <w:rFonts w:eastAsiaTheme="minorEastAsia"/>
                <w:color w:val="0070C0"/>
                <w:lang w:val="en-US" w:eastAsia="zh-CN"/>
              </w:rPr>
              <w:t>We prefer to option 1 not to define the requirement with keep the agreement in the last meeting</w:t>
            </w:r>
          </w:p>
          <w:p w14:paraId="2F879F97" w14:textId="70AC92A9" w:rsidR="00EF4E91" w:rsidRDefault="00EF4E91" w:rsidP="00EF4E91">
            <w:pPr>
              <w:spacing w:after="120"/>
              <w:rPr>
                <w:rFonts w:eastAsiaTheme="minorEastAsia"/>
                <w:color w:val="0070C0"/>
                <w:lang w:val="en-US" w:eastAsia="zh-CN"/>
              </w:rPr>
            </w:pPr>
            <w:r>
              <w:rPr>
                <w:rFonts w:eastAsiaTheme="minorEastAsia"/>
                <w:color w:val="0070C0"/>
                <w:lang w:val="en-US" w:eastAsia="zh-CN"/>
              </w:rPr>
              <w:t>Option 1 is agreement in the last meeting, with further clarification, the simulation results are p</w:t>
            </w:r>
            <w:r w:rsidR="00CA5986">
              <w:rPr>
                <w:rFonts w:eastAsiaTheme="minorEastAsia"/>
                <w:color w:val="0070C0"/>
                <w:lang w:val="en-US" w:eastAsia="zh-CN"/>
              </w:rPr>
              <w:t xml:space="preserve">rovided to investigate the difference with Rel-15 and Rel-16 DMRS. </w:t>
            </w:r>
          </w:p>
          <w:p w14:paraId="258B5101" w14:textId="6D3DA4EC" w:rsidR="00EF4E91" w:rsidRDefault="00CA5986" w:rsidP="00794C4E">
            <w:pPr>
              <w:spacing w:after="120"/>
              <w:rPr>
                <w:rFonts w:eastAsiaTheme="minorEastAsia"/>
                <w:color w:val="0070C0"/>
                <w:lang w:val="en-US" w:eastAsia="zh-CN"/>
              </w:rPr>
            </w:pPr>
            <w:r w:rsidRPr="008B28F4">
              <w:rPr>
                <w:rFonts w:eastAsiaTheme="minorEastAsia"/>
                <w:color w:val="0070C0"/>
                <w:lang w:val="en-US" w:eastAsia="zh-CN"/>
              </w:rPr>
              <w:t>With changing DMRS port mapping index is changed as {2, 3}, the value of cinit can be different. While there is no performance requirements difference with new or Rel-15 DMRS from receiver baseband processing perspective, only changing the test parameter for DMRS sequence generation</w:t>
            </w:r>
            <w:r>
              <w:rPr>
                <w:rFonts w:eastAsiaTheme="minorEastAsia"/>
                <w:color w:val="0070C0"/>
                <w:lang w:val="en-US" w:eastAsia="zh-CN"/>
              </w:rPr>
              <w:t>, which is shown with our contribution.</w:t>
            </w:r>
          </w:p>
        </w:tc>
      </w:tr>
      <w:tr w:rsidR="00C421C3" w14:paraId="20248CEB" w14:textId="77777777" w:rsidTr="008A60D2">
        <w:tc>
          <w:tcPr>
            <w:tcW w:w="1237" w:type="dxa"/>
          </w:tcPr>
          <w:p w14:paraId="1D3FD3D5" w14:textId="1D5C4923" w:rsidR="00C421C3" w:rsidRDefault="00C421C3" w:rsidP="00805BE8">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0CB7339F" w14:textId="76113B71" w:rsidR="006A5271" w:rsidRDefault="006A5271" w:rsidP="006A5271">
            <w:pPr>
              <w:spacing w:after="120"/>
              <w:rPr>
                <w:rFonts w:eastAsiaTheme="minorEastAsia"/>
                <w:color w:val="0070C0"/>
                <w:lang w:val="en-US" w:eastAsia="zh-CN"/>
              </w:rPr>
            </w:pPr>
            <w:r>
              <w:rPr>
                <w:rFonts w:eastAsiaTheme="minorEastAsia"/>
                <w:color w:val="0070C0"/>
                <w:lang w:val="en-US" w:eastAsia="zh-CN"/>
              </w:rPr>
              <w:t xml:space="preserve">Issue 1-1-1: In our opinion, eMIMO WID was exclusively for Rel-16 items that were finalized in RAN1. It already has enough items to work on, given the limited timeframe. </w:t>
            </w:r>
            <w:r w:rsidR="00745F57">
              <w:rPr>
                <w:rFonts w:eastAsiaTheme="minorEastAsia"/>
                <w:color w:val="0070C0"/>
                <w:lang w:val="en-US" w:eastAsia="zh-CN"/>
              </w:rPr>
              <w:t xml:space="preserve">So, </w:t>
            </w:r>
            <w:r>
              <w:rPr>
                <w:rFonts w:eastAsiaTheme="minorEastAsia"/>
                <w:color w:val="0070C0"/>
                <w:lang w:val="en-US" w:eastAsia="zh-CN"/>
              </w:rPr>
              <w:t>we should not add more work to this WI.</w:t>
            </w:r>
          </w:p>
          <w:p w14:paraId="0E2245FB" w14:textId="74A219E2" w:rsidR="00910A13" w:rsidRDefault="00FA301A" w:rsidP="006A5271">
            <w:pPr>
              <w:spacing w:after="120"/>
              <w:rPr>
                <w:rFonts w:eastAsiaTheme="minorEastAsia"/>
                <w:color w:val="0070C0"/>
                <w:lang w:val="en-US" w:eastAsia="zh-CN"/>
              </w:rPr>
            </w:pPr>
            <w:r>
              <w:rPr>
                <w:rFonts w:eastAsiaTheme="minorEastAsia"/>
                <w:color w:val="0070C0"/>
                <w:lang w:val="en-US" w:eastAsia="zh-CN"/>
              </w:rPr>
              <w:t xml:space="preserve">Issue 1-2-1: </w:t>
            </w:r>
            <w:r w:rsidR="002034BD">
              <w:rPr>
                <w:rFonts w:eastAsiaTheme="minorEastAsia"/>
                <w:color w:val="0070C0"/>
                <w:lang w:val="en-US" w:eastAsia="zh-CN"/>
              </w:rPr>
              <w:t xml:space="preserve">For FR1, we prefer to only cover </w:t>
            </w:r>
            <w:r w:rsidR="003A5162">
              <w:rPr>
                <w:rFonts w:eastAsiaTheme="minorEastAsia"/>
                <w:color w:val="0070C0"/>
                <w:lang w:val="en-US" w:eastAsia="zh-CN"/>
              </w:rPr>
              <w:t xml:space="preserve">scenarios with simultaneous reception from multi-TRP. For FR2, </w:t>
            </w:r>
            <w:r w:rsidR="0020449B">
              <w:rPr>
                <w:rFonts w:eastAsiaTheme="minorEastAsia"/>
                <w:color w:val="0070C0"/>
                <w:lang w:val="en-US" w:eastAsia="zh-CN"/>
              </w:rPr>
              <w:t xml:space="preserve">we should not </w:t>
            </w:r>
            <w:r w:rsidR="00D0631F">
              <w:rPr>
                <w:rFonts w:eastAsiaTheme="minorEastAsia"/>
                <w:color w:val="0070C0"/>
                <w:lang w:val="en-US" w:eastAsia="zh-CN"/>
              </w:rPr>
              <w:t xml:space="preserve">define the requirements for m-TRP. </w:t>
            </w:r>
            <w:r w:rsidR="008233B9">
              <w:rPr>
                <w:rFonts w:eastAsiaTheme="minorEastAsia"/>
                <w:color w:val="0070C0"/>
                <w:lang w:val="en-US" w:eastAsia="zh-CN"/>
              </w:rPr>
              <w:t xml:space="preserve">It is not practical to </w:t>
            </w:r>
            <w:r w:rsidR="00C146F0">
              <w:rPr>
                <w:rFonts w:eastAsiaTheme="minorEastAsia"/>
                <w:color w:val="0070C0"/>
                <w:lang w:val="en-US" w:eastAsia="zh-CN"/>
              </w:rPr>
              <w:t>assume multiple TRPs to be in the same QCL relationship to ensure same Rx beam</w:t>
            </w:r>
            <w:r w:rsidR="00516DEF">
              <w:rPr>
                <w:rFonts w:eastAsiaTheme="minorEastAsia"/>
                <w:color w:val="0070C0"/>
                <w:lang w:val="en-US" w:eastAsia="zh-CN"/>
              </w:rPr>
              <w:t xml:space="preserve">. Also, most UEs in the field </w:t>
            </w:r>
            <w:r w:rsidR="00B47C3A">
              <w:rPr>
                <w:rFonts w:eastAsiaTheme="minorEastAsia"/>
                <w:color w:val="0070C0"/>
                <w:lang w:val="en-US" w:eastAsia="zh-CN"/>
              </w:rPr>
              <w:t xml:space="preserve">do not support receiving </w:t>
            </w:r>
            <w:r w:rsidR="00AD28A5">
              <w:rPr>
                <w:rFonts w:eastAsiaTheme="minorEastAsia"/>
                <w:color w:val="0070C0"/>
                <w:lang w:val="en-US" w:eastAsia="zh-CN"/>
              </w:rPr>
              <w:t>with</w:t>
            </w:r>
            <w:r w:rsidR="004A3795">
              <w:rPr>
                <w:rFonts w:eastAsiaTheme="minorEastAsia"/>
                <w:color w:val="0070C0"/>
                <w:lang w:val="en-US" w:eastAsia="zh-CN"/>
              </w:rPr>
              <w:t xml:space="preserve"> </w:t>
            </w:r>
            <w:r w:rsidR="00B47C3A">
              <w:rPr>
                <w:rFonts w:eastAsiaTheme="minorEastAsia"/>
                <w:color w:val="0070C0"/>
                <w:lang w:val="en-US" w:eastAsia="zh-CN"/>
              </w:rPr>
              <w:t>multiple Rx beams.</w:t>
            </w:r>
          </w:p>
          <w:p w14:paraId="257D7112" w14:textId="77777777" w:rsidR="00C421C3" w:rsidRDefault="00B80971" w:rsidP="00805BE8">
            <w:pPr>
              <w:spacing w:after="120"/>
              <w:rPr>
                <w:rFonts w:eastAsiaTheme="minorEastAsia"/>
                <w:color w:val="0070C0"/>
                <w:lang w:val="en-US" w:eastAsia="zh-CN"/>
              </w:rPr>
            </w:pPr>
            <w:r>
              <w:rPr>
                <w:rFonts w:eastAsiaTheme="minorEastAsia"/>
                <w:color w:val="0070C0"/>
                <w:lang w:val="en-US" w:eastAsia="zh-CN"/>
              </w:rPr>
              <w:t xml:space="preserve">Issue 1-2-2: We </w:t>
            </w:r>
            <w:r w:rsidR="00877F6C">
              <w:rPr>
                <w:rFonts w:eastAsiaTheme="minorEastAsia"/>
                <w:color w:val="0070C0"/>
                <w:lang w:val="en-US" w:eastAsia="zh-CN"/>
              </w:rPr>
              <w:t>are open</w:t>
            </w:r>
            <w:r>
              <w:rPr>
                <w:rFonts w:eastAsiaTheme="minorEastAsia"/>
                <w:color w:val="0070C0"/>
                <w:lang w:val="en-US" w:eastAsia="zh-CN"/>
              </w:rPr>
              <w:t xml:space="preserve"> to use different MCS/Rank</w:t>
            </w:r>
            <w:r w:rsidR="0088740B">
              <w:rPr>
                <w:rFonts w:eastAsiaTheme="minorEastAsia"/>
                <w:color w:val="0070C0"/>
                <w:lang w:val="en-US" w:eastAsia="zh-CN"/>
              </w:rPr>
              <w:t xml:space="preserve"> etc. for single DCI and multi-DCI cases.</w:t>
            </w:r>
            <w:r w:rsidR="00877F6C">
              <w:rPr>
                <w:rFonts w:eastAsiaTheme="minorEastAsia"/>
                <w:color w:val="0070C0"/>
                <w:lang w:val="en-US" w:eastAsia="zh-CN"/>
              </w:rPr>
              <w:t xml:space="preserve"> However, differentiation is a broad term and needs to be more clear.</w:t>
            </w:r>
          </w:p>
          <w:p w14:paraId="4ED6BE3C" w14:textId="77777777" w:rsidR="00EE7DD5" w:rsidRDefault="00EE7DD5" w:rsidP="00805BE8">
            <w:pPr>
              <w:spacing w:after="120"/>
              <w:rPr>
                <w:rFonts w:eastAsiaTheme="minorEastAsia"/>
                <w:color w:val="0070C0"/>
                <w:lang w:val="en-US" w:eastAsia="zh-CN"/>
              </w:rPr>
            </w:pPr>
            <w:r>
              <w:rPr>
                <w:rFonts w:eastAsiaTheme="minorEastAsia"/>
                <w:color w:val="0070C0"/>
                <w:lang w:val="en-US" w:eastAsia="zh-CN"/>
              </w:rPr>
              <w:t xml:space="preserve">Issue 1-2-3: Based on reasons given for Issue 1-2-1, </w:t>
            </w:r>
            <w:r w:rsidR="00A31622">
              <w:rPr>
                <w:rFonts w:eastAsiaTheme="minorEastAsia"/>
                <w:color w:val="0070C0"/>
                <w:lang w:val="en-US" w:eastAsia="zh-CN"/>
              </w:rPr>
              <w:t>we support Option 2.</w:t>
            </w:r>
          </w:p>
          <w:p w14:paraId="70679ADF" w14:textId="77777777" w:rsidR="00A31622" w:rsidRDefault="00A31622" w:rsidP="00805BE8">
            <w:pPr>
              <w:spacing w:after="120"/>
              <w:rPr>
                <w:rFonts w:eastAsiaTheme="minorEastAsia"/>
                <w:color w:val="0070C0"/>
                <w:lang w:val="en-US" w:eastAsia="zh-CN"/>
              </w:rPr>
            </w:pPr>
            <w:r>
              <w:rPr>
                <w:rFonts w:eastAsiaTheme="minorEastAsia"/>
                <w:color w:val="0070C0"/>
                <w:lang w:val="en-US" w:eastAsia="zh-CN"/>
              </w:rPr>
              <w:t>Issue 1-2-4: Support Option 2.</w:t>
            </w:r>
          </w:p>
          <w:p w14:paraId="234CC5F2" w14:textId="77777777" w:rsidR="00A31622" w:rsidRDefault="00C40F92" w:rsidP="00805BE8">
            <w:pPr>
              <w:spacing w:after="120"/>
              <w:rPr>
                <w:rFonts w:eastAsiaTheme="minorEastAsia"/>
                <w:color w:val="0070C0"/>
                <w:lang w:val="en-US" w:eastAsia="zh-CN"/>
              </w:rPr>
            </w:pPr>
            <w:r>
              <w:rPr>
                <w:rFonts w:eastAsiaTheme="minorEastAsia"/>
                <w:color w:val="0070C0"/>
                <w:lang w:val="en-US" w:eastAsia="zh-CN"/>
              </w:rPr>
              <w:t>Issue 1-2-5: We prefer not to define FR2 requirements.</w:t>
            </w:r>
          </w:p>
          <w:p w14:paraId="3EA6DDF9" w14:textId="77777777" w:rsidR="00C40F92" w:rsidRDefault="001B224F" w:rsidP="00805BE8">
            <w:pPr>
              <w:spacing w:after="120"/>
              <w:rPr>
                <w:rFonts w:eastAsiaTheme="minorEastAsia"/>
                <w:color w:val="0070C0"/>
                <w:lang w:val="en-US" w:eastAsia="zh-CN"/>
              </w:rPr>
            </w:pPr>
            <w:r>
              <w:rPr>
                <w:rFonts w:eastAsiaTheme="minorEastAsia"/>
                <w:color w:val="0070C0"/>
                <w:lang w:val="en-US" w:eastAsia="zh-CN"/>
              </w:rPr>
              <w:t xml:space="preserve">Issue 1-2-6: </w:t>
            </w:r>
            <w:r w:rsidR="00A45A7B">
              <w:rPr>
                <w:rFonts w:eastAsiaTheme="minorEastAsia"/>
                <w:color w:val="0070C0"/>
                <w:lang w:val="en-US" w:eastAsia="zh-CN"/>
              </w:rPr>
              <w:t xml:space="preserve">Ok </w:t>
            </w:r>
            <w:r w:rsidR="00E67C20">
              <w:rPr>
                <w:rFonts w:eastAsiaTheme="minorEastAsia"/>
                <w:color w:val="0070C0"/>
                <w:lang w:val="en-US" w:eastAsia="zh-CN"/>
              </w:rPr>
              <w:t>w</w:t>
            </w:r>
            <w:r w:rsidR="00E42F17">
              <w:rPr>
                <w:rFonts w:eastAsiaTheme="minorEastAsia"/>
                <w:color w:val="0070C0"/>
                <w:lang w:val="en-US" w:eastAsia="zh-CN"/>
              </w:rPr>
              <w:t>ith TCI states for FR1.</w:t>
            </w:r>
            <w:r w:rsidR="008F1555">
              <w:rPr>
                <w:rFonts w:eastAsiaTheme="minorEastAsia"/>
                <w:color w:val="0070C0"/>
                <w:lang w:val="en-US" w:eastAsia="zh-CN"/>
              </w:rPr>
              <w:t xml:space="preserve"> For FR2, we first need to agree to define requirements for FR2.</w:t>
            </w:r>
          </w:p>
          <w:p w14:paraId="60D6FD32" w14:textId="77777777" w:rsidR="008F1555" w:rsidRDefault="008F1555" w:rsidP="00805BE8">
            <w:pPr>
              <w:spacing w:after="120"/>
              <w:rPr>
                <w:rFonts w:eastAsiaTheme="minorEastAsia"/>
                <w:color w:val="0070C0"/>
                <w:lang w:val="en-US" w:eastAsia="zh-CN"/>
              </w:rPr>
            </w:pPr>
            <w:r>
              <w:rPr>
                <w:rFonts w:eastAsiaTheme="minorEastAsia"/>
                <w:color w:val="0070C0"/>
                <w:lang w:val="en-US" w:eastAsia="zh-CN"/>
              </w:rPr>
              <w:t>Issue 1-2-</w:t>
            </w:r>
            <w:r w:rsidR="009A7995">
              <w:rPr>
                <w:rFonts w:eastAsiaTheme="minorEastAsia"/>
                <w:color w:val="0070C0"/>
                <w:lang w:val="en-US" w:eastAsia="zh-CN"/>
              </w:rPr>
              <w:t xml:space="preserve">7: </w:t>
            </w:r>
            <w:r w:rsidR="00F6462F">
              <w:rPr>
                <w:rFonts w:eastAsiaTheme="minorEastAsia"/>
                <w:color w:val="0070C0"/>
                <w:lang w:val="en-US" w:eastAsia="zh-CN"/>
              </w:rPr>
              <w:t>Ok with Option 1.</w:t>
            </w:r>
          </w:p>
          <w:p w14:paraId="4CA38D35" w14:textId="4166C11D" w:rsidR="00B50002" w:rsidRDefault="00B50002" w:rsidP="00805BE8">
            <w:pPr>
              <w:spacing w:after="120"/>
              <w:rPr>
                <w:rFonts w:eastAsiaTheme="minorEastAsia"/>
                <w:color w:val="0070C0"/>
                <w:lang w:val="en-US" w:eastAsia="zh-CN"/>
              </w:rPr>
            </w:pPr>
            <w:r>
              <w:rPr>
                <w:rFonts w:eastAsiaTheme="minorEastAsia"/>
                <w:color w:val="0070C0"/>
                <w:lang w:val="en-US" w:eastAsia="zh-CN"/>
              </w:rPr>
              <w:t xml:space="preserve">Issue </w:t>
            </w:r>
            <w:r w:rsidR="00D94CF4">
              <w:rPr>
                <w:rFonts w:eastAsiaTheme="minorEastAsia"/>
                <w:color w:val="0070C0"/>
                <w:lang w:val="en-US" w:eastAsia="zh-CN"/>
              </w:rPr>
              <w:t xml:space="preserve">1-2-8, </w:t>
            </w:r>
            <w:r>
              <w:rPr>
                <w:rFonts w:eastAsiaTheme="minorEastAsia"/>
                <w:color w:val="0070C0"/>
                <w:lang w:val="en-US" w:eastAsia="zh-CN"/>
              </w:rPr>
              <w:t xml:space="preserve">1-2-9: </w:t>
            </w:r>
            <w:r w:rsidR="006B6AFA">
              <w:rPr>
                <w:rFonts w:eastAsiaTheme="minorEastAsia"/>
                <w:color w:val="0070C0"/>
                <w:lang w:val="en-US" w:eastAsia="zh-CN"/>
              </w:rPr>
              <w:t>This is also discussed separately under subtopic 1-3 and 1-4. We are not sure what this number means if we are al</w:t>
            </w:r>
            <w:r w:rsidR="00D94CF4">
              <w:rPr>
                <w:rFonts w:eastAsiaTheme="minorEastAsia"/>
                <w:color w:val="0070C0"/>
                <w:lang w:val="en-US" w:eastAsia="zh-CN"/>
              </w:rPr>
              <w:t>so</w:t>
            </w:r>
            <w:r w:rsidR="006B6AFA">
              <w:rPr>
                <w:rFonts w:eastAsiaTheme="minorEastAsia"/>
                <w:color w:val="0070C0"/>
                <w:lang w:val="en-US" w:eastAsia="zh-CN"/>
              </w:rPr>
              <w:t xml:space="preserve"> discussing this for each test case separately.</w:t>
            </w:r>
          </w:p>
          <w:p w14:paraId="4533DB1C" w14:textId="77777777" w:rsidR="006B6AFA" w:rsidRDefault="006A10A1" w:rsidP="00805BE8">
            <w:pPr>
              <w:spacing w:after="120"/>
              <w:rPr>
                <w:rFonts w:eastAsiaTheme="minorEastAsia"/>
                <w:color w:val="0070C0"/>
                <w:lang w:val="en-US" w:eastAsia="zh-CN"/>
              </w:rPr>
            </w:pPr>
            <w:r>
              <w:rPr>
                <w:rFonts w:eastAsiaTheme="minorEastAsia"/>
                <w:color w:val="0070C0"/>
                <w:lang w:val="en-US" w:eastAsia="zh-CN"/>
              </w:rPr>
              <w:t>Issue 1-2-13: Ok with Option 1.</w:t>
            </w:r>
          </w:p>
          <w:p w14:paraId="6BCD2805" w14:textId="77777777" w:rsidR="007817ED" w:rsidRDefault="007817ED" w:rsidP="00805BE8">
            <w:pPr>
              <w:spacing w:after="120"/>
              <w:rPr>
                <w:rFonts w:eastAsiaTheme="minorEastAsia"/>
                <w:color w:val="0070C0"/>
                <w:lang w:val="en-US" w:eastAsia="zh-CN"/>
              </w:rPr>
            </w:pPr>
            <w:r>
              <w:rPr>
                <w:rFonts w:eastAsiaTheme="minorEastAsia"/>
                <w:color w:val="0070C0"/>
                <w:lang w:val="en-US" w:eastAsia="zh-CN"/>
              </w:rPr>
              <w:t>Issue 1-2-14: Ok with Option 2.</w:t>
            </w:r>
          </w:p>
          <w:p w14:paraId="0AD7BDA0" w14:textId="77777777" w:rsidR="007817ED" w:rsidRDefault="002F2014" w:rsidP="00805BE8">
            <w:pPr>
              <w:spacing w:after="120"/>
              <w:rPr>
                <w:rFonts w:eastAsiaTheme="minorEastAsia"/>
                <w:color w:val="0070C0"/>
                <w:lang w:val="en-US" w:eastAsia="zh-CN"/>
              </w:rPr>
            </w:pPr>
            <w:r>
              <w:rPr>
                <w:rFonts w:eastAsiaTheme="minorEastAsia"/>
                <w:color w:val="0070C0"/>
                <w:lang w:val="en-US" w:eastAsia="zh-CN"/>
              </w:rPr>
              <w:t>Issue 1-2-15: Prefer to keep it open in this meeting.</w:t>
            </w:r>
          </w:p>
          <w:p w14:paraId="35BC89A1" w14:textId="77777777" w:rsidR="002F2014" w:rsidRDefault="00B64BD2" w:rsidP="00805BE8">
            <w:pPr>
              <w:spacing w:after="120"/>
              <w:rPr>
                <w:rFonts w:eastAsiaTheme="minorEastAsia"/>
                <w:color w:val="0070C0"/>
                <w:lang w:val="en-US" w:eastAsia="zh-CN"/>
              </w:rPr>
            </w:pPr>
            <w:r>
              <w:rPr>
                <w:rFonts w:eastAsiaTheme="minorEastAsia"/>
                <w:color w:val="0070C0"/>
                <w:lang w:val="en-US" w:eastAsia="zh-CN"/>
              </w:rPr>
              <w:t>Issue 1-2-17: Prefer to keep it open in this meeting.</w:t>
            </w:r>
          </w:p>
          <w:p w14:paraId="3474F617" w14:textId="77777777" w:rsidR="00B64BD2" w:rsidRDefault="003F0600" w:rsidP="00805BE8">
            <w:pPr>
              <w:spacing w:after="120"/>
              <w:rPr>
                <w:rFonts w:eastAsiaTheme="minorEastAsia"/>
                <w:color w:val="0070C0"/>
                <w:lang w:val="en-US" w:eastAsia="zh-CN"/>
              </w:rPr>
            </w:pPr>
            <w:r>
              <w:rPr>
                <w:rFonts w:eastAsiaTheme="minorEastAsia"/>
                <w:color w:val="0070C0"/>
                <w:lang w:val="en-US" w:eastAsia="zh-CN"/>
              </w:rPr>
              <w:t>I</w:t>
            </w:r>
            <w:r w:rsidR="00384C47">
              <w:rPr>
                <w:rFonts w:eastAsiaTheme="minorEastAsia"/>
                <w:color w:val="0070C0"/>
                <w:lang w:val="en-US" w:eastAsia="zh-CN"/>
              </w:rPr>
              <w:t xml:space="preserve">ssue </w:t>
            </w:r>
            <w:r w:rsidR="00D94CF4">
              <w:rPr>
                <w:rFonts w:eastAsiaTheme="minorEastAsia"/>
                <w:color w:val="0070C0"/>
                <w:lang w:val="en-US" w:eastAsia="zh-CN"/>
              </w:rPr>
              <w:t>1-3-2-2: We first need to agree on propagation condition and based on that we can agree on a timing offset to ensure that all paths are within CP.</w:t>
            </w:r>
          </w:p>
          <w:p w14:paraId="32D1F1D3" w14:textId="77777777" w:rsidR="00D94CF4" w:rsidRDefault="0013736E" w:rsidP="00805BE8">
            <w:pPr>
              <w:spacing w:after="120"/>
              <w:rPr>
                <w:rFonts w:eastAsiaTheme="minorEastAsia"/>
                <w:color w:val="0070C0"/>
                <w:lang w:val="en-US" w:eastAsia="zh-CN"/>
              </w:rPr>
            </w:pPr>
            <w:r>
              <w:rPr>
                <w:rFonts w:eastAsiaTheme="minorEastAsia"/>
                <w:color w:val="0070C0"/>
                <w:lang w:val="en-US" w:eastAsia="zh-CN"/>
              </w:rPr>
              <w:t>Issue 1-3-2-3: Ok with Option 1.</w:t>
            </w:r>
          </w:p>
          <w:p w14:paraId="23235477" w14:textId="363FE174" w:rsidR="002220D7" w:rsidRDefault="002220D7" w:rsidP="00805BE8">
            <w:pPr>
              <w:spacing w:after="120"/>
              <w:rPr>
                <w:rFonts w:eastAsiaTheme="minorEastAsia"/>
                <w:color w:val="0070C0"/>
                <w:lang w:val="en-US" w:eastAsia="zh-CN"/>
              </w:rPr>
            </w:pPr>
            <w:r>
              <w:rPr>
                <w:rFonts w:eastAsiaTheme="minorEastAsia"/>
                <w:color w:val="0070C0"/>
                <w:lang w:val="en-US" w:eastAsia="zh-CN"/>
              </w:rPr>
              <w:t>Issue 1-3-2-4: Same a</w:t>
            </w:r>
            <w:r w:rsidR="00012867">
              <w:rPr>
                <w:rFonts w:eastAsiaTheme="minorEastAsia"/>
                <w:color w:val="0070C0"/>
                <w:lang w:val="en-US" w:eastAsia="zh-CN"/>
              </w:rPr>
              <w:t>s</w:t>
            </w:r>
            <w:r>
              <w:rPr>
                <w:rFonts w:eastAsiaTheme="minorEastAsia"/>
                <w:color w:val="0070C0"/>
                <w:lang w:val="en-US" w:eastAsia="zh-CN"/>
              </w:rPr>
              <w:t xml:space="preserve"> Issue </w:t>
            </w:r>
            <w:r w:rsidR="00012867">
              <w:rPr>
                <w:rFonts w:eastAsiaTheme="minorEastAsia"/>
                <w:color w:val="0070C0"/>
                <w:lang w:val="en-US" w:eastAsia="zh-CN"/>
              </w:rPr>
              <w:t xml:space="preserve">1-2-14. We prefer both in the test setup </w:t>
            </w:r>
            <w:r w:rsidR="00750AE1">
              <w:rPr>
                <w:rFonts w:eastAsiaTheme="minorEastAsia"/>
                <w:color w:val="0070C0"/>
                <w:lang w:val="en-US" w:eastAsia="zh-CN"/>
              </w:rPr>
              <w:t>and use one of them based on UE capability.</w:t>
            </w:r>
          </w:p>
          <w:p w14:paraId="4BB8F562" w14:textId="7890E05C" w:rsidR="00750AE1" w:rsidRDefault="00B26C36" w:rsidP="00805BE8">
            <w:pPr>
              <w:spacing w:after="120"/>
              <w:rPr>
                <w:rFonts w:eastAsiaTheme="minorEastAsia"/>
                <w:color w:val="0070C0"/>
                <w:lang w:val="en-US" w:eastAsia="zh-CN"/>
              </w:rPr>
            </w:pPr>
            <w:r>
              <w:rPr>
                <w:rFonts w:eastAsiaTheme="minorEastAsia"/>
                <w:color w:val="0070C0"/>
                <w:lang w:val="en-US" w:eastAsia="zh-CN"/>
              </w:rPr>
              <w:t xml:space="preserve">Issue 1-3-2-5: This is a combination of issues previously discussed. So, it should </w:t>
            </w:r>
            <w:r w:rsidR="003428BA">
              <w:rPr>
                <w:rFonts w:eastAsiaTheme="minorEastAsia"/>
                <w:color w:val="0070C0"/>
                <w:lang w:val="en-US" w:eastAsia="zh-CN"/>
              </w:rPr>
              <w:t>be kept open</w:t>
            </w:r>
            <w:r>
              <w:rPr>
                <w:rFonts w:eastAsiaTheme="minorEastAsia"/>
                <w:color w:val="0070C0"/>
                <w:lang w:val="en-US" w:eastAsia="zh-CN"/>
              </w:rPr>
              <w:t xml:space="preserve"> until other parameters are finalized.</w:t>
            </w:r>
          </w:p>
          <w:p w14:paraId="0D7072C5" w14:textId="64A65207" w:rsidR="00B26C36" w:rsidRDefault="006D704F" w:rsidP="00805BE8">
            <w:pPr>
              <w:spacing w:after="120"/>
              <w:rPr>
                <w:rFonts w:eastAsiaTheme="minorEastAsia"/>
                <w:color w:val="0070C0"/>
                <w:lang w:val="en-US" w:eastAsia="zh-CN"/>
              </w:rPr>
            </w:pPr>
            <w:r>
              <w:rPr>
                <w:rFonts w:eastAsiaTheme="minorEastAsia"/>
                <w:color w:val="0070C0"/>
                <w:lang w:val="en-US" w:eastAsia="zh-CN"/>
              </w:rPr>
              <w:t>Issue 1-3-3: It should be discussed if we agree to define it.</w:t>
            </w:r>
          </w:p>
          <w:p w14:paraId="5BA5CFA0" w14:textId="31032B3E" w:rsidR="006D704F" w:rsidRDefault="0084761C" w:rsidP="00805BE8">
            <w:pPr>
              <w:spacing w:after="120"/>
              <w:rPr>
                <w:rFonts w:eastAsiaTheme="minorEastAsia"/>
                <w:color w:val="0070C0"/>
                <w:lang w:val="en-US" w:eastAsia="zh-CN"/>
              </w:rPr>
            </w:pPr>
            <w:r>
              <w:rPr>
                <w:rFonts w:eastAsiaTheme="minorEastAsia"/>
                <w:color w:val="0070C0"/>
                <w:lang w:val="en-US" w:eastAsia="zh-CN"/>
              </w:rPr>
              <w:t>Issue 1-4-3-1:</w:t>
            </w:r>
            <w:r w:rsidR="00C4051A">
              <w:rPr>
                <w:rFonts w:eastAsiaTheme="minorEastAsia"/>
                <w:color w:val="0070C0"/>
                <w:lang w:val="en-US" w:eastAsia="zh-CN"/>
              </w:rPr>
              <w:t xml:space="preserve"> Ok with Option 1.</w:t>
            </w:r>
          </w:p>
          <w:p w14:paraId="619EC5AF" w14:textId="0E35CAA2" w:rsidR="00C4051A" w:rsidRDefault="00C4051A" w:rsidP="00805BE8">
            <w:pPr>
              <w:spacing w:after="120"/>
              <w:rPr>
                <w:rFonts w:eastAsiaTheme="minorEastAsia"/>
                <w:color w:val="0070C0"/>
                <w:lang w:val="en-US" w:eastAsia="zh-CN"/>
              </w:rPr>
            </w:pPr>
            <w:r>
              <w:rPr>
                <w:rFonts w:eastAsiaTheme="minorEastAsia"/>
                <w:color w:val="0070C0"/>
                <w:lang w:val="en-US" w:eastAsia="zh-CN"/>
              </w:rPr>
              <w:t>Issue 1-4-3-2: Ok with Option 1.</w:t>
            </w:r>
          </w:p>
          <w:p w14:paraId="40AB671E" w14:textId="3B93F6E7" w:rsidR="00C4051A" w:rsidRDefault="00C4051A" w:rsidP="00805BE8">
            <w:pPr>
              <w:spacing w:after="120"/>
              <w:rPr>
                <w:rFonts w:eastAsiaTheme="minorEastAsia"/>
                <w:color w:val="0070C0"/>
                <w:lang w:val="en-US" w:eastAsia="zh-CN"/>
              </w:rPr>
            </w:pPr>
            <w:r>
              <w:rPr>
                <w:rFonts w:eastAsiaTheme="minorEastAsia"/>
                <w:color w:val="0070C0"/>
                <w:lang w:val="en-US" w:eastAsia="zh-CN"/>
              </w:rPr>
              <w:t xml:space="preserve">Issue 1-4-3-3: </w:t>
            </w:r>
            <w:r w:rsidR="00E97C30">
              <w:rPr>
                <w:rFonts w:eastAsiaTheme="minorEastAsia"/>
                <w:color w:val="0070C0"/>
                <w:lang w:val="en-US" w:eastAsia="zh-CN"/>
              </w:rPr>
              <w:t xml:space="preserve">As mentioned in Issue 1-2-1, we prefer not to define the test for FR2. </w:t>
            </w:r>
            <w:r w:rsidR="002328A2">
              <w:rPr>
                <w:rFonts w:eastAsiaTheme="minorEastAsia"/>
                <w:color w:val="0070C0"/>
                <w:lang w:val="en-US" w:eastAsia="zh-CN"/>
              </w:rPr>
              <w:t>We are ok with frequency offsets for FR1.</w:t>
            </w:r>
          </w:p>
          <w:p w14:paraId="3673BD08" w14:textId="4F8A2C06" w:rsidR="002328A2" w:rsidRDefault="002328A2" w:rsidP="00805BE8">
            <w:pPr>
              <w:spacing w:after="120"/>
              <w:rPr>
                <w:rFonts w:eastAsiaTheme="minorEastAsia"/>
                <w:color w:val="0070C0"/>
                <w:lang w:val="en-US" w:eastAsia="zh-CN"/>
              </w:rPr>
            </w:pPr>
            <w:r>
              <w:rPr>
                <w:rFonts w:eastAsiaTheme="minorEastAsia"/>
                <w:color w:val="0070C0"/>
                <w:lang w:val="en-US" w:eastAsia="zh-CN"/>
              </w:rPr>
              <w:t>Issue 1-4-3-4: Ok with Option 1.</w:t>
            </w:r>
          </w:p>
          <w:p w14:paraId="5E66BE4E" w14:textId="77777777" w:rsidR="00012867" w:rsidRDefault="00353665" w:rsidP="00805BE8">
            <w:pPr>
              <w:spacing w:after="120"/>
              <w:rPr>
                <w:rFonts w:eastAsiaTheme="minorEastAsia"/>
                <w:color w:val="0070C0"/>
                <w:lang w:val="en-US" w:eastAsia="zh-CN"/>
              </w:rPr>
            </w:pPr>
            <w:r>
              <w:rPr>
                <w:rFonts w:eastAsiaTheme="minorEastAsia"/>
                <w:color w:val="0070C0"/>
                <w:lang w:val="en-US" w:eastAsia="zh-CN"/>
              </w:rPr>
              <w:t xml:space="preserve">Issue 1-5-1: As mentioned in our paper, </w:t>
            </w:r>
            <w:r w:rsidR="0054562E">
              <w:rPr>
                <w:rFonts w:eastAsiaTheme="minorEastAsia"/>
                <w:color w:val="0070C0"/>
                <w:lang w:val="en-US" w:eastAsia="zh-CN"/>
              </w:rPr>
              <w:t>we are not covering anything new with URLLC schemes and we prefer not to define the additional requirements.</w:t>
            </w:r>
          </w:p>
          <w:p w14:paraId="34AE5CA2" w14:textId="493FAF17" w:rsidR="00604BF2" w:rsidRDefault="00604BF2" w:rsidP="00805BE8">
            <w:pPr>
              <w:spacing w:after="120"/>
              <w:rPr>
                <w:rFonts w:eastAsiaTheme="minorEastAsia"/>
                <w:color w:val="0070C0"/>
                <w:lang w:val="en-US" w:eastAsia="zh-CN"/>
              </w:rPr>
            </w:pPr>
            <w:r>
              <w:rPr>
                <w:rFonts w:eastAsiaTheme="minorEastAsia"/>
                <w:color w:val="0070C0"/>
                <w:lang w:val="en-US" w:eastAsia="zh-CN"/>
              </w:rPr>
              <w:t>Issue 1-6-1: Support Option 1.</w:t>
            </w:r>
          </w:p>
        </w:tc>
      </w:tr>
      <w:tr w:rsidR="002A589F" w14:paraId="10C87299" w14:textId="77777777" w:rsidTr="008A60D2">
        <w:tc>
          <w:tcPr>
            <w:tcW w:w="1237" w:type="dxa"/>
          </w:tcPr>
          <w:p w14:paraId="62CABEBB" w14:textId="04D9F6DD" w:rsidR="002A589F" w:rsidRPr="008B28F4" w:rsidRDefault="002A589F" w:rsidP="00805BE8">
            <w:pPr>
              <w:spacing w:after="120"/>
              <w:rPr>
                <w:color w:val="0070C0"/>
                <w:lang w:val="en-US" w:eastAsia="ja-JP"/>
              </w:rPr>
            </w:pPr>
            <w:r>
              <w:rPr>
                <w:rFonts w:hint="eastAsia"/>
                <w:color w:val="0070C0"/>
                <w:lang w:val="en-US" w:eastAsia="ja-JP"/>
              </w:rPr>
              <w:t>docomo</w:t>
            </w:r>
          </w:p>
        </w:tc>
        <w:tc>
          <w:tcPr>
            <w:tcW w:w="8394" w:type="dxa"/>
          </w:tcPr>
          <w:p w14:paraId="1704088B" w14:textId="2E985581" w:rsidR="002A589F" w:rsidRPr="008B28F4" w:rsidRDefault="002A589F">
            <w:pPr>
              <w:spacing w:after="120"/>
              <w:rPr>
                <w:color w:val="0070C0"/>
                <w:lang w:val="en-US" w:eastAsia="ja-JP"/>
              </w:rPr>
            </w:pPr>
            <w:r>
              <w:rPr>
                <w:rFonts w:hint="eastAsia"/>
                <w:color w:val="0070C0"/>
                <w:lang w:val="en-US" w:eastAsia="ja-JP"/>
              </w:rPr>
              <w:t xml:space="preserve">Issue 1-6-1: </w:t>
            </w:r>
            <w:r w:rsidRPr="002A589F">
              <w:rPr>
                <w:color w:val="0070C0"/>
                <w:lang w:val="en-US" w:eastAsia="ja-JP"/>
              </w:rPr>
              <w:t>We should introduce the Rel.16 DMRS requirement to ensure that the UE can properly receive the Rel.16 DMRS sequence with CDM group 2 or 3.</w:t>
            </w:r>
            <w:r>
              <w:rPr>
                <w:color w:val="0070C0"/>
                <w:lang w:val="en-US" w:eastAsia="ja-JP"/>
              </w:rPr>
              <w:t xml:space="preserve"> </w:t>
            </w:r>
            <w:r w:rsidRPr="002A589F">
              <w:rPr>
                <w:color w:val="0070C0"/>
                <w:lang w:val="en-US" w:eastAsia="ja-JP"/>
              </w:rPr>
              <w:t>The purpose of this requirement is</w:t>
            </w:r>
            <w:r>
              <w:rPr>
                <w:color w:val="0070C0"/>
                <w:lang w:val="en-US" w:eastAsia="ja-JP"/>
              </w:rPr>
              <w:t xml:space="preserve"> </w:t>
            </w:r>
            <w:r w:rsidRPr="002A589F">
              <w:rPr>
                <w:color w:val="0070C0"/>
                <w:lang w:val="en-US" w:eastAsia="ja-JP"/>
              </w:rPr>
              <w:t>functionality confirmation.</w:t>
            </w:r>
          </w:p>
        </w:tc>
      </w:tr>
      <w:tr w:rsidR="008A60D2" w14:paraId="62D332B2" w14:textId="77777777" w:rsidTr="008A60D2">
        <w:tc>
          <w:tcPr>
            <w:tcW w:w="1237" w:type="dxa"/>
          </w:tcPr>
          <w:p w14:paraId="2E53F3C4" w14:textId="40F1990A" w:rsidR="008A60D2" w:rsidRDefault="008A60D2" w:rsidP="008A60D2">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4" w:type="dxa"/>
          </w:tcPr>
          <w:p w14:paraId="0F88E662"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1-1-1: </w:t>
            </w:r>
            <w:r w:rsidRPr="00525146">
              <w:rPr>
                <w:rFonts w:eastAsiaTheme="minorEastAsia"/>
                <w:color w:val="0070C0"/>
                <w:lang w:val="en-US" w:eastAsia="zh-CN"/>
              </w:rPr>
              <w:t>As captured by the moderator, Rel-15 mutli-TRP transmission schemes are not</w:t>
            </w:r>
            <w:r>
              <w:rPr>
                <w:rFonts w:eastAsiaTheme="minorEastAsia"/>
                <w:color w:val="0070C0"/>
                <w:lang w:val="en-US" w:eastAsia="zh-CN"/>
              </w:rPr>
              <w:t xml:space="preserve"> covered in the scope of Rel-16 eMIMO. Meanwhile, considering the heavy workload for defining plenty of prioritized test cases within the Rel-16 eMIMO scope, we would prefer not to consider Rel-15 multi-TRP transmission schemes at this stage.</w:t>
            </w:r>
          </w:p>
          <w:p w14:paraId="11FAF799"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1-2-1</w:t>
            </w:r>
            <w:r>
              <w:rPr>
                <w:rFonts w:eastAsiaTheme="minorEastAsia" w:hint="eastAsia"/>
                <w:color w:val="0070C0"/>
                <w:lang w:val="en-US" w:eastAsia="zh-CN"/>
              </w:rPr>
              <w:t>:</w:t>
            </w:r>
            <w:r>
              <w:rPr>
                <w:rFonts w:eastAsiaTheme="minorEastAsia"/>
                <w:color w:val="0070C0"/>
                <w:lang w:val="en-US" w:eastAsia="zh-CN"/>
              </w:rPr>
              <w:t xml:space="preserve"> FR1, only cover the scenarios with simultaneous reception from multi-TRP in this Rel-16 eMIMO WI. As commented by Samsung, non-simultaneous reception from multi-TRP belongs to Rel-15 features; FR2: Considering the RF and RRM core requirements restriction to only support single Rx beam for UE, it is not practical to use FR2 for multi-TRP transmission.</w:t>
            </w:r>
          </w:p>
          <w:p w14:paraId="63F972AF"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 Considering single-DCI is mainly enhanced for ideal backhaul that is similar with LTE CoMP with very limited performance gain and limited application, we prefer to focus on multi-DCI based multi-TRP transmission requirements</w:t>
            </w:r>
          </w:p>
          <w:p w14:paraId="73B19610"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1-2-7: Fine for Option 1.</w:t>
            </w:r>
          </w:p>
          <w:p w14:paraId="7ED6D2A1"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1-2-8: Timing offset: generally we think that RAN4 should ensure the timing offset within the CP and scale it as per the supported SCS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oMath>
            <w:r>
              <w:rPr>
                <w:rFonts w:eastAsiaTheme="minorEastAsia"/>
                <w:color w:val="0070C0"/>
                <w:lang w:val="en-US" w:eastAsia="zh-CN"/>
              </w:rPr>
              <w:t>. LTE CoMP define performance requirements with minus timing offset, it is because there is primary and secondary TRP differentiation, but NR eMIMO has no such limitation, so only consider positive timing offset is enough. We can follow LTE to use 2us TO for 15kHz and scale it to 1us for 30kHz SCS.</w:t>
            </w:r>
          </w:p>
          <w:p w14:paraId="125B5D35"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 xml:space="preserve">Issue 1-2-9: Frequency offset: also we can follow LTE to use 200Hz for 15kHz and scale it by SCS to 400Hz for 30kHz SCS. </w:t>
            </w:r>
          </w:p>
          <w:p w14:paraId="56137153"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1-2-12: Fine to Option 1.</w:t>
            </w:r>
          </w:p>
          <w:p w14:paraId="42EF6A66"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1-2-13: Option 1 is the assumption during RAN1 discussion to avoid UE processing complexity.</w:t>
            </w:r>
          </w:p>
          <w:p w14:paraId="75D19E72"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-2-14: Whether to use separate or joint HARQ-ACK feedback mode in the test setup should base on UE capability and should not limit it.</w:t>
            </w:r>
          </w:p>
          <w:p w14:paraId="05B881FD"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-2-15: We are fine to further discuss it the specific number of HARQ process, but we need to agree on the TDD pattern to be used, we prefer to use DDDSU for FR1 TDD 15kHz SCS and 7DS2U for FR1 TDD 30kHz SCS that are the default TDD patterns for NR Rel-15 performance requirements.</w:t>
            </w:r>
          </w:p>
          <w:p w14:paraId="125F8315"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1-2-16: We do not think that it is necessary to verify the CRS rate matching in the multi-TRP requirements.</w:t>
            </w:r>
          </w:p>
          <w:p w14:paraId="75346AA2"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1-2-17: To ensure the performance gain, it is natural to use different scrambling sequences for PDSCH scheduled by different DCIs</w:t>
            </w:r>
          </w:p>
          <w:p w14:paraId="76EBB6EB"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1-3-2-1: Option 3 is Ok for us.</w:t>
            </w:r>
          </w:p>
          <w:p w14:paraId="4BD54F21"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1-3-2-2: Fine to Option 1 for FR1 part.</w:t>
            </w:r>
          </w:p>
          <w:p w14:paraId="51498545"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1-3-2-3: To follow LTE, we can use 200Hz for 15kHz SCS and 400Hz for 30kHz SCS</w:t>
            </w:r>
          </w:p>
          <w:p w14:paraId="0C8A9192"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1-3-2-4: Depends on UE capability to use either separate or joint HARQ-ACK feedback mode.</w:t>
            </w:r>
          </w:p>
          <w:p w14:paraId="3AFF37ED"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1-3-2-5: We try to list and summarize all necessary test parameters for discussion.</w:t>
            </w:r>
          </w:p>
          <w:p w14:paraId="6C11472D"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1-3-3: All related discussion should be postponed after we agree on introduce partial-overlapping scheduling</w:t>
            </w:r>
          </w:p>
          <w:p w14:paraId="6DE47F82"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Sub-topic 1-4: We should focus on multi-DCI discussion firstly.</w:t>
            </w:r>
          </w:p>
          <w:p w14:paraId="71FC894C"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Sub-topic 1-5</w:t>
            </w:r>
            <w:r>
              <w:rPr>
                <w:rFonts w:eastAsiaTheme="minorEastAsia" w:hint="eastAsia"/>
                <w:color w:val="0070C0"/>
                <w:lang w:val="en-US" w:eastAsia="zh-CN"/>
              </w:rPr>
              <w:t>:</w:t>
            </w:r>
            <w:r>
              <w:rPr>
                <w:rFonts w:eastAsiaTheme="minorEastAsia"/>
                <w:color w:val="0070C0"/>
                <w:lang w:val="en-US" w:eastAsia="zh-CN"/>
              </w:rPr>
              <w:t xml:space="preserve"> We do not think that it is necessary to define URLLC multi-TRP transmission related performance requirements. </w:t>
            </w:r>
          </w:p>
          <w:p w14:paraId="002C182F"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Scheme 1a is same as single-DCI based multi-TRP transmission as discussed above;</w:t>
            </w:r>
          </w:p>
          <w:p w14:paraId="36A86205"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Scheme 2a/2b is single-DCI based non-overlapping multi-TRP transmission, we agreed to define performance requirements for multi-DCI based non-overlapping multi-TRP transmission, it is not necessary to additionally define requirements for 2a/2b;</w:t>
            </w:r>
          </w:p>
          <w:p w14:paraId="74C53454"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Scheme 3/4: it is mini-slot or slot based repetition that are covered in the current URLLC performance WI discussion.</w:t>
            </w:r>
          </w:p>
          <w:p w14:paraId="4C7572ED"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1-6-1: Based on the simulation results from company, no performance difference between Rel-15 and Rel-16 DMRS sequence without changing other test parameters, it is not necessary to verify it.</w:t>
            </w:r>
          </w:p>
          <w:p w14:paraId="65BB7061" w14:textId="50C6C40A" w:rsidR="008A60D2" w:rsidRDefault="008A60D2" w:rsidP="008A60D2">
            <w:pPr>
              <w:spacing w:after="120"/>
              <w:rPr>
                <w:color w:val="0070C0"/>
                <w:lang w:val="en-US" w:eastAsia="ja-JP"/>
              </w:rPr>
            </w:pPr>
            <w:r>
              <w:rPr>
                <w:rFonts w:eastAsiaTheme="minorEastAsia"/>
                <w:color w:val="0070C0"/>
                <w:lang w:val="en-US" w:eastAsia="zh-CN"/>
              </w:rPr>
              <w:t>Issue 1-6-2: Follow the previous agreements.</w:t>
            </w:r>
          </w:p>
        </w:tc>
      </w:tr>
      <w:tr w:rsidR="00236435" w14:paraId="1079B8BD" w14:textId="77777777" w:rsidTr="008A60D2">
        <w:tc>
          <w:tcPr>
            <w:tcW w:w="1237" w:type="dxa"/>
          </w:tcPr>
          <w:p w14:paraId="0A2CBC57" w14:textId="147B3D25" w:rsidR="00236435" w:rsidRDefault="00236435" w:rsidP="008A60D2">
            <w:pPr>
              <w:spacing w:after="120"/>
              <w:rPr>
                <w:rFonts w:eastAsiaTheme="minorEastAsia"/>
                <w:color w:val="0070C0"/>
                <w:lang w:val="en-US" w:eastAsia="zh-CN"/>
              </w:rPr>
            </w:pPr>
            <w:r>
              <w:rPr>
                <w:rFonts w:eastAsiaTheme="minorEastAsia"/>
                <w:color w:val="0070C0"/>
                <w:lang w:val="en-US" w:eastAsia="zh-CN"/>
              </w:rPr>
              <w:t>Intel</w:t>
            </w:r>
          </w:p>
        </w:tc>
        <w:tc>
          <w:tcPr>
            <w:tcW w:w="8394" w:type="dxa"/>
          </w:tcPr>
          <w:p w14:paraId="2BDF4BC1" w14:textId="77777777" w:rsidR="00236435" w:rsidRDefault="00236435" w:rsidP="00236435">
            <w:pPr>
              <w:rPr>
                <w:b/>
                <w:color w:val="0070C0"/>
                <w:u w:val="single"/>
                <w:lang w:eastAsia="ko-KR"/>
              </w:rPr>
            </w:pPr>
            <w:r>
              <w:rPr>
                <w:b/>
                <w:color w:val="0070C0"/>
                <w:u w:val="single"/>
                <w:lang w:eastAsia="ko-KR"/>
              </w:rPr>
              <w:t>Issue 1-1-1: Whether to cover the Rel-15 Multi-TRP transmission schemes into the scope of Rel-16 eMIMO WI</w:t>
            </w:r>
          </w:p>
          <w:p w14:paraId="306A0268" w14:textId="77777777" w:rsidR="00236435" w:rsidRPr="00AD3551" w:rsidRDefault="00236435" w:rsidP="00236435">
            <w:pPr>
              <w:rPr>
                <w:bCs/>
                <w:color w:val="0070C0"/>
                <w:lang w:eastAsia="ko-KR"/>
              </w:rPr>
            </w:pPr>
            <w:r w:rsidRPr="00AD3551">
              <w:rPr>
                <w:bCs/>
                <w:color w:val="0070C0"/>
                <w:lang w:eastAsia="ko-KR"/>
              </w:rPr>
              <w:t>Considering LTE CoMP</w:t>
            </w:r>
            <w:r>
              <w:rPr>
                <w:bCs/>
                <w:color w:val="0070C0"/>
                <w:lang w:eastAsia="ko-KR"/>
              </w:rPr>
              <w:t>,</w:t>
            </w:r>
            <w:r w:rsidRPr="00AD3551">
              <w:rPr>
                <w:bCs/>
                <w:color w:val="0070C0"/>
                <w:lang w:eastAsia="ko-KR"/>
              </w:rPr>
              <w:t xml:space="preserve"> at least we have requirements for DPS scheme which is also supported in NR. </w:t>
            </w:r>
            <w:r>
              <w:rPr>
                <w:bCs/>
                <w:color w:val="0070C0"/>
                <w:lang w:eastAsia="ko-KR"/>
              </w:rPr>
              <w:t xml:space="preserve">Same time due to lack of time RAN4 have not been discussed this scheme in Rel-15 WI. Considering that there is a lot of features in Rel-16 we suggest to first of all focus on them, and then if time allows  - discuss Rel-15 schemes.  </w:t>
            </w:r>
          </w:p>
          <w:p w14:paraId="6DEB1AB5"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 Test scenario of PDSCH requirement with Multi-TRP/Panel</w:t>
            </w:r>
          </w:p>
          <w:p w14:paraId="6F6C842B" w14:textId="77777777" w:rsidR="00236435" w:rsidRDefault="00236435" w:rsidP="00236435">
            <w:pPr>
              <w:spacing w:after="120"/>
              <w:rPr>
                <w:rFonts w:eastAsiaTheme="minorEastAsia"/>
                <w:color w:val="0070C0"/>
                <w:lang w:eastAsia="zh-CN"/>
              </w:rPr>
            </w:pPr>
            <w:r>
              <w:rPr>
                <w:rFonts w:eastAsiaTheme="minorEastAsia"/>
                <w:color w:val="0070C0"/>
                <w:lang w:eastAsia="zh-CN"/>
              </w:rPr>
              <w:t xml:space="preserve">URLLC Repetition schemes 3 and 4 assume non-simultaneous reception. These schemes were mainly introduced for FR2 single panel UE which cannot support simultaneous reception with single Rx beam. Also, they can be considered for FR1 non-simultaneous reception. In result, RAN4 cannot ignore non-simultaneous reception scenario for both FR1 and FR2 since transmission scheme captured in WID supports it.  </w:t>
            </w:r>
          </w:p>
          <w:p w14:paraId="31174D8C" w14:textId="77777777" w:rsidR="00236435" w:rsidRDefault="00236435" w:rsidP="00236435">
            <w:pPr>
              <w:spacing w:after="120"/>
              <w:rPr>
                <w:rFonts w:eastAsiaTheme="minorEastAsia"/>
                <w:color w:val="0070C0"/>
                <w:lang w:eastAsia="zh-CN"/>
              </w:rPr>
            </w:pPr>
            <w:r w:rsidRPr="00CD137A">
              <w:rPr>
                <w:rFonts w:eastAsiaTheme="minorEastAsia"/>
                <w:color w:val="0070C0"/>
                <w:lang w:eastAsia="zh-CN"/>
              </w:rPr>
              <w:t>The support of several independent RX beams will have impact on the RF and RRM core requirements and cannot be considered in Rel-16 timelines</w:t>
            </w:r>
            <w:r>
              <w:rPr>
                <w:rFonts w:eastAsiaTheme="minorEastAsia"/>
                <w:color w:val="0070C0"/>
                <w:lang w:eastAsia="zh-CN"/>
              </w:rPr>
              <w:t xml:space="preserve"> as mentioned by other companies. </w:t>
            </w:r>
          </w:p>
          <w:p w14:paraId="6606CB4C" w14:textId="77777777" w:rsidR="00236435" w:rsidRDefault="00236435" w:rsidP="00236435">
            <w:pPr>
              <w:spacing w:after="120"/>
              <w:rPr>
                <w:rFonts w:eastAsiaTheme="minorEastAsia"/>
                <w:color w:val="0070C0"/>
                <w:lang w:eastAsia="zh-CN"/>
              </w:rPr>
            </w:pPr>
            <w:r>
              <w:rPr>
                <w:rFonts w:eastAsiaTheme="minorEastAsia"/>
                <w:color w:val="0070C0"/>
                <w:lang w:eastAsia="zh-CN"/>
              </w:rPr>
              <w:t>Prefer Option 1.</w:t>
            </w:r>
          </w:p>
          <w:p w14:paraId="2DB221D7" w14:textId="77777777" w:rsidR="00236435" w:rsidRPr="00805BE8"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2-2: test case design for PDSCH with multi-DCI and single-DCI (If scheduling by single-DCI is agreed)</w:t>
            </w:r>
          </w:p>
          <w:p w14:paraId="25C8F8EB" w14:textId="77777777" w:rsidR="00236435" w:rsidRDefault="00236435" w:rsidP="00236435">
            <w:pPr>
              <w:spacing w:after="120"/>
              <w:rPr>
                <w:rFonts w:eastAsiaTheme="minorEastAsia"/>
                <w:color w:val="0070C0"/>
                <w:lang w:eastAsia="zh-CN"/>
              </w:rPr>
            </w:pPr>
            <w:r>
              <w:rPr>
                <w:rFonts w:eastAsiaTheme="minorEastAsia"/>
                <w:color w:val="0070C0"/>
                <w:lang w:eastAsia="zh-CN"/>
              </w:rPr>
              <w:t>Agree with Option 1.</w:t>
            </w:r>
          </w:p>
          <w:p w14:paraId="2A02119C"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2-3: Define PDSCH requirement for FR1 or FR2</w:t>
            </w:r>
          </w:p>
          <w:p w14:paraId="2C6A5707" w14:textId="77777777" w:rsidR="00236435" w:rsidRDefault="00236435" w:rsidP="00236435">
            <w:pPr>
              <w:spacing w:after="120"/>
              <w:rPr>
                <w:rFonts w:eastAsiaTheme="minorEastAsia"/>
                <w:color w:val="0070C0"/>
                <w:lang w:eastAsia="zh-CN"/>
              </w:rPr>
            </w:pPr>
            <w:r w:rsidRPr="00695C04">
              <w:rPr>
                <w:rFonts w:eastAsiaTheme="minorEastAsia"/>
                <w:color w:val="0070C0"/>
                <w:lang w:eastAsia="zh-CN"/>
              </w:rPr>
              <w:t>RAN4 should consider both FR1 and FR2. As we mentioned in Issue 1-2-1, we can consider multi TRP operation in FR2 with non-simultaneous reception. URLLC transmission scheme 3 and 4 can be operated with single panel UE assuming single Rx beam per each TRP.</w:t>
            </w:r>
            <w:r>
              <w:rPr>
                <w:rFonts w:eastAsiaTheme="minorEastAsia"/>
                <w:color w:val="0070C0"/>
                <w:lang w:eastAsia="zh-CN"/>
              </w:rPr>
              <w:t xml:space="preserve"> Prefer Option 1.</w:t>
            </w:r>
          </w:p>
          <w:p w14:paraId="06997AB8" w14:textId="77777777" w:rsidR="00236435" w:rsidRPr="00805BE8" w:rsidRDefault="00236435" w:rsidP="00236435">
            <w:pPr>
              <w:rPr>
                <w:b/>
                <w:color w:val="0070C0"/>
                <w:u w:val="single"/>
                <w:lang w:eastAsia="ko-KR"/>
              </w:rPr>
            </w:pPr>
            <w:r>
              <w:rPr>
                <w:b/>
                <w:color w:val="0070C0"/>
                <w:u w:val="single"/>
                <w:lang w:eastAsia="ko-KR"/>
              </w:rPr>
              <w:t>Issue 1-2-4: SCS and BW</w:t>
            </w:r>
          </w:p>
          <w:p w14:paraId="490589C8" w14:textId="77777777" w:rsidR="00236435" w:rsidRDefault="00236435" w:rsidP="00236435">
            <w:pPr>
              <w:spacing w:after="120"/>
              <w:rPr>
                <w:rFonts w:eastAsiaTheme="minorEastAsia"/>
                <w:color w:val="0070C0"/>
                <w:lang w:eastAsia="zh-CN"/>
              </w:rPr>
            </w:pPr>
            <w:r>
              <w:rPr>
                <w:rFonts w:eastAsiaTheme="minorEastAsia"/>
                <w:color w:val="0070C0"/>
                <w:lang w:eastAsia="zh-CN"/>
              </w:rPr>
              <w:t>Agree with Option 1 to reuse Rel-15 assumptions.</w:t>
            </w:r>
          </w:p>
          <w:p w14:paraId="7483AC8C"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2-5: Number of Rx beam direction (FR2 only)</w:t>
            </w:r>
          </w:p>
          <w:p w14:paraId="7A7F7077" w14:textId="77777777" w:rsidR="00236435" w:rsidRDefault="00236435" w:rsidP="00236435">
            <w:pPr>
              <w:spacing w:after="120"/>
              <w:rPr>
                <w:rFonts w:eastAsiaTheme="minorEastAsia"/>
                <w:color w:val="0070C0"/>
                <w:lang w:eastAsia="zh-CN"/>
              </w:rPr>
            </w:pPr>
            <w:r>
              <w:rPr>
                <w:rFonts w:eastAsiaTheme="minorEastAsia"/>
                <w:color w:val="0070C0"/>
                <w:lang w:eastAsia="zh-CN"/>
              </w:rPr>
              <w:t>Same as 1-2-1. Current core requirements do not cover simultaneous reception of different Rx beams. No need to discuss this scenario for performance requirements definition in Rel-16. Prefer Option 1.</w:t>
            </w:r>
          </w:p>
          <w:p w14:paraId="060A7DF2"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2-6: TCI state configuration and QCI-info</w:t>
            </w:r>
          </w:p>
          <w:p w14:paraId="5B8E5201" w14:textId="77777777" w:rsidR="00236435" w:rsidRDefault="00236435" w:rsidP="00236435">
            <w:pPr>
              <w:spacing w:after="120"/>
              <w:rPr>
                <w:rFonts w:eastAsiaTheme="minorEastAsia"/>
                <w:color w:val="0070C0"/>
                <w:lang w:eastAsia="zh-CN"/>
              </w:rPr>
            </w:pPr>
            <w:r>
              <w:rPr>
                <w:rFonts w:eastAsiaTheme="minorEastAsia"/>
                <w:color w:val="0070C0"/>
                <w:lang w:eastAsia="zh-CN"/>
              </w:rPr>
              <w:t>At least agree for FR1 configuration. Prefer keep it open for FR2.</w:t>
            </w:r>
          </w:p>
          <w:p w14:paraId="7DECC6D4" w14:textId="77777777" w:rsidR="00236435" w:rsidRPr="00805BE8"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 xml:space="preserve">2-7: Test case design for assumption of UE receiver implementation </w:t>
            </w:r>
          </w:p>
          <w:p w14:paraId="7F94A461" w14:textId="77777777" w:rsidR="00236435" w:rsidRDefault="00236435" w:rsidP="00236435">
            <w:pPr>
              <w:spacing w:after="120"/>
              <w:rPr>
                <w:rFonts w:eastAsiaTheme="minorEastAsia"/>
                <w:color w:val="0070C0"/>
                <w:lang w:eastAsia="zh-CN"/>
              </w:rPr>
            </w:pPr>
            <w:r>
              <w:rPr>
                <w:rFonts w:eastAsiaTheme="minorEastAsia"/>
                <w:color w:val="0070C0"/>
                <w:lang w:eastAsia="zh-CN"/>
              </w:rPr>
              <w:t xml:space="preserve">Agree with option 1. </w:t>
            </w:r>
          </w:p>
          <w:p w14:paraId="047316B3" w14:textId="77777777" w:rsidR="00236435" w:rsidRDefault="00236435" w:rsidP="00236435">
            <w:pPr>
              <w:spacing w:after="120"/>
              <w:rPr>
                <w:b/>
                <w:color w:val="0070C0"/>
                <w:u w:val="single"/>
                <w:lang w:eastAsia="ko-KR"/>
              </w:rPr>
            </w:pPr>
            <w:r w:rsidRPr="00FA5EB5">
              <w:rPr>
                <w:b/>
                <w:color w:val="0070C0"/>
                <w:u w:val="single"/>
                <w:lang w:eastAsia="ko-KR"/>
              </w:rPr>
              <w:t>Issue 1-2-8: Timing offset configuration between 2TPs/Panels</w:t>
            </w:r>
          </w:p>
          <w:p w14:paraId="4E3A9570" w14:textId="77777777" w:rsidR="00236435" w:rsidRDefault="00236435" w:rsidP="00236435">
            <w:pPr>
              <w:spacing w:after="120"/>
              <w:rPr>
                <w:rFonts w:eastAsiaTheme="minorEastAsia"/>
                <w:color w:val="0070C0"/>
                <w:lang w:val="en-US" w:eastAsia="zh-CN"/>
              </w:rPr>
            </w:pPr>
            <w:r w:rsidRPr="00FA5EB5">
              <w:rPr>
                <w:rFonts w:eastAsiaTheme="minorEastAsia"/>
                <w:color w:val="0070C0"/>
                <w:lang w:eastAsia="zh-CN"/>
              </w:rPr>
              <w:t>First of all</w:t>
            </w:r>
            <w:r>
              <w:rPr>
                <w:rFonts w:eastAsiaTheme="minorEastAsia"/>
                <w:color w:val="0070C0"/>
                <w:lang w:eastAsia="zh-CN"/>
              </w:rPr>
              <w:t>, our preference is to have requirements with positive and negative time offset values. This approach was used in LTE to cover different CoMP deployments (heterogeneous/homogeneous). For 15 kHz SCS we can simply reuse values from LTE (-0.5us and 2us) since they were derived assuming typical deployments and also considering UE demodulation performance. Higher SCS are</w:t>
            </w:r>
            <w:r w:rsidRPr="009B3377">
              <w:rPr>
                <w:rFonts w:eastAsiaTheme="minorEastAsia"/>
                <w:color w:val="0070C0"/>
                <w:lang w:eastAsia="zh-CN"/>
              </w:rPr>
              <w:t xml:space="preserve"> more sensitive to long timing offsets due to shorter symbol duration</w:t>
            </w:r>
            <w:r>
              <w:rPr>
                <w:rFonts w:eastAsiaTheme="minorEastAsia"/>
                <w:color w:val="0070C0"/>
                <w:lang w:eastAsia="zh-CN"/>
              </w:rPr>
              <w:t xml:space="preserve"> and some scaling of requirements might be needed. Same time, timing offset requirements strictly </w:t>
            </w:r>
            <w:r>
              <w:rPr>
                <w:rFonts w:eastAsiaTheme="minorEastAsia"/>
                <w:color w:val="0070C0"/>
                <w:lang w:val="en-US" w:eastAsia="zh-CN"/>
              </w:rPr>
              <w:t xml:space="preserve">affect cell size for which we guarantee reliable performance. Considering that </w:t>
            </w:r>
            <w:r w:rsidRPr="00344DD8">
              <w:rPr>
                <w:rFonts w:eastAsiaTheme="minorEastAsia"/>
                <w:color w:val="0070C0"/>
                <w:lang w:val="en-US" w:eastAsia="zh-CN"/>
              </w:rPr>
              <w:t>networks with 30 kHz SCS might reuse some current LTE or NR deployments with 15 kHz SCS</w:t>
            </w:r>
            <w:r>
              <w:rPr>
                <w:rFonts w:eastAsiaTheme="minorEastAsia"/>
                <w:color w:val="0070C0"/>
                <w:lang w:val="en-US" w:eastAsia="zh-CN"/>
              </w:rPr>
              <w:t>, study for higher SCS is needed.</w:t>
            </w:r>
          </w:p>
          <w:p w14:paraId="3883BD4F" w14:textId="77777777" w:rsidR="00236435" w:rsidRDefault="00236435" w:rsidP="00236435">
            <w:pPr>
              <w:spacing w:after="120"/>
              <w:rPr>
                <w:rFonts w:eastAsiaTheme="minorEastAsia"/>
                <w:color w:val="0070C0"/>
                <w:lang w:val="en-US" w:eastAsia="zh-CN"/>
              </w:rPr>
            </w:pPr>
            <w:r>
              <w:rPr>
                <w:rFonts w:eastAsiaTheme="minorEastAsia"/>
                <w:color w:val="0070C0"/>
                <w:lang w:val="en-US" w:eastAsia="zh-CN"/>
              </w:rPr>
              <w:t>Based on analysis provided in our paper (</w:t>
            </w:r>
            <w:r w:rsidRPr="00BE707B">
              <w:rPr>
                <w:rFonts w:eastAsiaTheme="minorEastAsia"/>
                <w:color w:val="0070C0"/>
                <w:lang w:val="en-US" w:eastAsia="zh-CN"/>
              </w:rPr>
              <w:t>R4-2003192</w:t>
            </w:r>
            <w:r>
              <w:rPr>
                <w:rFonts w:eastAsiaTheme="minorEastAsia"/>
                <w:color w:val="0070C0"/>
                <w:lang w:val="en-US" w:eastAsia="zh-CN"/>
              </w:rPr>
              <w:t>) for 30 kHz SCS we can use 2us as a positive time offset value. For negative time offset value further study is needed since -0.5us leads to performance degradation.</w:t>
            </w:r>
          </w:p>
          <w:p w14:paraId="31024E73" w14:textId="77777777" w:rsidR="00236435" w:rsidRDefault="00236435" w:rsidP="00236435">
            <w:pPr>
              <w:spacing w:after="120"/>
              <w:rPr>
                <w:rFonts w:eastAsiaTheme="minorEastAsia"/>
                <w:color w:val="0070C0"/>
                <w:lang w:val="en-US" w:eastAsia="zh-CN"/>
              </w:rPr>
            </w:pPr>
            <w:r>
              <w:rPr>
                <w:rFonts w:eastAsiaTheme="minorEastAsia"/>
                <w:color w:val="0070C0"/>
                <w:lang w:val="en-US" w:eastAsia="zh-CN"/>
              </w:rPr>
              <w:t>At this stage we prefer to have the following way forward:</w:t>
            </w:r>
          </w:p>
          <w:p w14:paraId="408867F2" w14:textId="77777777" w:rsidR="00236435" w:rsidRPr="00A27FDB" w:rsidRDefault="00236435" w:rsidP="00236435">
            <w:pPr>
              <w:spacing w:after="120"/>
              <w:rPr>
                <w:rFonts w:eastAsiaTheme="minorEastAsia"/>
                <w:color w:val="0070C0"/>
                <w:highlight w:val="yellow"/>
                <w:lang w:val="en-US" w:eastAsia="zh-CN"/>
              </w:rPr>
            </w:pPr>
            <w:r w:rsidRPr="00A27FDB">
              <w:rPr>
                <w:rFonts w:eastAsiaTheme="minorEastAsia"/>
                <w:color w:val="0070C0"/>
                <w:highlight w:val="yellow"/>
                <w:lang w:val="en-US" w:eastAsia="zh-CN"/>
              </w:rPr>
              <w:t>Study suitable positive and negative upper bounds on propagation delay difference for both FR1 and FR2. The following values can be used as a starting point:</w:t>
            </w:r>
          </w:p>
          <w:p w14:paraId="4C088468" w14:textId="77777777" w:rsidR="00236435" w:rsidRPr="00A27FDB" w:rsidRDefault="00236435" w:rsidP="00236435">
            <w:pPr>
              <w:pStyle w:val="afe"/>
              <w:numPr>
                <w:ilvl w:val="0"/>
                <w:numId w:val="28"/>
              </w:numPr>
              <w:spacing w:after="120"/>
              <w:ind w:firstLineChars="0"/>
              <w:rPr>
                <w:rFonts w:eastAsiaTheme="minorEastAsia"/>
                <w:color w:val="0070C0"/>
                <w:highlight w:val="yellow"/>
                <w:lang w:val="en-US" w:eastAsia="zh-CN"/>
              </w:rPr>
            </w:pPr>
            <w:r w:rsidRPr="00A27FDB">
              <w:rPr>
                <w:rFonts w:eastAsiaTheme="minorEastAsia"/>
                <w:color w:val="0070C0"/>
                <w:highlight w:val="yellow"/>
                <w:lang w:val="en-US" w:eastAsia="zh-CN"/>
              </w:rPr>
              <w:t>FR1 FDD (15kHz SCS): [-0.5, 2, 3]</w:t>
            </w:r>
          </w:p>
          <w:p w14:paraId="7DCC6D48" w14:textId="77777777" w:rsidR="00236435" w:rsidRPr="00A27FDB" w:rsidRDefault="00236435" w:rsidP="00236435">
            <w:pPr>
              <w:pStyle w:val="afe"/>
              <w:numPr>
                <w:ilvl w:val="0"/>
                <w:numId w:val="28"/>
              </w:numPr>
              <w:spacing w:after="120"/>
              <w:ind w:firstLineChars="0"/>
              <w:rPr>
                <w:rFonts w:eastAsiaTheme="minorEastAsia"/>
                <w:color w:val="0070C0"/>
                <w:highlight w:val="yellow"/>
                <w:lang w:val="en-US" w:eastAsia="zh-CN"/>
              </w:rPr>
            </w:pPr>
            <w:r w:rsidRPr="00A27FDB">
              <w:rPr>
                <w:rFonts w:eastAsiaTheme="minorEastAsia"/>
                <w:color w:val="0070C0"/>
                <w:highlight w:val="yellow"/>
                <w:lang w:val="en-US" w:eastAsia="zh-CN"/>
              </w:rPr>
              <w:t xml:space="preserve">FR1 TDD (30kHz SCS): [-0.5, -0.25, 1, 1.5, 2] </w:t>
            </w:r>
          </w:p>
          <w:p w14:paraId="26896BC1" w14:textId="77777777" w:rsidR="00236435" w:rsidRPr="00A27FDB" w:rsidRDefault="00236435" w:rsidP="00236435">
            <w:pPr>
              <w:pStyle w:val="afe"/>
              <w:numPr>
                <w:ilvl w:val="0"/>
                <w:numId w:val="28"/>
              </w:numPr>
              <w:ind w:firstLineChars="0"/>
              <w:rPr>
                <w:rFonts w:eastAsiaTheme="minorEastAsia"/>
                <w:color w:val="0070C0"/>
                <w:highlight w:val="yellow"/>
                <w:lang w:val="en-US" w:eastAsia="zh-CN"/>
              </w:rPr>
            </w:pPr>
            <w:r w:rsidRPr="00A27FDB">
              <w:rPr>
                <w:rFonts w:eastAsiaTheme="minorEastAsia"/>
                <w:color w:val="0070C0"/>
                <w:highlight w:val="yellow"/>
                <w:lang w:val="en-US" w:eastAsia="zh-CN"/>
              </w:rPr>
              <w:t>FR2 TDD (120kHz SCS): [0.125, 0.5]</w:t>
            </w:r>
          </w:p>
          <w:p w14:paraId="00F783B0" w14:textId="77777777" w:rsidR="00236435" w:rsidRPr="00A27FDB" w:rsidRDefault="00236435" w:rsidP="00236435">
            <w:pPr>
              <w:pStyle w:val="afe"/>
              <w:numPr>
                <w:ilvl w:val="0"/>
                <w:numId w:val="28"/>
              </w:numPr>
              <w:ind w:firstLineChars="0"/>
              <w:rPr>
                <w:rFonts w:eastAsiaTheme="minorEastAsia"/>
                <w:color w:val="0070C0"/>
                <w:highlight w:val="yellow"/>
                <w:lang w:val="en-US" w:eastAsia="zh-CN"/>
              </w:rPr>
            </w:pPr>
            <w:r w:rsidRPr="00A27FDB">
              <w:rPr>
                <w:rFonts w:eastAsiaTheme="minorEastAsia"/>
                <w:color w:val="0070C0"/>
                <w:highlight w:val="yellow"/>
                <w:lang w:val="en-US" w:eastAsia="zh-CN"/>
              </w:rPr>
              <w:t>Other options are not precluded</w:t>
            </w:r>
          </w:p>
          <w:p w14:paraId="3283AFBC" w14:textId="77777777" w:rsidR="00236435" w:rsidRPr="009E5075" w:rsidRDefault="00236435" w:rsidP="00236435">
            <w:pPr>
              <w:rPr>
                <w:rFonts w:eastAsiaTheme="minorEastAsia"/>
                <w:b/>
                <w:bCs/>
                <w:color w:val="0070C0"/>
                <w:u w:val="single"/>
                <w:lang w:val="en-US" w:eastAsia="zh-CN"/>
              </w:rPr>
            </w:pPr>
            <w:r w:rsidRPr="009E5075">
              <w:rPr>
                <w:rFonts w:eastAsiaTheme="minorEastAsia"/>
                <w:b/>
                <w:bCs/>
                <w:color w:val="0070C0"/>
                <w:u w:val="single"/>
                <w:lang w:val="en-US" w:eastAsia="zh-CN"/>
              </w:rPr>
              <w:t>Issue 1-2-9: Frequency offset configuration between 2TPs/Panels</w:t>
            </w:r>
          </w:p>
          <w:p w14:paraId="00F98D01" w14:textId="77777777" w:rsidR="00236435" w:rsidRDefault="00236435" w:rsidP="00236435">
            <w:pPr>
              <w:rPr>
                <w:rFonts w:eastAsiaTheme="minorEastAsia"/>
                <w:color w:val="0070C0"/>
                <w:lang w:val="en-US" w:eastAsia="zh-CN"/>
              </w:rPr>
            </w:pPr>
            <w:r>
              <w:rPr>
                <w:rFonts w:eastAsiaTheme="minorEastAsia"/>
                <w:color w:val="0070C0"/>
                <w:lang w:val="en-US" w:eastAsia="zh-CN"/>
              </w:rPr>
              <w:t>Following RF frequency synchronization requirements, we can assume 0.1PPM error on each TRP</w:t>
            </w:r>
            <w:r w:rsidRPr="009E5075">
              <w:rPr>
                <w:rFonts w:eastAsiaTheme="minorEastAsia"/>
                <w:color w:val="0070C0"/>
                <w:lang w:val="en-US" w:eastAsia="zh-CN"/>
              </w:rPr>
              <w:t>. In the worst case it will result in 0.2ppm total frequency error at the UE side. Also, we note that many NR TDD networks are planned to be deployed in 3-4 GHz spectrum which would result in higher absolute frequency errors. As a careful candidate option, we suggest using LTE requirements as a starting point and scale this value for different numerologies. Same time concrete values should be studied to understand the upper bound without impact on demodulation performance</w:t>
            </w:r>
            <w:r>
              <w:rPr>
                <w:rFonts w:eastAsiaTheme="minorEastAsia"/>
                <w:color w:val="0070C0"/>
                <w:lang w:val="en-US" w:eastAsia="zh-CN"/>
              </w:rPr>
              <w:t>. Suggest the following way forward:</w:t>
            </w:r>
          </w:p>
          <w:p w14:paraId="00A305D8" w14:textId="77777777" w:rsidR="00236435" w:rsidRPr="00A27FDB" w:rsidRDefault="00236435" w:rsidP="00236435">
            <w:pPr>
              <w:spacing w:after="120"/>
              <w:rPr>
                <w:rFonts w:eastAsiaTheme="minorEastAsia"/>
                <w:color w:val="0070C0"/>
                <w:highlight w:val="yellow"/>
                <w:lang w:val="en-US" w:eastAsia="zh-CN"/>
              </w:rPr>
            </w:pPr>
            <w:r w:rsidRPr="00A27FDB">
              <w:rPr>
                <w:rFonts w:eastAsiaTheme="minorEastAsia"/>
                <w:color w:val="0070C0"/>
                <w:highlight w:val="yellow"/>
                <w:lang w:val="en-US" w:eastAsia="zh-CN"/>
              </w:rPr>
              <w:t>Study suitable frequency offset configuration for both FR1 and FR2. The following values can be used as a starting point:</w:t>
            </w:r>
          </w:p>
          <w:p w14:paraId="0923DA38" w14:textId="77777777" w:rsidR="00236435" w:rsidRPr="00A27FDB" w:rsidRDefault="00236435" w:rsidP="00236435">
            <w:pPr>
              <w:pStyle w:val="afe"/>
              <w:numPr>
                <w:ilvl w:val="0"/>
                <w:numId w:val="30"/>
              </w:numPr>
              <w:spacing w:after="120"/>
              <w:ind w:firstLineChars="0"/>
              <w:rPr>
                <w:rFonts w:eastAsia="Yu Mincho"/>
                <w:color w:val="0070C0"/>
                <w:szCs w:val="24"/>
                <w:highlight w:val="yellow"/>
                <w:lang w:eastAsia="zh-CN"/>
              </w:rPr>
            </w:pPr>
            <w:r w:rsidRPr="00A27FDB">
              <w:rPr>
                <w:rFonts w:eastAsia="Yu Mincho"/>
                <w:color w:val="0070C0"/>
                <w:szCs w:val="24"/>
                <w:highlight w:val="yellow"/>
                <w:lang w:eastAsia="zh-CN"/>
              </w:rPr>
              <w:t>FR1 FDD (15KHz SCS): 200, 300Hz</w:t>
            </w:r>
          </w:p>
          <w:p w14:paraId="3F775A27" w14:textId="77777777" w:rsidR="00236435" w:rsidRPr="00A27FDB" w:rsidRDefault="00236435" w:rsidP="00236435">
            <w:pPr>
              <w:pStyle w:val="afe"/>
              <w:numPr>
                <w:ilvl w:val="0"/>
                <w:numId w:val="29"/>
              </w:numPr>
              <w:spacing w:after="120"/>
              <w:ind w:firstLineChars="0"/>
              <w:rPr>
                <w:color w:val="0070C0"/>
                <w:szCs w:val="24"/>
                <w:highlight w:val="yellow"/>
                <w:lang w:eastAsia="zh-CN"/>
              </w:rPr>
            </w:pPr>
            <w:r w:rsidRPr="00A27FDB">
              <w:rPr>
                <w:color w:val="0070C0"/>
                <w:szCs w:val="24"/>
                <w:highlight w:val="yellow"/>
                <w:lang w:eastAsia="zh-CN"/>
              </w:rPr>
              <w:t>FR1 TDD (30KHz SCS): 300, 600Hz</w:t>
            </w:r>
          </w:p>
          <w:p w14:paraId="60CA5BC6" w14:textId="77777777" w:rsidR="00236435" w:rsidRPr="00A27FDB" w:rsidRDefault="00236435" w:rsidP="00236435">
            <w:pPr>
              <w:pStyle w:val="afe"/>
              <w:numPr>
                <w:ilvl w:val="0"/>
                <w:numId w:val="29"/>
              </w:numPr>
              <w:spacing w:after="120"/>
              <w:ind w:firstLineChars="0"/>
              <w:rPr>
                <w:color w:val="0070C0"/>
                <w:szCs w:val="24"/>
                <w:highlight w:val="yellow"/>
                <w:lang w:eastAsia="zh-CN"/>
              </w:rPr>
            </w:pPr>
            <w:r w:rsidRPr="00A27FDB">
              <w:rPr>
                <w:color w:val="0070C0"/>
                <w:szCs w:val="24"/>
                <w:highlight w:val="yellow"/>
                <w:lang w:eastAsia="zh-CN"/>
              </w:rPr>
              <w:t>FR2 TDD (120KHz SCS): (0~600Hz)</w:t>
            </w:r>
          </w:p>
          <w:p w14:paraId="4E2F9CA3" w14:textId="77777777" w:rsidR="00236435" w:rsidRPr="00A27FDB" w:rsidRDefault="00236435" w:rsidP="00236435">
            <w:pPr>
              <w:pStyle w:val="afe"/>
              <w:numPr>
                <w:ilvl w:val="0"/>
                <w:numId w:val="29"/>
              </w:numPr>
              <w:spacing w:after="120"/>
              <w:ind w:firstLineChars="0"/>
              <w:rPr>
                <w:rFonts w:eastAsiaTheme="minorEastAsia"/>
                <w:color w:val="0070C0"/>
                <w:highlight w:val="yellow"/>
                <w:lang w:val="en-US" w:eastAsia="zh-CN"/>
              </w:rPr>
            </w:pPr>
            <w:r w:rsidRPr="00A27FDB">
              <w:rPr>
                <w:rFonts w:eastAsiaTheme="minorEastAsia"/>
                <w:color w:val="0070C0"/>
                <w:highlight w:val="yellow"/>
                <w:lang w:val="en-US" w:eastAsia="zh-CN"/>
              </w:rPr>
              <w:t>Other options are not precluded</w:t>
            </w:r>
          </w:p>
          <w:p w14:paraId="1398EDA9"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2-10: PDCCH scheduling: with/without COREST pool index configured (multi-DCI based)</w:t>
            </w:r>
          </w:p>
          <w:p w14:paraId="6CE23B11" w14:textId="77777777" w:rsidR="00236435" w:rsidRPr="00695C04" w:rsidRDefault="00236435" w:rsidP="00236435">
            <w:pPr>
              <w:rPr>
                <w:bCs/>
                <w:color w:val="0070C0"/>
                <w:lang w:eastAsia="ko-KR"/>
              </w:rPr>
            </w:pPr>
            <w:r w:rsidRPr="00695C04">
              <w:rPr>
                <w:bCs/>
                <w:color w:val="0070C0"/>
                <w:lang w:eastAsia="ko-KR"/>
              </w:rPr>
              <w:t>Agree with Option 1.</w:t>
            </w:r>
          </w:p>
          <w:p w14:paraId="3E00F0BD" w14:textId="77777777" w:rsidR="00236435" w:rsidRPr="00805BE8" w:rsidRDefault="00236435" w:rsidP="00236435">
            <w:pPr>
              <w:rPr>
                <w:b/>
                <w:color w:val="0070C0"/>
                <w:u w:val="single"/>
                <w:lang w:eastAsia="ko-KR"/>
              </w:rPr>
            </w:pPr>
            <w:r w:rsidRPr="00695C04">
              <w:rPr>
                <w:b/>
                <w:color w:val="0070C0"/>
                <w:u w:val="single"/>
                <w:lang w:eastAsia="ko-KR"/>
              </w:rPr>
              <w:t>Issue 1-2-11: Whether to consider the scenario with TRS/CSI-RS collide between 2 TRPs</w:t>
            </w:r>
          </w:p>
          <w:p w14:paraId="45205C59" w14:textId="77777777" w:rsidR="00236435" w:rsidRDefault="00236435" w:rsidP="00236435">
            <w:pPr>
              <w:spacing w:after="120"/>
              <w:rPr>
                <w:rFonts w:eastAsiaTheme="minorEastAsia"/>
                <w:color w:val="0070C0"/>
                <w:lang w:eastAsia="zh-CN"/>
              </w:rPr>
            </w:pPr>
            <w:r>
              <w:rPr>
                <w:rFonts w:eastAsiaTheme="minorEastAsia"/>
                <w:color w:val="0070C0"/>
                <w:lang w:eastAsia="zh-CN"/>
              </w:rPr>
              <w:t xml:space="preserve">Prefer Option 2. Scheduling of colliding TRS/CSI-RS resources probably will lead to UE performance degradation. </w:t>
            </w:r>
          </w:p>
          <w:p w14:paraId="0583AC6F" w14:textId="77777777" w:rsidR="00236435" w:rsidRPr="00805BE8" w:rsidRDefault="00236435" w:rsidP="00236435">
            <w:pPr>
              <w:rPr>
                <w:b/>
                <w:color w:val="0070C0"/>
                <w:u w:val="single"/>
                <w:lang w:eastAsia="ko-KR"/>
              </w:rPr>
            </w:pPr>
            <w:r>
              <w:rPr>
                <w:b/>
                <w:color w:val="0070C0"/>
                <w:u w:val="single"/>
                <w:lang w:eastAsia="ko-KR"/>
              </w:rPr>
              <w:t xml:space="preserve">Issue 1-2-12: BS antenna correlation between two TRPs </w:t>
            </w:r>
          </w:p>
          <w:p w14:paraId="277AD998" w14:textId="77777777" w:rsidR="00236435" w:rsidRPr="00614CBF" w:rsidRDefault="00236435" w:rsidP="00236435">
            <w:pPr>
              <w:overflowPunct/>
              <w:autoSpaceDE/>
              <w:autoSpaceDN/>
              <w:adjustRightInd/>
              <w:spacing w:after="120"/>
              <w:textAlignment w:val="auto"/>
              <w:rPr>
                <w:rFonts w:eastAsia="宋体"/>
                <w:color w:val="0070C0"/>
                <w:szCs w:val="24"/>
                <w:lang w:eastAsia="zh-CN"/>
              </w:rPr>
            </w:pPr>
            <w:r w:rsidRPr="00695C04">
              <w:rPr>
                <w:rFonts w:eastAsia="宋体"/>
                <w:color w:val="0070C0"/>
                <w:szCs w:val="24"/>
                <w:lang w:eastAsia="zh-CN"/>
              </w:rPr>
              <w:t>We are fine with Option 1.</w:t>
            </w:r>
          </w:p>
          <w:p w14:paraId="2EFA69B2" w14:textId="77777777" w:rsidR="00236435" w:rsidRPr="00B93D32"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2-13: PDSCH decoding</w:t>
            </w:r>
          </w:p>
          <w:p w14:paraId="57B5A475" w14:textId="77777777" w:rsidR="00236435" w:rsidRPr="00614CBF" w:rsidRDefault="00236435" w:rsidP="00236435">
            <w:pPr>
              <w:overflowPunct/>
              <w:autoSpaceDE/>
              <w:autoSpaceDN/>
              <w:adjustRightInd/>
              <w:spacing w:after="120"/>
              <w:textAlignment w:val="auto"/>
              <w:rPr>
                <w:rFonts w:eastAsia="宋体"/>
                <w:color w:val="0070C0"/>
                <w:szCs w:val="24"/>
                <w:lang w:eastAsia="zh-CN"/>
              </w:rPr>
            </w:pPr>
            <w:r w:rsidRPr="00695C04">
              <w:rPr>
                <w:rFonts w:eastAsia="宋体"/>
                <w:color w:val="0070C0"/>
                <w:szCs w:val="24"/>
                <w:lang w:eastAsia="zh-CN"/>
              </w:rPr>
              <w:t>Can company provide more details about joint/separate decoding? If it means joint CWs demodulation without considering any enhancements on interference mitigation (SIC), we agree with Option 1.</w:t>
            </w:r>
          </w:p>
          <w:p w14:paraId="6E7311B0" w14:textId="77777777" w:rsidR="00236435" w:rsidRDefault="00236435" w:rsidP="00236435">
            <w:pPr>
              <w:rPr>
                <w:b/>
                <w:color w:val="0070C0"/>
                <w:u w:val="single"/>
                <w:lang w:eastAsia="ko-KR"/>
              </w:rPr>
            </w:pPr>
            <w:r w:rsidRPr="00805BE8">
              <w:rPr>
                <w:b/>
                <w:color w:val="0070C0"/>
                <w:u w:val="single"/>
                <w:lang w:eastAsia="ko-KR"/>
              </w:rPr>
              <w:t>I</w:t>
            </w:r>
            <w:r>
              <w:rPr>
                <w:b/>
                <w:color w:val="0070C0"/>
                <w:u w:val="single"/>
                <w:lang w:eastAsia="ko-KR"/>
              </w:rPr>
              <w:t>ssue 1-2-14: Whether to consider joint or separate ACK/NACK feedback into test setup</w:t>
            </w:r>
          </w:p>
          <w:p w14:paraId="4F7A9070" w14:textId="77777777" w:rsidR="00236435" w:rsidRPr="00C942C2" w:rsidRDefault="00236435" w:rsidP="00236435">
            <w:pPr>
              <w:rPr>
                <w:bCs/>
                <w:color w:val="0070C0"/>
                <w:lang w:val="en-US" w:eastAsia="ko-KR"/>
              </w:rPr>
            </w:pPr>
            <w:r w:rsidRPr="00C942C2">
              <w:rPr>
                <w:bCs/>
                <w:color w:val="0070C0"/>
                <w:lang w:val="en-US" w:eastAsia="ko-KR"/>
              </w:rPr>
              <w:t>Agree with option 2 which is a good compromise solution.</w:t>
            </w:r>
          </w:p>
          <w:p w14:paraId="2C03EA23"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2-15: The total number of HARQ process</w:t>
            </w:r>
          </w:p>
          <w:p w14:paraId="2D3A0533" w14:textId="77777777" w:rsidR="00236435" w:rsidRPr="00695C04" w:rsidRDefault="00236435" w:rsidP="00236435">
            <w:pPr>
              <w:rPr>
                <w:bCs/>
                <w:color w:val="0070C0"/>
                <w:lang w:eastAsia="ko-KR"/>
              </w:rPr>
            </w:pPr>
            <w:r w:rsidRPr="00695C04">
              <w:rPr>
                <w:bCs/>
                <w:color w:val="0070C0"/>
                <w:lang w:eastAsia="ko-KR"/>
              </w:rPr>
              <w:t xml:space="preserve">Prefer to </w:t>
            </w:r>
            <w:r>
              <w:rPr>
                <w:bCs/>
                <w:color w:val="0070C0"/>
                <w:lang w:eastAsia="ko-KR"/>
              </w:rPr>
              <w:t>further discuss number of HARQ processes. For TDD pattern we are fine to reuse Rel-15 assumptions.</w:t>
            </w:r>
          </w:p>
          <w:p w14:paraId="25E6501E"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2-16: UE rate-matching behaviour</w:t>
            </w:r>
          </w:p>
          <w:p w14:paraId="0F9C5988" w14:textId="77777777" w:rsidR="00236435" w:rsidRPr="00E13E51" w:rsidRDefault="00236435" w:rsidP="00236435">
            <w:pPr>
              <w:rPr>
                <w:rFonts w:eastAsia="宋体"/>
                <w:color w:val="0070C0"/>
                <w:szCs w:val="24"/>
                <w:lang w:eastAsia="zh-CN"/>
              </w:rPr>
            </w:pPr>
            <w:r w:rsidRPr="00E710D6">
              <w:rPr>
                <w:rFonts w:eastAsia="宋体"/>
                <w:color w:val="0070C0"/>
                <w:szCs w:val="24"/>
                <w:lang w:eastAsia="zh-CN"/>
              </w:rPr>
              <w:t>Prefer option 1. UE behaviour mainly does not change from single TRP scenario and Rel-15 requirements are already covered it.</w:t>
            </w:r>
            <w:r>
              <w:rPr>
                <w:rFonts w:eastAsia="宋体"/>
                <w:color w:val="0070C0"/>
                <w:szCs w:val="24"/>
                <w:lang w:eastAsia="zh-CN"/>
              </w:rPr>
              <w:t xml:space="preserve"> </w:t>
            </w:r>
          </w:p>
          <w:p w14:paraId="7C236695"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2-17: Scrambling sequences</w:t>
            </w:r>
          </w:p>
          <w:p w14:paraId="75235A76" w14:textId="77777777" w:rsidR="00236435" w:rsidRDefault="00236435" w:rsidP="00236435">
            <w:pPr>
              <w:overflowPunct/>
              <w:autoSpaceDE/>
              <w:autoSpaceDN/>
              <w:adjustRightInd/>
              <w:spacing w:after="120"/>
              <w:textAlignment w:val="auto"/>
              <w:rPr>
                <w:rFonts w:eastAsiaTheme="minorEastAsia"/>
                <w:color w:val="0070C0"/>
                <w:lang w:eastAsia="zh-CN"/>
              </w:rPr>
            </w:pPr>
            <w:r w:rsidRPr="00E710D6">
              <w:rPr>
                <w:rFonts w:eastAsiaTheme="minorEastAsia"/>
                <w:color w:val="0070C0"/>
                <w:lang w:eastAsia="zh-CN"/>
              </w:rPr>
              <w:t>Agree with Option 1.</w:t>
            </w:r>
          </w:p>
          <w:p w14:paraId="68525647" w14:textId="77777777" w:rsidR="00236435" w:rsidRPr="002140BC" w:rsidRDefault="00236435" w:rsidP="00236435">
            <w:pPr>
              <w:rPr>
                <w:b/>
                <w:color w:val="0070C0"/>
                <w:u w:val="single"/>
                <w:lang w:eastAsia="ko-KR"/>
              </w:rPr>
            </w:pPr>
            <w:r>
              <w:rPr>
                <w:b/>
                <w:color w:val="0070C0"/>
                <w:u w:val="single"/>
                <w:lang w:eastAsia="ko-KR"/>
              </w:rPr>
              <w:t xml:space="preserve">Issue 1-3-1: </w:t>
            </w:r>
            <w:r w:rsidRPr="002140BC">
              <w:rPr>
                <w:rFonts w:hint="eastAsia"/>
                <w:b/>
                <w:color w:val="0070C0"/>
                <w:u w:val="single"/>
                <w:lang w:eastAsia="ko-KR"/>
              </w:rPr>
              <w:t>W</w:t>
            </w:r>
            <w:r w:rsidRPr="002140BC">
              <w:rPr>
                <w:b/>
                <w:color w:val="0070C0"/>
                <w:u w:val="single"/>
                <w:lang w:eastAsia="ko-KR"/>
              </w:rPr>
              <w:t>hether to define PDSCH performance requirements for other scheduling schemes</w:t>
            </w:r>
          </w:p>
          <w:p w14:paraId="39C4D3E9" w14:textId="77777777" w:rsidR="00236435" w:rsidRDefault="00236435" w:rsidP="00236435">
            <w:pPr>
              <w:overflowPunct/>
              <w:autoSpaceDE/>
              <w:autoSpaceDN/>
              <w:adjustRightInd/>
              <w:spacing w:after="120"/>
              <w:textAlignment w:val="auto"/>
              <w:rPr>
                <w:rFonts w:eastAsia="宋体"/>
                <w:color w:val="0070C0"/>
                <w:szCs w:val="24"/>
                <w:lang w:eastAsia="zh-CN"/>
              </w:rPr>
            </w:pPr>
            <w:r w:rsidRPr="00E710D6">
              <w:rPr>
                <w:rFonts w:eastAsia="宋体"/>
                <w:color w:val="0070C0"/>
                <w:szCs w:val="24"/>
                <w:lang w:eastAsia="zh-CN"/>
              </w:rPr>
              <w:t>If requirements for single DCI based multi TRP transmission will be agreed to define we think it is enough to define multi DCI requirements with only non-overlapping resource allocation since fully-</w:t>
            </w:r>
            <w:r>
              <w:rPr>
                <w:rFonts w:eastAsia="宋体"/>
                <w:color w:val="0070C0"/>
                <w:szCs w:val="24"/>
                <w:lang w:eastAsia="zh-CN"/>
              </w:rPr>
              <w:t xml:space="preserve">overlapped will be cover in single DCI test case. Same time if only multi DCI requirements will be introduced we want to see requirements for non-overlapped and fully-overlapped </w:t>
            </w:r>
            <w:r w:rsidRPr="00E710D6">
              <w:rPr>
                <w:rFonts w:eastAsia="宋体"/>
                <w:color w:val="0070C0"/>
                <w:szCs w:val="24"/>
                <w:lang w:eastAsia="zh-CN"/>
              </w:rPr>
              <w:t>scheduling</w:t>
            </w:r>
            <w:r>
              <w:rPr>
                <w:rFonts w:eastAsia="宋体"/>
                <w:color w:val="0070C0"/>
                <w:szCs w:val="24"/>
                <w:lang w:eastAsia="zh-CN"/>
              </w:rPr>
              <w:t>. Suggest option 3 for discussion:</w:t>
            </w:r>
          </w:p>
          <w:p w14:paraId="4F025D9F" w14:textId="77777777" w:rsidR="00236435" w:rsidRPr="00E710D6" w:rsidRDefault="00236435" w:rsidP="0023643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C14718">
              <w:rPr>
                <w:rFonts w:eastAsia="宋体"/>
                <w:color w:val="0070C0"/>
                <w:szCs w:val="24"/>
                <w:highlight w:val="yellow"/>
                <w:lang w:eastAsia="zh-CN"/>
              </w:rPr>
              <w:t xml:space="preserve">Option </w:t>
            </w:r>
            <w:r>
              <w:rPr>
                <w:rFonts w:eastAsia="宋体"/>
                <w:color w:val="0070C0"/>
                <w:szCs w:val="24"/>
                <w:highlight w:val="yellow"/>
                <w:lang w:eastAsia="zh-CN"/>
              </w:rPr>
              <w:t>3</w:t>
            </w:r>
            <w:r w:rsidRPr="00C14718">
              <w:rPr>
                <w:rFonts w:eastAsia="宋体"/>
                <w:color w:val="0070C0"/>
                <w:szCs w:val="24"/>
                <w:highlight w:val="yellow"/>
                <w:lang w:eastAsia="zh-CN"/>
              </w:rPr>
              <w:t xml:space="preserve">: </w:t>
            </w:r>
            <w:r>
              <w:rPr>
                <w:rFonts w:eastAsia="宋体"/>
                <w:color w:val="0070C0"/>
                <w:szCs w:val="24"/>
                <w:highlight w:val="yellow"/>
                <w:lang w:eastAsia="zh-CN"/>
              </w:rPr>
              <w:t>non-overlapped and fully-overlapped if no requirements for single DCI based multi TRP will be introduced. Otherwise only non-overlapped.</w:t>
            </w:r>
          </w:p>
          <w:p w14:paraId="28CE7DA5" w14:textId="77777777" w:rsidR="00236435" w:rsidRPr="00123294" w:rsidRDefault="00236435" w:rsidP="00236435">
            <w:pPr>
              <w:rPr>
                <w:rFonts w:eastAsia="Malgun Gothic"/>
                <w:b/>
                <w:color w:val="0070C0"/>
                <w:u w:val="single"/>
                <w:lang w:eastAsia="ko-KR"/>
              </w:rPr>
            </w:pPr>
            <w:r>
              <w:rPr>
                <w:b/>
                <w:color w:val="0070C0"/>
                <w:u w:val="single"/>
                <w:lang w:eastAsia="ko-KR"/>
              </w:rPr>
              <w:t xml:space="preserve">Issue 1-3-2: Test parameters for non-overlapping scheduling </w:t>
            </w:r>
          </w:p>
          <w:p w14:paraId="14B6F777" w14:textId="77777777" w:rsidR="00236435" w:rsidRPr="00805BE8" w:rsidRDefault="00236435" w:rsidP="00236435">
            <w:pPr>
              <w:rPr>
                <w:b/>
                <w:color w:val="0070C0"/>
                <w:u w:val="single"/>
                <w:lang w:eastAsia="ko-KR"/>
              </w:rPr>
            </w:pPr>
            <w:r>
              <w:rPr>
                <w:b/>
                <w:color w:val="0070C0"/>
                <w:u w:val="single"/>
                <w:lang w:eastAsia="ko-KR"/>
              </w:rPr>
              <w:t xml:space="preserve">Issue 1-3-2-1: layer combination for non-overlapping scheduling </w:t>
            </w:r>
          </w:p>
          <w:p w14:paraId="4A403F83" w14:textId="77777777" w:rsidR="00236435" w:rsidRPr="00C14718" w:rsidRDefault="00236435" w:rsidP="00236435">
            <w:pPr>
              <w:rPr>
                <w:iCs/>
                <w:color w:val="0070C0"/>
                <w:lang w:eastAsia="zh-CN"/>
              </w:rPr>
            </w:pPr>
            <w:r w:rsidRPr="00C14718">
              <w:rPr>
                <w:iCs/>
                <w:color w:val="0070C0"/>
                <w:lang w:eastAsia="zh-CN"/>
              </w:rPr>
              <w:t xml:space="preserve">We </w:t>
            </w:r>
            <w:r>
              <w:rPr>
                <w:iCs/>
                <w:color w:val="0070C0"/>
                <w:lang w:eastAsia="zh-CN"/>
              </w:rPr>
              <w:t xml:space="preserve">prefer to have requirements for higher layer combination and same between 2Rx and 4Rx use cases. Option 4 is fine for us. </w:t>
            </w:r>
          </w:p>
          <w:p w14:paraId="1DD14FAC" w14:textId="77777777" w:rsidR="00236435" w:rsidRDefault="00236435" w:rsidP="00236435">
            <w:pPr>
              <w:rPr>
                <w:b/>
                <w:color w:val="0070C0"/>
                <w:u w:val="single"/>
                <w:lang w:eastAsia="ko-KR"/>
              </w:rPr>
            </w:pPr>
            <w:r>
              <w:rPr>
                <w:b/>
                <w:color w:val="0070C0"/>
                <w:u w:val="single"/>
                <w:lang w:eastAsia="ko-KR"/>
              </w:rPr>
              <w:t>Issue 1-3-2-2: Timing offset for non-overlapping scheduling</w:t>
            </w:r>
          </w:p>
          <w:p w14:paraId="01EA2D1D" w14:textId="77777777" w:rsidR="00236435" w:rsidRPr="00C14718" w:rsidRDefault="00236435" w:rsidP="00236435">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Prefer to discuss time offset for each test case after resolving general issue 1-2-8</w:t>
            </w:r>
          </w:p>
          <w:p w14:paraId="0FD16AC9"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3-2-3: Frequency offset for non-overlapping scheduling</w:t>
            </w:r>
          </w:p>
          <w:p w14:paraId="6FFA4BCE" w14:textId="77777777" w:rsidR="00236435" w:rsidRPr="00C14718" w:rsidRDefault="00236435" w:rsidP="00236435">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Prefer to discuss frequency offset for each test case after resolving general issue 1-2-9</w:t>
            </w:r>
          </w:p>
          <w:p w14:paraId="703B03D0" w14:textId="77777777" w:rsidR="00236435" w:rsidRDefault="00236435" w:rsidP="00236435">
            <w:pPr>
              <w:rPr>
                <w:b/>
                <w:color w:val="0070C0"/>
                <w:u w:val="single"/>
                <w:lang w:eastAsia="ko-KR"/>
              </w:rPr>
            </w:pPr>
            <w:r>
              <w:rPr>
                <w:b/>
                <w:color w:val="0070C0"/>
                <w:u w:val="single"/>
                <w:lang w:eastAsia="ko-KR"/>
              </w:rPr>
              <w:t>Issue 1-3-2-4: ACK/NACK feedback scheme</w:t>
            </w:r>
          </w:p>
          <w:p w14:paraId="230E24A5" w14:textId="77777777" w:rsidR="00236435" w:rsidRPr="00C942C2" w:rsidRDefault="00236435" w:rsidP="00236435">
            <w:pPr>
              <w:rPr>
                <w:bCs/>
                <w:color w:val="0070C0"/>
                <w:lang w:eastAsia="ko-KR"/>
              </w:rPr>
            </w:pPr>
            <w:r w:rsidRPr="00377280">
              <w:rPr>
                <w:bCs/>
                <w:color w:val="0070C0"/>
                <w:lang w:eastAsia="ko-KR"/>
              </w:rPr>
              <w:t>Same as Issue 1-2-14: RAN4 should define test configurations for both schemes, but UE should pass one of them based on capability. The applicability rule should be also introduced in case UE supports both schemes.</w:t>
            </w:r>
            <w:r w:rsidRPr="00C942C2">
              <w:rPr>
                <w:bCs/>
                <w:color w:val="0070C0"/>
                <w:lang w:eastAsia="ko-KR"/>
              </w:rPr>
              <w:t xml:space="preserve"> </w:t>
            </w:r>
          </w:p>
          <w:p w14:paraId="70A09EF0"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3-2-5: Test configuration for PDSCH with non-overlapping summary</w:t>
            </w:r>
          </w:p>
          <w:p w14:paraId="5CFE4496" w14:textId="77777777" w:rsidR="00236435" w:rsidRPr="00C14718" w:rsidRDefault="00236435" w:rsidP="00236435">
            <w:pPr>
              <w:rPr>
                <w:rFonts w:eastAsia="Malgun Gothic"/>
                <w:bCs/>
                <w:color w:val="0070C0"/>
                <w:lang w:eastAsia="ko-KR"/>
              </w:rPr>
            </w:pPr>
            <w:r w:rsidRPr="00C14718">
              <w:rPr>
                <w:rFonts w:eastAsia="Malgun Gothic"/>
                <w:bCs/>
                <w:color w:val="0070C0"/>
                <w:lang w:eastAsia="ko-KR"/>
              </w:rPr>
              <w:t xml:space="preserve">Agree with moderator suggestion to discuss previous issues firstly </w:t>
            </w:r>
          </w:p>
          <w:p w14:paraId="219A21CF" w14:textId="77777777" w:rsidR="00236435" w:rsidRDefault="00236435" w:rsidP="00236435">
            <w:pPr>
              <w:rPr>
                <w:b/>
                <w:color w:val="0070C0"/>
                <w:u w:val="single"/>
                <w:lang w:eastAsia="ko-KR"/>
              </w:rPr>
            </w:pPr>
            <w:r>
              <w:rPr>
                <w:b/>
                <w:color w:val="0070C0"/>
                <w:u w:val="single"/>
                <w:lang w:eastAsia="ko-KR"/>
              </w:rPr>
              <w:t>Issue 1-3-3: Test parameters for partial-overlapping scheduling (if agreed)</w:t>
            </w:r>
          </w:p>
          <w:p w14:paraId="310FCA95" w14:textId="77777777" w:rsidR="00236435" w:rsidRPr="00C14718" w:rsidRDefault="00236435" w:rsidP="00236435">
            <w:pPr>
              <w:rPr>
                <w:bCs/>
                <w:color w:val="0070C0"/>
                <w:lang w:eastAsia="ko-KR"/>
              </w:rPr>
            </w:pPr>
            <w:r w:rsidRPr="00C14718">
              <w:rPr>
                <w:bCs/>
                <w:color w:val="0070C0"/>
                <w:lang w:eastAsia="ko-KR"/>
              </w:rPr>
              <w:t xml:space="preserve">Prefer to discuss after outcome of issue </w:t>
            </w:r>
            <w:r>
              <w:rPr>
                <w:bCs/>
                <w:color w:val="0070C0"/>
                <w:lang w:eastAsia="ko-KR"/>
              </w:rPr>
              <w:t>1-3-1</w:t>
            </w:r>
          </w:p>
          <w:p w14:paraId="45DB7B70" w14:textId="77777777" w:rsidR="00236435" w:rsidRPr="00C14718" w:rsidRDefault="00236435" w:rsidP="00236435">
            <w:pPr>
              <w:rPr>
                <w:b/>
                <w:color w:val="0070C0"/>
                <w:u w:val="single"/>
                <w:lang w:eastAsia="ko-KR"/>
              </w:rPr>
            </w:pPr>
            <w:r>
              <w:rPr>
                <w:b/>
                <w:color w:val="0070C0"/>
                <w:u w:val="single"/>
                <w:lang w:eastAsia="ko-KR"/>
              </w:rPr>
              <w:t xml:space="preserve">Issue 1-3-3-1: layer combination </w:t>
            </w:r>
          </w:p>
          <w:p w14:paraId="101B5234" w14:textId="77777777" w:rsidR="00236435" w:rsidRPr="00C14718" w:rsidRDefault="00236435" w:rsidP="00236435">
            <w:pPr>
              <w:rPr>
                <w:b/>
                <w:color w:val="0070C0"/>
                <w:u w:val="single"/>
                <w:lang w:eastAsia="ko-KR"/>
              </w:rPr>
            </w:pPr>
            <w:r>
              <w:rPr>
                <w:b/>
                <w:color w:val="0070C0"/>
                <w:u w:val="single"/>
                <w:lang w:eastAsia="ko-KR"/>
              </w:rPr>
              <w:t xml:space="preserve">Issue 1-3-3-2: Timing offset for partial -overlapping scheduling </w:t>
            </w:r>
          </w:p>
          <w:p w14:paraId="032D588E" w14:textId="77777777" w:rsidR="00236435" w:rsidRPr="00C14718" w:rsidRDefault="00236435" w:rsidP="00236435">
            <w:pPr>
              <w:rPr>
                <w:b/>
                <w:color w:val="0070C0"/>
                <w:u w:val="single"/>
                <w:lang w:eastAsia="ko-KR"/>
              </w:rPr>
            </w:pPr>
            <w:r>
              <w:rPr>
                <w:b/>
                <w:color w:val="0070C0"/>
                <w:u w:val="single"/>
                <w:lang w:eastAsia="ko-KR"/>
              </w:rPr>
              <w:t>Issue 1-3-3-3: Frequency offset for partial -overlapping scheduling</w:t>
            </w:r>
          </w:p>
          <w:p w14:paraId="7DAAF3E2" w14:textId="77777777" w:rsidR="00236435" w:rsidRPr="00E710D6" w:rsidRDefault="00236435" w:rsidP="00236435">
            <w:pPr>
              <w:rPr>
                <w:b/>
                <w:color w:val="0070C0"/>
                <w:u w:val="single"/>
                <w:lang w:eastAsia="ko-KR"/>
              </w:rPr>
            </w:pPr>
            <w:r>
              <w:rPr>
                <w:b/>
                <w:color w:val="0070C0"/>
                <w:u w:val="single"/>
                <w:lang w:eastAsia="ko-KR"/>
              </w:rPr>
              <w:t>Issue 1-3-3-4: ACK/NACK for partial overlapping scheduling</w:t>
            </w:r>
          </w:p>
          <w:p w14:paraId="225B1D11" w14:textId="77777777" w:rsidR="00236435" w:rsidRPr="00805BE8" w:rsidRDefault="00236435" w:rsidP="00236435">
            <w:pPr>
              <w:rPr>
                <w:b/>
                <w:color w:val="0070C0"/>
                <w:u w:val="single"/>
                <w:lang w:eastAsia="ko-KR"/>
              </w:rPr>
            </w:pPr>
            <w:r>
              <w:rPr>
                <w:b/>
                <w:color w:val="0070C0"/>
                <w:u w:val="single"/>
                <w:lang w:eastAsia="ko-KR"/>
              </w:rPr>
              <w:t xml:space="preserve">Issue 1-4-1: Whether to define PDSCH demodulation requirement for single-DCI </w:t>
            </w:r>
          </w:p>
          <w:p w14:paraId="1C76D83D" w14:textId="77777777" w:rsidR="00236435" w:rsidRPr="00D97E78" w:rsidRDefault="00236435" w:rsidP="00236435">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 xml:space="preserve">Single DCI based multi-TRP operation is a relevant scenario with reduced UE complexity and PDCCH overhead compare to multi-DCI bases multi-TRP operation. The UE receive processing is not exactly the same as for single TRP scenario. Beside that UE demodulation performance is no same since receive signals transmitted from multiple TPRs have different time offset due to propagation delay differences. Considering above observations, it is necessary to performance requirements for single DCI based multi TRP operation. Prefer option 1.    </w:t>
            </w:r>
          </w:p>
          <w:p w14:paraId="16526571" w14:textId="77777777" w:rsidR="00236435" w:rsidRPr="00D97E78" w:rsidRDefault="00236435" w:rsidP="00236435">
            <w:pPr>
              <w:rPr>
                <w:b/>
                <w:color w:val="0070C0"/>
                <w:u w:val="single"/>
                <w:lang w:eastAsia="ko-KR"/>
              </w:rPr>
            </w:pPr>
            <w:r>
              <w:rPr>
                <w:b/>
                <w:color w:val="0070C0"/>
                <w:u w:val="single"/>
                <w:lang w:eastAsia="ko-KR"/>
              </w:rPr>
              <w:t>Issue 1-4-2: Test parameter for resource allocation (if agreed to introduce</w:t>
            </w:r>
            <w:r w:rsidRPr="006D57FF">
              <w:rPr>
                <w:b/>
                <w:color w:val="0070C0"/>
                <w:u w:val="single"/>
                <w:lang w:eastAsia="ko-KR"/>
              </w:rPr>
              <w:t xml:space="preserve"> </w:t>
            </w:r>
            <w:r>
              <w:rPr>
                <w:b/>
                <w:color w:val="0070C0"/>
                <w:u w:val="single"/>
                <w:lang w:eastAsia="ko-KR"/>
              </w:rPr>
              <w:t>PDSCH demodulation requirement for single-DCI)</w:t>
            </w:r>
          </w:p>
          <w:p w14:paraId="720A6C40" w14:textId="77777777" w:rsidR="00236435" w:rsidRPr="00BA740B" w:rsidRDefault="00236435" w:rsidP="00236435">
            <w:pPr>
              <w:rPr>
                <w:rFonts w:eastAsia="Malgun Gothic"/>
                <w:b/>
                <w:color w:val="0070C0"/>
                <w:u w:val="single"/>
                <w:lang w:eastAsia="ko-KR"/>
              </w:rPr>
            </w:pPr>
            <w:r>
              <w:rPr>
                <w:b/>
                <w:color w:val="0070C0"/>
                <w:u w:val="single"/>
                <w:lang w:eastAsia="ko-KR"/>
              </w:rPr>
              <w:t>Issue 1-4-3: Test parameter for full-overlapped (if agreed)</w:t>
            </w:r>
          </w:p>
          <w:p w14:paraId="14E7C90A" w14:textId="77777777" w:rsidR="00236435" w:rsidRPr="00D97E78" w:rsidRDefault="00236435" w:rsidP="00236435">
            <w:pPr>
              <w:rPr>
                <w:b/>
                <w:color w:val="0070C0"/>
                <w:u w:val="single"/>
                <w:lang w:eastAsia="ko-KR"/>
              </w:rPr>
            </w:pPr>
            <w:r>
              <w:rPr>
                <w:b/>
                <w:color w:val="0070C0"/>
                <w:u w:val="single"/>
                <w:lang w:eastAsia="ko-KR"/>
              </w:rPr>
              <w:t>Issue 1-4-3-1: Test parameter for layer combination</w:t>
            </w:r>
          </w:p>
          <w:p w14:paraId="1B184CCB" w14:textId="77777777" w:rsidR="00236435" w:rsidRDefault="00236435" w:rsidP="00236435">
            <w:pPr>
              <w:rPr>
                <w:b/>
                <w:color w:val="0070C0"/>
                <w:u w:val="single"/>
                <w:lang w:eastAsia="ko-KR"/>
              </w:rPr>
            </w:pPr>
            <w:r>
              <w:rPr>
                <w:b/>
                <w:color w:val="0070C0"/>
                <w:u w:val="single"/>
                <w:lang w:eastAsia="ko-KR"/>
              </w:rPr>
              <w:t xml:space="preserve">Issue 1-4-3-2: Test parameter for timing offset </w:t>
            </w:r>
          </w:p>
          <w:p w14:paraId="0E46B827" w14:textId="77777777" w:rsidR="00236435" w:rsidRPr="001738C0" w:rsidRDefault="00236435" w:rsidP="00236435">
            <w:pPr>
              <w:rPr>
                <w:color w:val="0070C0"/>
                <w:lang w:eastAsia="zh-CN"/>
              </w:rPr>
            </w:pPr>
            <w:r>
              <w:rPr>
                <w:color w:val="0070C0"/>
                <w:lang w:eastAsia="zh-CN"/>
              </w:rPr>
              <w:t>In our understanding it is reasonable to consider non-zero time offset for multi-TRP operation. In this case we cannot accept option 1 and prefer to keep this issue as FFS and discuss after conclusion on issue 1-2-8</w:t>
            </w:r>
          </w:p>
          <w:p w14:paraId="4A1370AE" w14:textId="77777777" w:rsidR="00236435" w:rsidRDefault="00236435" w:rsidP="00236435">
            <w:pPr>
              <w:rPr>
                <w:b/>
                <w:color w:val="0070C0"/>
                <w:u w:val="single"/>
                <w:lang w:eastAsia="ko-KR"/>
              </w:rPr>
            </w:pPr>
            <w:r>
              <w:rPr>
                <w:b/>
                <w:color w:val="0070C0"/>
                <w:u w:val="single"/>
                <w:lang w:eastAsia="ko-KR"/>
              </w:rPr>
              <w:t>Issue 1-4-3-3: Test parameter for frequency offset</w:t>
            </w:r>
          </w:p>
          <w:p w14:paraId="66D6AC1C" w14:textId="77777777" w:rsidR="00236435" w:rsidRPr="00095D41" w:rsidRDefault="00236435" w:rsidP="00236435">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Prefer to discuss frequency offset for each test case after resolving general issue 1-2-9</w:t>
            </w:r>
          </w:p>
          <w:p w14:paraId="54959366" w14:textId="77777777" w:rsidR="00236435" w:rsidRDefault="00236435" w:rsidP="00236435">
            <w:pPr>
              <w:rPr>
                <w:b/>
                <w:color w:val="0070C0"/>
                <w:u w:val="single"/>
                <w:lang w:eastAsia="ko-KR"/>
              </w:rPr>
            </w:pPr>
            <w:r>
              <w:rPr>
                <w:b/>
                <w:color w:val="0070C0"/>
                <w:u w:val="single"/>
                <w:lang w:eastAsia="ko-KR"/>
              </w:rPr>
              <w:t xml:space="preserve">Issue 1-4-3-4: Test parameter for TCI state </w:t>
            </w:r>
          </w:p>
          <w:p w14:paraId="0944991C" w14:textId="77777777" w:rsidR="00236435" w:rsidRDefault="00236435" w:rsidP="00236435">
            <w:pPr>
              <w:spacing w:after="120"/>
              <w:rPr>
                <w:rFonts w:eastAsiaTheme="minorEastAsia"/>
                <w:color w:val="0070C0"/>
                <w:lang w:eastAsia="zh-CN"/>
              </w:rPr>
            </w:pPr>
            <w:r>
              <w:rPr>
                <w:rFonts w:eastAsiaTheme="minorEastAsia"/>
                <w:color w:val="0070C0"/>
                <w:lang w:eastAsia="zh-CN"/>
              </w:rPr>
              <w:t>Agree with Option 1.</w:t>
            </w:r>
          </w:p>
          <w:p w14:paraId="27B26D9D" w14:textId="77777777" w:rsidR="00236435" w:rsidRDefault="00236435" w:rsidP="00236435">
            <w:pPr>
              <w:rPr>
                <w:b/>
                <w:color w:val="0070C0"/>
                <w:u w:val="single"/>
                <w:lang w:eastAsia="ko-KR"/>
              </w:rPr>
            </w:pPr>
            <w:r>
              <w:rPr>
                <w:b/>
                <w:color w:val="0070C0"/>
                <w:u w:val="single"/>
                <w:lang w:eastAsia="ko-KR"/>
              </w:rPr>
              <w:t>Issue 1-5-1: Whether to define PDSCH requirement requirements for URLLC multi-TRP transmission schemes with the test metric 70% of maximum throughput</w:t>
            </w:r>
          </w:p>
          <w:p w14:paraId="0323DA7C" w14:textId="77777777" w:rsidR="00236435" w:rsidRPr="00060983" w:rsidRDefault="00236435" w:rsidP="00236435">
            <w:pPr>
              <w:rPr>
                <w:bCs/>
                <w:color w:val="0070C0"/>
                <w:lang w:eastAsia="ko-KR"/>
              </w:rPr>
            </w:pPr>
            <w:r w:rsidRPr="00095D41">
              <w:rPr>
                <w:bCs/>
                <w:color w:val="0070C0"/>
                <w:lang w:eastAsia="ko-KR"/>
              </w:rPr>
              <w:t xml:space="preserve">We still prefer option 1 </w:t>
            </w:r>
            <w:r>
              <w:rPr>
                <w:bCs/>
                <w:color w:val="0070C0"/>
                <w:lang w:eastAsia="ko-KR"/>
              </w:rPr>
              <w:t>and do not see necessity to postpone this discussion since it is only the second meeting and we have enough time to avoid any prioritizations.</w:t>
            </w:r>
            <w:r>
              <w:rPr>
                <w:bCs/>
                <w:color w:val="0070C0"/>
                <w:lang w:eastAsia="ko-KR"/>
              </w:rPr>
              <w:br/>
            </w:r>
            <w:r>
              <w:rPr>
                <w:bCs/>
                <w:color w:val="0070C0"/>
                <w:lang w:eastAsia="ko-KR"/>
              </w:rPr>
              <w:br/>
              <w:t>Also, we</w:t>
            </w:r>
            <w:r w:rsidRPr="00095D41">
              <w:rPr>
                <w:bCs/>
                <w:color w:val="0070C0"/>
                <w:lang w:eastAsia="ko-KR"/>
              </w:rPr>
              <w:t xml:space="preserve"> would like to clarify </w:t>
            </w:r>
            <w:r>
              <w:rPr>
                <w:bCs/>
                <w:color w:val="0070C0"/>
                <w:lang w:eastAsia="ko-KR"/>
              </w:rPr>
              <w:t xml:space="preserve">on </w:t>
            </w:r>
            <w:r w:rsidRPr="00095D41">
              <w:rPr>
                <w:bCs/>
                <w:color w:val="0070C0"/>
                <w:lang w:eastAsia="ko-KR"/>
              </w:rPr>
              <w:t xml:space="preserve">possible test metric. </w:t>
            </w:r>
            <w:r>
              <w:rPr>
                <w:bCs/>
                <w:color w:val="0070C0"/>
                <w:lang w:eastAsia="ko-KR"/>
              </w:rPr>
              <w:t xml:space="preserve">On the previous meeting we agreed to not specify any requirements </w:t>
            </w:r>
            <w:r w:rsidRPr="00095D41">
              <w:rPr>
                <w:bCs/>
                <w:color w:val="0070C0"/>
                <w:lang w:eastAsia="ko-KR"/>
              </w:rPr>
              <w:t>with low BLER test metric (e.g., lower than 1% BLER)</w:t>
            </w:r>
            <w:r>
              <w:rPr>
                <w:bCs/>
                <w:color w:val="0070C0"/>
                <w:lang w:eastAsia="ko-KR"/>
              </w:rPr>
              <w:t xml:space="preserve">. Same time 70% of max achievable throughput is not suitable for URLLC use case and it is more nature to consider 1% BLER. In this case we want to propose consider 1% BLER as a test metric for </w:t>
            </w:r>
            <w:r w:rsidRPr="00095D41">
              <w:rPr>
                <w:bCs/>
                <w:color w:val="0070C0"/>
                <w:lang w:eastAsia="ko-KR"/>
              </w:rPr>
              <w:t>URLLC multi-TR</w:t>
            </w:r>
            <w:r>
              <w:rPr>
                <w:bCs/>
                <w:color w:val="0070C0"/>
                <w:lang w:eastAsia="ko-KR"/>
              </w:rPr>
              <w:t xml:space="preserve">P requirements instead of </w:t>
            </w:r>
            <w:r w:rsidRPr="00095D41">
              <w:rPr>
                <w:bCs/>
                <w:color w:val="0070C0"/>
                <w:lang w:eastAsia="ko-KR"/>
              </w:rPr>
              <w:t>70% of max achievable throughput</w:t>
            </w:r>
            <w:r>
              <w:rPr>
                <w:bCs/>
                <w:color w:val="0070C0"/>
                <w:lang w:eastAsia="ko-KR"/>
              </w:rPr>
              <w:t>.</w:t>
            </w:r>
          </w:p>
          <w:p w14:paraId="11816E3D" w14:textId="77777777" w:rsidR="00236435" w:rsidRPr="00805BE8" w:rsidRDefault="00236435" w:rsidP="00236435">
            <w:pPr>
              <w:rPr>
                <w:b/>
                <w:color w:val="0070C0"/>
                <w:u w:val="single"/>
                <w:lang w:eastAsia="ko-KR"/>
              </w:rPr>
            </w:pPr>
            <w:r>
              <w:rPr>
                <w:b/>
                <w:color w:val="0070C0"/>
                <w:u w:val="single"/>
                <w:lang w:eastAsia="ko-KR"/>
              </w:rPr>
              <w:t>Issue 1-5-2:  Test case design</w:t>
            </w:r>
          </w:p>
          <w:p w14:paraId="2D6ECD91" w14:textId="77777777" w:rsidR="00236435" w:rsidRPr="00060983" w:rsidRDefault="00236435" w:rsidP="00236435">
            <w:pPr>
              <w:rPr>
                <w:bCs/>
                <w:color w:val="0070C0"/>
                <w:lang w:eastAsia="ko-KR"/>
              </w:rPr>
            </w:pPr>
            <w:r>
              <w:rPr>
                <w:bCs/>
                <w:color w:val="0070C0"/>
                <w:lang w:eastAsia="ko-KR"/>
              </w:rPr>
              <w:t>Cannot accept option 1 since as we mention in Issue 1-5-1, we d</w:t>
            </w:r>
            <w:r w:rsidRPr="00060983">
              <w:rPr>
                <w:bCs/>
                <w:color w:val="0070C0"/>
                <w:lang w:eastAsia="ko-KR"/>
              </w:rPr>
              <w:t>o not see necessity to postpone this discussion</w:t>
            </w:r>
            <w:r>
              <w:rPr>
                <w:bCs/>
                <w:color w:val="0070C0"/>
                <w:lang w:eastAsia="ko-KR"/>
              </w:rPr>
              <w:t>.</w:t>
            </w:r>
          </w:p>
          <w:p w14:paraId="0ED0EF06" w14:textId="77777777" w:rsidR="00236435" w:rsidRPr="00805BE8" w:rsidRDefault="00236435" w:rsidP="00236435">
            <w:pPr>
              <w:rPr>
                <w:b/>
                <w:color w:val="0070C0"/>
                <w:u w:val="single"/>
                <w:lang w:eastAsia="ko-KR"/>
              </w:rPr>
            </w:pPr>
            <w:r>
              <w:rPr>
                <w:b/>
                <w:color w:val="0070C0"/>
                <w:u w:val="single"/>
                <w:lang w:eastAsia="ko-KR"/>
              </w:rPr>
              <w:t>Issue 1-5-3: URLLC multi-TRP transmission schemes (if agreed to introduced)</w:t>
            </w:r>
          </w:p>
          <w:p w14:paraId="006E6744" w14:textId="77777777" w:rsidR="00236435" w:rsidRPr="00060983" w:rsidRDefault="00236435" w:rsidP="00236435">
            <w:pPr>
              <w:rPr>
                <w:bCs/>
                <w:color w:val="0070C0"/>
                <w:lang w:eastAsia="ko-KR"/>
              </w:rPr>
            </w:pPr>
            <w:r w:rsidRPr="00060983">
              <w:rPr>
                <w:bCs/>
                <w:color w:val="0070C0"/>
                <w:lang w:eastAsia="ko-KR"/>
              </w:rPr>
              <w:t>Receive processing of each mentioned above transmission scheme is different and requires modifications of Rel-15 UE behaviour. Also, considering importance of URLLC features especially for industrial use cases we suggest defining requirements for all defined schemes</w:t>
            </w:r>
            <w:r>
              <w:rPr>
                <w:bCs/>
                <w:color w:val="0070C0"/>
                <w:lang w:eastAsia="ko-KR"/>
              </w:rPr>
              <w:t>. Prefer option 2.</w:t>
            </w:r>
          </w:p>
          <w:p w14:paraId="267C4404" w14:textId="77777777" w:rsidR="00236435" w:rsidRPr="00805BE8" w:rsidRDefault="00236435" w:rsidP="00236435">
            <w:pPr>
              <w:rPr>
                <w:b/>
                <w:color w:val="0070C0"/>
                <w:u w:val="single"/>
                <w:lang w:eastAsia="ko-KR"/>
              </w:rPr>
            </w:pPr>
            <w:r>
              <w:rPr>
                <w:b/>
                <w:color w:val="0070C0"/>
                <w:u w:val="single"/>
                <w:lang w:eastAsia="ko-KR"/>
              </w:rPr>
              <w:t>Issue 1-5-4: Requirement for FR1 or FR2</w:t>
            </w:r>
          </w:p>
          <w:p w14:paraId="084A1CA8" w14:textId="77777777" w:rsidR="00236435" w:rsidRPr="00060983" w:rsidRDefault="00236435" w:rsidP="00236435">
            <w:pPr>
              <w:rPr>
                <w:bCs/>
                <w:color w:val="0070C0"/>
                <w:lang w:eastAsia="ko-KR"/>
              </w:rPr>
            </w:pPr>
            <w:r w:rsidRPr="00060983">
              <w:rPr>
                <w:bCs/>
                <w:color w:val="0070C0"/>
                <w:lang w:eastAsia="ko-KR"/>
              </w:rPr>
              <w:t>Agree with option 1</w:t>
            </w:r>
          </w:p>
          <w:p w14:paraId="1E3A17C9" w14:textId="77777777" w:rsidR="00236435" w:rsidRPr="00805BE8" w:rsidRDefault="00236435" w:rsidP="00236435">
            <w:pPr>
              <w:rPr>
                <w:b/>
                <w:color w:val="0070C0"/>
                <w:u w:val="single"/>
                <w:lang w:eastAsia="ko-KR"/>
              </w:rPr>
            </w:pPr>
            <w:r>
              <w:rPr>
                <w:b/>
                <w:color w:val="0070C0"/>
                <w:u w:val="single"/>
                <w:lang w:eastAsia="ko-KR"/>
              </w:rPr>
              <w:t>Issue 1-5-5: SCS and BW</w:t>
            </w:r>
          </w:p>
          <w:p w14:paraId="35AF4570" w14:textId="77777777" w:rsidR="00236435" w:rsidRPr="00A27FDB" w:rsidRDefault="00236435" w:rsidP="00236435">
            <w:pPr>
              <w:rPr>
                <w:bCs/>
                <w:color w:val="0070C0"/>
                <w:lang w:eastAsia="ko-KR"/>
              </w:rPr>
            </w:pPr>
            <w:r w:rsidRPr="00A27FDB">
              <w:rPr>
                <w:bCs/>
                <w:color w:val="0070C0"/>
                <w:lang w:eastAsia="ko-KR"/>
              </w:rPr>
              <w:t>Agree with option 1</w:t>
            </w:r>
          </w:p>
          <w:p w14:paraId="2007997E" w14:textId="77777777" w:rsidR="00236435" w:rsidRPr="00805BE8" w:rsidRDefault="00236435" w:rsidP="00236435">
            <w:pPr>
              <w:rPr>
                <w:b/>
                <w:color w:val="0070C0"/>
                <w:u w:val="single"/>
                <w:lang w:eastAsia="ko-KR"/>
              </w:rPr>
            </w:pPr>
            <w:r>
              <w:rPr>
                <w:b/>
                <w:color w:val="0070C0"/>
                <w:u w:val="single"/>
                <w:lang w:eastAsia="ko-KR"/>
              </w:rPr>
              <w:t>Issue 1-6-1: Whether to define PDSCH requirement based on Rel-16 DMRS sequence</w:t>
            </w:r>
          </w:p>
          <w:p w14:paraId="5E98309E" w14:textId="77777777" w:rsidR="00236435" w:rsidRPr="00244284" w:rsidRDefault="00236435" w:rsidP="00236435">
            <w:pPr>
              <w:rPr>
                <w:bCs/>
                <w:color w:val="0070C0"/>
                <w:lang w:eastAsia="ko-KR"/>
              </w:rPr>
            </w:pPr>
            <w:r w:rsidRPr="00244284">
              <w:rPr>
                <w:bCs/>
                <w:color w:val="0070C0"/>
                <w:lang w:eastAsia="ko-KR"/>
              </w:rPr>
              <w:t xml:space="preserve">Prefer option 1 considering that Rel-16 DMRS is an optional feature and RAN4 should avoid combining of it with other features to not define additional applicability. </w:t>
            </w:r>
          </w:p>
          <w:p w14:paraId="0F8DFFEF" w14:textId="77777777" w:rsidR="00236435" w:rsidRPr="00805BE8" w:rsidRDefault="00236435" w:rsidP="00236435">
            <w:pPr>
              <w:rPr>
                <w:b/>
                <w:color w:val="0070C0"/>
                <w:u w:val="single"/>
                <w:lang w:eastAsia="ko-KR"/>
              </w:rPr>
            </w:pPr>
            <w:r>
              <w:rPr>
                <w:b/>
                <w:color w:val="0070C0"/>
                <w:u w:val="single"/>
                <w:lang w:eastAsia="ko-KR"/>
              </w:rPr>
              <w:t>Issue 1-6-2: Whether to define PUSCH requirement with CP-OFDM waveform based on Rel-16 DMRS sequence</w:t>
            </w:r>
          </w:p>
          <w:p w14:paraId="71421DAF" w14:textId="55A021D4" w:rsidR="00236435" w:rsidRDefault="00236435" w:rsidP="00236435">
            <w:pPr>
              <w:spacing w:after="120"/>
              <w:rPr>
                <w:rFonts w:eastAsiaTheme="minorEastAsia"/>
                <w:color w:val="0070C0"/>
                <w:lang w:val="en-US" w:eastAsia="zh-CN"/>
              </w:rPr>
            </w:pPr>
            <w:r>
              <w:rPr>
                <w:rFonts w:eastAsia="宋体"/>
                <w:color w:val="0070C0"/>
                <w:szCs w:val="24"/>
                <w:lang w:eastAsia="zh-CN"/>
              </w:rPr>
              <w:t>Prefer Option 1 which keep agreement from the previous meeting.</w:t>
            </w:r>
          </w:p>
        </w:tc>
      </w:tr>
      <w:tr w:rsidR="007E5C60" w14:paraId="79325CB4" w14:textId="77777777" w:rsidTr="008A60D2">
        <w:tc>
          <w:tcPr>
            <w:tcW w:w="1237" w:type="dxa"/>
          </w:tcPr>
          <w:p w14:paraId="39029488" w14:textId="3DE86A28" w:rsidR="007E5C60" w:rsidRDefault="007E5C60" w:rsidP="007E5C60">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183D5414"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1-1-1:</w:t>
            </w:r>
          </w:p>
          <w:p w14:paraId="03CF4B0D"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We should focus on the Rel-16 eMIMO features. It is also mentioned in WID RP-200474:</w:t>
            </w:r>
          </w:p>
          <w:p w14:paraId="427EE5A6" w14:textId="77777777" w:rsidR="007E5C60" w:rsidRDefault="007E5C60" w:rsidP="007E5C60">
            <w:pPr>
              <w:snapToGrid w:val="0"/>
              <w:spacing w:after="120"/>
              <w:rPr>
                <w:rFonts w:eastAsiaTheme="minorEastAsia"/>
                <w:color w:val="0070C0"/>
                <w:lang w:eastAsia="zh-CN"/>
              </w:rPr>
            </w:pPr>
            <w:r>
              <w:rPr>
                <w:rFonts w:eastAsiaTheme="minorEastAsia"/>
                <w:color w:val="0070C0"/>
                <w:lang w:eastAsia="zh-CN"/>
              </w:rPr>
              <w:t>“</w:t>
            </w:r>
            <w:r>
              <w:rPr>
                <w:lang w:eastAsia="ko-KR"/>
              </w:rPr>
              <w:t xml:space="preserve">Specify necessary UE performance requirements </w:t>
            </w:r>
            <w:r w:rsidRPr="00277C91">
              <w:rPr>
                <w:highlight w:val="yellow"/>
                <w:lang w:eastAsia="ko-KR"/>
              </w:rPr>
              <w:t>for the specified enhancements</w:t>
            </w:r>
            <w:r>
              <w:rPr>
                <w:lang w:eastAsia="ko-KR"/>
              </w:rPr>
              <w:t>.</w:t>
            </w:r>
            <w:r>
              <w:rPr>
                <w:rFonts w:eastAsiaTheme="minorEastAsia"/>
                <w:color w:val="0070C0"/>
                <w:lang w:eastAsia="zh-CN"/>
              </w:rPr>
              <w:t>”</w:t>
            </w:r>
          </w:p>
          <w:p w14:paraId="193CE66D"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w:t>
            </w:r>
          </w:p>
          <w:p w14:paraId="5060A44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Need clarification for ‘simultaneous reception’ and ‘non-simultaneous reception’ from multi-TRP. Does ‘simultaneous reception’ mean ‘one Rx antenna port receives signals from two TRPs simultaneously’?  </w:t>
            </w:r>
          </w:p>
          <w:p w14:paraId="268A6ED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On the other hand, we are fine to assume the </w:t>
            </w:r>
            <w:r w:rsidRPr="009D7BF8">
              <w:rPr>
                <w:rFonts w:eastAsiaTheme="minorEastAsia"/>
                <w:color w:val="0070C0"/>
                <w:lang w:val="en-US" w:eastAsia="zh-CN"/>
              </w:rPr>
              <w:t>single Rx beam operation</w:t>
            </w:r>
            <w:r>
              <w:rPr>
                <w:rFonts w:eastAsiaTheme="minorEastAsia"/>
                <w:color w:val="0070C0"/>
                <w:lang w:val="en-US" w:eastAsia="zh-CN"/>
              </w:rPr>
              <w:t xml:space="preserve"> for FR2 because it is UE demodulation requirements. </w:t>
            </w:r>
          </w:p>
          <w:p w14:paraId="27C9FE8D"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1-2-2:</w:t>
            </w:r>
          </w:p>
          <w:p w14:paraId="0B372AA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It depends on whether RAN4 agree to introduce single-DCI based multi-TRP transmission. We don’t think we need to define single-DCI based multi-TRP transmission for eMBB because no difference from PDSCH demodulation point of view. Single-DCI based scheduling can be verified with sigle-DCI based multi-TRP transmission for URLLC. </w:t>
            </w:r>
          </w:p>
          <w:p w14:paraId="5E6C5B27"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1-2-3:</w:t>
            </w:r>
          </w:p>
          <w:p w14:paraId="7DF1C52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w:t>
            </w:r>
          </w:p>
          <w:p w14:paraId="3F24544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1-2-4:</w:t>
            </w:r>
          </w:p>
          <w:p w14:paraId="6FC2518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w:t>
            </w:r>
          </w:p>
          <w:p w14:paraId="0CBDABA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Issue 1-2-5: </w:t>
            </w:r>
          </w:p>
          <w:p w14:paraId="636F5E8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 (same as Issue 1-2-2).</w:t>
            </w:r>
          </w:p>
          <w:p w14:paraId="4289CBE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1-2-6:</w:t>
            </w:r>
          </w:p>
          <w:p w14:paraId="3B60A14E"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OK to configure</w:t>
            </w:r>
            <w:r w:rsidRPr="00066596">
              <w:rPr>
                <w:rFonts w:eastAsiaTheme="minorEastAsia"/>
                <w:color w:val="0070C0"/>
                <w:lang w:val="en-US" w:eastAsia="zh-CN"/>
              </w:rPr>
              <w:t xml:space="preserve"> TCI state for each TRP</w:t>
            </w:r>
            <w:r>
              <w:rPr>
                <w:rFonts w:eastAsiaTheme="minorEastAsia"/>
                <w:color w:val="0070C0"/>
                <w:lang w:val="en-US" w:eastAsia="zh-CN"/>
              </w:rPr>
              <w:t xml:space="preserve"> as shown in Option 1</w:t>
            </w:r>
            <w:r w:rsidRPr="00066596">
              <w:rPr>
                <w:rFonts w:eastAsiaTheme="minorEastAsia"/>
                <w:color w:val="0070C0"/>
                <w:lang w:val="en-US" w:eastAsia="zh-CN"/>
              </w:rPr>
              <w:t xml:space="preserve">. It is </w:t>
            </w:r>
            <w:r>
              <w:rPr>
                <w:rFonts w:eastAsiaTheme="minorEastAsia"/>
                <w:color w:val="0070C0"/>
                <w:lang w:val="en-US" w:eastAsia="zh-CN"/>
              </w:rPr>
              <w:t xml:space="preserve">also </w:t>
            </w:r>
            <w:r w:rsidRPr="00066596">
              <w:rPr>
                <w:rFonts w:eastAsiaTheme="minorEastAsia"/>
                <w:color w:val="0070C0"/>
                <w:lang w:val="en-US" w:eastAsia="zh-CN"/>
              </w:rPr>
              <w:t>good to consider two CSI-RS are collided</w:t>
            </w:r>
            <w:r>
              <w:rPr>
                <w:rFonts w:eastAsiaTheme="minorEastAsia"/>
                <w:color w:val="0070C0"/>
                <w:lang w:val="en-US" w:eastAsia="zh-CN"/>
              </w:rPr>
              <w:t xml:space="preserve"> in time/frequency domain.</w:t>
            </w:r>
          </w:p>
          <w:p w14:paraId="05190A4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1-2-7:</w:t>
            </w:r>
          </w:p>
          <w:p w14:paraId="2CAAF5B8"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should be ok. </w:t>
            </w:r>
          </w:p>
          <w:p w14:paraId="35A15DB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1-2-8:</w:t>
            </w:r>
          </w:p>
          <w:p w14:paraId="0A955FCC"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5. Option 1 is also ok.</w:t>
            </w:r>
          </w:p>
          <w:p w14:paraId="1F88C39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1-2-9:</w:t>
            </w:r>
          </w:p>
          <w:p w14:paraId="5CC35CD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2. keep FFS. </w:t>
            </w:r>
          </w:p>
          <w:p w14:paraId="4DCD11F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1-2-10:</w:t>
            </w:r>
          </w:p>
          <w:p w14:paraId="4F3758F2"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w:t>
            </w:r>
          </w:p>
          <w:p w14:paraId="195C0D7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1-2-11:</w:t>
            </w:r>
          </w:p>
          <w:p w14:paraId="7B7C4D2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w:t>
            </w:r>
            <w:r w:rsidRPr="006347C4">
              <w:rPr>
                <w:rFonts w:eastAsiaTheme="minorEastAsia"/>
                <w:color w:val="0070C0"/>
                <w:lang w:val="en-US" w:eastAsia="zh-CN"/>
              </w:rPr>
              <w:t xml:space="preserve">Actual network implements colliding TRP/CSI-RS to reduce overhead. We want to verify </w:t>
            </w:r>
            <w:r>
              <w:rPr>
                <w:rFonts w:eastAsiaTheme="minorEastAsia"/>
                <w:color w:val="0070C0"/>
                <w:lang w:val="en-US" w:eastAsia="zh-CN"/>
              </w:rPr>
              <w:t xml:space="preserve">that </w:t>
            </w:r>
            <w:r w:rsidRPr="006347C4">
              <w:rPr>
                <w:rFonts w:eastAsiaTheme="minorEastAsia"/>
                <w:color w:val="0070C0"/>
                <w:lang w:val="en-US" w:eastAsia="zh-CN"/>
              </w:rPr>
              <w:t xml:space="preserve">UE handle this scenario. </w:t>
            </w:r>
            <w:r>
              <w:rPr>
                <w:rFonts w:eastAsiaTheme="minorEastAsia"/>
                <w:color w:val="0070C0"/>
                <w:lang w:val="en-US" w:eastAsia="zh-CN"/>
              </w:rPr>
              <w:t xml:space="preserve"> </w:t>
            </w:r>
          </w:p>
          <w:p w14:paraId="6AA8348B"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1-2-12</w:t>
            </w:r>
          </w:p>
          <w:p w14:paraId="51F4AA0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w:t>
            </w:r>
          </w:p>
          <w:p w14:paraId="322B160C"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1-2-13:</w:t>
            </w:r>
          </w:p>
          <w:p w14:paraId="39F9A5D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Need clarification how ‘separate decoding of each PDSCH’ means. Does this mean each TRP transmits different transport block? </w:t>
            </w:r>
          </w:p>
          <w:p w14:paraId="395C475B"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1-2-16:</w:t>
            </w:r>
          </w:p>
          <w:p w14:paraId="242A398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 is ok.</w:t>
            </w:r>
          </w:p>
          <w:p w14:paraId="02ED2D1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1-2-17:</w:t>
            </w:r>
          </w:p>
          <w:p w14:paraId="5FE6637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Agree to configure different scramble sequence per PDSCH. </w:t>
            </w:r>
          </w:p>
          <w:p w14:paraId="24822C2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1-3-1:</w:t>
            </w:r>
          </w:p>
          <w:p w14:paraId="30E51BA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w:t>
            </w:r>
            <w:r w:rsidRPr="00C22146">
              <w:rPr>
                <w:rFonts w:eastAsiaTheme="minorEastAsia"/>
                <w:color w:val="0070C0"/>
                <w:lang w:val="en-US" w:eastAsia="zh-CN"/>
              </w:rPr>
              <w:t xml:space="preserve">If we don’t specify the </w:t>
            </w:r>
            <w:r>
              <w:rPr>
                <w:rFonts w:eastAsiaTheme="minorEastAsia"/>
                <w:color w:val="0070C0"/>
                <w:lang w:val="en-US" w:eastAsia="zh-CN"/>
              </w:rPr>
              <w:t xml:space="preserve">full/partial </w:t>
            </w:r>
            <w:r w:rsidRPr="00C22146">
              <w:rPr>
                <w:rFonts w:eastAsiaTheme="minorEastAsia"/>
                <w:color w:val="0070C0"/>
                <w:lang w:val="en-US" w:eastAsia="zh-CN"/>
              </w:rPr>
              <w:t xml:space="preserve">over-lapping scenario, no gain from single TRP </w:t>
            </w:r>
            <w:r>
              <w:rPr>
                <w:rFonts w:eastAsiaTheme="minorEastAsia"/>
                <w:color w:val="0070C0"/>
                <w:lang w:val="en-US" w:eastAsia="zh-CN"/>
              </w:rPr>
              <w:t>transmission case</w:t>
            </w:r>
            <w:r w:rsidRPr="00C22146">
              <w:rPr>
                <w:rFonts w:eastAsiaTheme="minorEastAsia"/>
                <w:color w:val="0070C0"/>
                <w:lang w:val="en-US" w:eastAsia="zh-CN"/>
              </w:rPr>
              <w:t>. We should consider over-lapping case also.</w:t>
            </w:r>
          </w:p>
          <w:p w14:paraId="6061B73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1-3-2-1:</w:t>
            </w:r>
          </w:p>
          <w:p w14:paraId="1FBDCC7D"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Maybe we misunderstand the assumption for 2Rx UE. Can we assume 2Rx UE can:</w:t>
            </w:r>
          </w:p>
          <w:p w14:paraId="4F5A8A49"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R</w:t>
            </w:r>
            <w:r w:rsidRPr="00277C91">
              <w:rPr>
                <w:rFonts w:eastAsiaTheme="minorEastAsia"/>
                <w:color w:val="0070C0"/>
                <w:lang w:val="en-US" w:eastAsia="zh-CN"/>
              </w:rPr>
              <w:t xml:space="preserve">eceive </w:t>
            </w:r>
            <w:r>
              <w:rPr>
                <w:rFonts w:eastAsiaTheme="minorEastAsia"/>
                <w:color w:val="0070C0"/>
                <w:lang w:val="en-US" w:eastAsia="zh-CN"/>
              </w:rPr>
              <w:t xml:space="preserve">up to </w:t>
            </w:r>
            <w:r w:rsidRPr="00277C91">
              <w:rPr>
                <w:rFonts w:eastAsiaTheme="minorEastAsia"/>
                <w:color w:val="0070C0"/>
                <w:lang w:val="en-US" w:eastAsia="zh-CN"/>
              </w:rPr>
              <w:t xml:space="preserve">2+2 </w:t>
            </w:r>
            <w:r>
              <w:rPr>
                <w:rFonts w:eastAsiaTheme="minorEastAsia"/>
                <w:color w:val="0070C0"/>
                <w:lang w:val="en-US" w:eastAsia="zh-CN"/>
              </w:rPr>
              <w:t>for non-overlapping scheduling case,</w:t>
            </w:r>
          </w:p>
          <w:p w14:paraId="5F77F92B"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Receive up to 1+1 for fully/partially overlapping scheduling case?</w:t>
            </w:r>
          </w:p>
          <w:p w14:paraId="189EE0FB" w14:textId="77777777" w:rsidR="007E5C60" w:rsidRPr="00277C91" w:rsidRDefault="007E5C60" w:rsidP="007E5C60">
            <w:pPr>
              <w:snapToGrid w:val="0"/>
              <w:spacing w:after="120"/>
              <w:rPr>
                <w:rFonts w:eastAsiaTheme="minorEastAsia"/>
                <w:color w:val="0070C0"/>
                <w:lang w:val="en-US" w:eastAsia="zh-CN"/>
              </w:rPr>
            </w:pPr>
            <w:r w:rsidRPr="00277C91">
              <w:rPr>
                <w:rFonts w:eastAsiaTheme="minorEastAsia"/>
                <w:color w:val="0070C0"/>
                <w:lang w:val="en-US" w:eastAsia="zh-CN"/>
              </w:rPr>
              <w:t xml:space="preserve">If so we are also fine to 2+2 for 2Rx/4Rx UEs. </w:t>
            </w:r>
          </w:p>
          <w:p w14:paraId="2229C86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1-3-2-2:</w:t>
            </w:r>
          </w:p>
          <w:p w14:paraId="37FA4C12"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is ok. It should be the same issue as 1-2-8? </w:t>
            </w:r>
          </w:p>
          <w:p w14:paraId="184525E8"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1-3-2-3:</w:t>
            </w:r>
          </w:p>
          <w:p w14:paraId="2FCC072E"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FFS (Same as 1-2-9)</w:t>
            </w:r>
          </w:p>
          <w:p w14:paraId="413C37A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1-3-2-5:</w:t>
            </w:r>
          </w:p>
          <w:p w14:paraId="3E2F76CE"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Suggest to discuss in the 2</w:t>
            </w:r>
            <w:r w:rsidRPr="00277C91">
              <w:rPr>
                <w:rFonts w:eastAsiaTheme="minorEastAsia"/>
                <w:color w:val="0070C0"/>
                <w:vertAlign w:val="superscript"/>
                <w:lang w:val="en-US" w:eastAsia="zh-CN"/>
              </w:rPr>
              <w:t>nd</w:t>
            </w:r>
            <w:r>
              <w:rPr>
                <w:rFonts w:eastAsiaTheme="minorEastAsia"/>
                <w:color w:val="0070C0"/>
                <w:lang w:val="en-US" w:eastAsia="zh-CN"/>
              </w:rPr>
              <w:t xml:space="preserve"> round. It is too detailed. </w:t>
            </w:r>
          </w:p>
          <w:p w14:paraId="3DED89B6"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1-3-3:</w:t>
            </w:r>
          </w:p>
          <w:p w14:paraId="5CC8F2E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Suggest to discuss in the 2</w:t>
            </w:r>
            <w:r w:rsidRPr="00277C91">
              <w:rPr>
                <w:rFonts w:eastAsiaTheme="minorEastAsia"/>
                <w:color w:val="0070C0"/>
                <w:vertAlign w:val="superscript"/>
                <w:lang w:val="en-US" w:eastAsia="zh-CN"/>
              </w:rPr>
              <w:t>nd</w:t>
            </w:r>
            <w:r>
              <w:rPr>
                <w:rFonts w:eastAsiaTheme="minorEastAsia"/>
                <w:color w:val="0070C0"/>
                <w:lang w:val="en-US" w:eastAsia="zh-CN"/>
              </w:rPr>
              <w:t xml:space="preserve"> round. </w:t>
            </w:r>
          </w:p>
          <w:p w14:paraId="241B04A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1-4-1:</w:t>
            </w:r>
          </w:p>
          <w:p w14:paraId="3B8D21E7"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Need to understand the relation to Issue 1-2-2. </w:t>
            </w:r>
          </w:p>
          <w:p w14:paraId="305A621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Single DCI-based multi-TRP scheduling supports both eMBB scenario and URLLC scenario (or reliable transmission scenario). On the other hand, multi-DCI based scheduling is supported only for eMBB scenario because the gNB schedules two PDSCH independently. </w:t>
            </w:r>
          </w:p>
          <w:p w14:paraId="1672485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If RAN4 will define PDSCH demodulation requirements with the single-DCI based mutli-TRP transmission for URLLC, we don’t need to define single-DCI based multi-TRP transmission for eMBB. </w:t>
            </w:r>
          </w:p>
          <w:p w14:paraId="394E746B"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To avoid misunderstanding, we suggest to use the common terminology to discuss the transmission modes used in eMIMO WI, like:</w:t>
            </w:r>
          </w:p>
          <w:p w14:paraId="11D510E7"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Multi-DCI based multi-TRP transmission for eMBB with SDM</w:t>
            </w:r>
          </w:p>
          <w:p w14:paraId="35F63434"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Single-DCI based multi-TRP transmission for eMBB with SDM</w:t>
            </w:r>
          </w:p>
          <w:p w14:paraId="413D70E7"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Single-DCI based reliable multi-TRP transmission with SDM (a.k.a. schemes 1a/1b)</w:t>
            </w:r>
          </w:p>
          <w:p w14:paraId="6D2128BB"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Single-DCI based reliable multi-TRP transmission with FDM (a.k.a. schemes 2a/2b)</w:t>
            </w:r>
          </w:p>
          <w:p w14:paraId="2C246D78" w14:textId="77777777" w:rsidR="007E5C60" w:rsidRPr="00277C91"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Single DCI based reliable multi-TRP transmission with TDM (a.k.a. schemes 3/4)</w:t>
            </w:r>
          </w:p>
          <w:p w14:paraId="0C885EDA" w14:textId="77777777" w:rsidR="007E5C60" w:rsidRDefault="007E5C60" w:rsidP="007E5C60">
            <w:pPr>
              <w:snapToGrid w:val="0"/>
              <w:spacing w:after="120"/>
              <w:rPr>
                <w:rFonts w:eastAsiaTheme="minorEastAsia"/>
                <w:color w:val="0070C0"/>
                <w:lang w:val="en-US" w:eastAsia="zh-CN"/>
              </w:rPr>
            </w:pPr>
          </w:p>
          <w:p w14:paraId="66AB84E5"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1-5-1:</w:t>
            </w:r>
          </w:p>
          <w:p w14:paraId="5D162BC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We want to define the UE performance requirements with the single-DCI based multi-TRP transmission for single PDSCH using the traditional RAN4 performance metric, i.e., 70% of max Tput. Although RAN1 uses ‘URLLC’, we don’t need to stick to the metric like 1% BLER discussed in URLLC WI. </w:t>
            </w:r>
          </w:p>
          <w:p w14:paraId="3699F198"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1-5-2:</w:t>
            </w:r>
          </w:p>
          <w:p w14:paraId="4AD6239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Same comment as 1-5-1; it is independent of URLLC WI. </w:t>
            </w:r>
          </w:p>
          <w:p w14:paraId="141F593B"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1-6-1:</w:t>
            </w:r>
          </w:p>
          <w:p w14:paraId="11AEE0F6"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w:t>
            </w:r>
          </w:p>
          <w:p w14:paraId="7CF8FD8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1-6-2:</w:t>
            </w:r>
          </w:p>
          <w:p w14:paraId="77222A48"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 WF R4-2002419 clearly mentions:</w:t>
            </w:r>
          </w:p>
          <w:p w14:paraId="74BD0610"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sidRPr="00277C91">
              <w:rPr>
                <w:rFonts w:eastAsiaTheme="minorEastAsia"/>
                <w:color w:val="0070C0"/>
                <w:lang w:val="en-US" w:eastAsia="zh-CN"/>
              </w:rPr>
              <w:t>No new PUSCH requirement based on Rel-16 DMRS enhancement for CP-OFDM ​</w:t>
            </w:r>
          </w:p>
          <w:p w14:paraId="3308F1D6" w14:textId="77777777" w:rsidR="007E5C60" w:rsidRDefault="007E5C60" w:rsidP="007E5C60">
            <w:pPr>
              <w:rPr>
                <w:b/>
                <w:color w:val="0070C0"/>
                <w:u w:val="single"/>
                <w:lang w:eastAsia="ko-KR"/>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3E7572">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E7572">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E7572">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E7572">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E7572">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E7572">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E7572">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855107" w:rsidRPr="00004165" w14:paraId="3058A38F" w14:textId="77777777" w:rsidTr="008B28F4">
        <w:tc>
          <w:tcPr>
            <w:tcW w:w="1227" w:type="dxa"/>
          </w:tcPr>
          <w:p w14:paraId="6373A1EA" w14:textId="7A145712" w:rsidR="00855107" w:rsidRPr="00805BE8" w:rsidRDefault="00855107" w:rsidP="005B4802">
            <w:pPr>
              <w:rPr>
                <w:rFonts w:eastAsiaTheme="minorEastAsia"/>
                <w:b/>
                <w:bCs/>
                <w:color w:val="0070C0"/>
                <w:lang w:val="en-US" w:eastAsia="zh-CN"/>
              </w:rPr>
            </w:pPr>
          </w:p>
        </w:tc>
        <w:tc>
          <w:tcPr>
            <w:tcW w:w="8404"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B28F4">
        <w:tc>
          <w:tcPr>
            <w:tcW w:w="1227"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4"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D76815" w14:paraId="6D068F5A" w14:textId="77777777" w:rsidTr="008B28F4">
        <w:tc>
          <w:tcPr>
            <w:tcW w:w="1227" w:type="dxa"/>
          </w:tcPr>
          <w:p w14:paraId="774F9358" w14:textId="20AA22B7" w:rsidR="00D76815" w:rsidRPr="00045592" w:rsidRDefault="00082624" w:rsidP="00004165">
            <w:pPr>
              <w:rPr>
                <w:rFonts w:eastAsiaTheme="minorEastAsia"/>
                <w:b/>
                <w:bCs/>
                <w:color w:val="0070C0"/>
                <w:lang w:val="en-US" w:eastAsia="zh-CN"/>
              </w:rPr>
            </w:pPr>
            <w:r>
              <w:rPr>
                <w:rFonts w:eastAsiaTheme="minorEastAsia"/>
                <w:b/>
                <w:bCs/>
                <w:color w:val="0070C0"/>
                <w:lang w:val="en-US" w:eastAsia="zh-CN"/>
              </w:rPr>
              <w:t>Sub-topic 1-1</w:t>
            </w:r>
          </w:p>
        </w:tc>
        <w:tc>
          <w:tcPr>
            <w:tcW w:w="8404" w:type="dxa"/>
          </w:tcPr>
          <w:p w14:paraId="061DA38F" w14:textId="4B1FF914" w:rsidR="00D76815" w:rsidRDefault="00082624" w:rsidP="00004165">
            <w:pPr>
              <w:rPr>
                <w:b/>
                <w:color w:val="0070C0"/>
                <w:u w:val="single"/>
                <w:lang w:eastAsia="ko-KR"/>
              </w:rPr>
            </w:pPr>
            <w:r>
              <w:rPr>
                <w:b/>
                <w:color w:val="0070C0"/>
                <w:u w:val="single"/>
                <w:lang w:eastAsia="ko-KR"/>
              </w:rPr>
              <w:t>Issue 1-1-1: Whether to cover the Rel-15 Multi-TRP transmission schemes into the scope of Rel-16 eMIMO WI</w:t>
            </w:r>
          </w:p>
          <w:p w14:paraId="47423574" w14:textId="3FD18963" w:rsidR="00E96A7A" w:rsidRPr="008B28F4" w:rsidRDefault="00E96A7A" w:rsidP="00004165">
            <w:pPr>
              <w:rPr>
                <w:rFonts w:eastAsia="宋体"/>
                <w:color w:val="0070C0"/>
                <w:szCs w:val="24"/>
                <w:lang w:eastAsia="zh-CN"/>
              </w:rPr>
            </w:pPr>
            <w:r>
              <w:rPr>
                <w:rFonts w:eastAsia="宋体"/>
                <w:color w:val="0070C0"/>
                <w:szCs w:val="24"/>
                <w:lang w:eastAsia="zh-CN"/>
              </w:rPr>
              <w:t>Following is the summary based on companies’ comment</w:t>
            </w:r>
          </w:p>
          <w:p w14:paraId="7BE9031B" w14:textId="77777777" w:rsidR="00E96A7A" w:rsidRPr="00805BE8" w:rsidRDefault="00E96A7A" w:rsidP="00E96A7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Discuss performance requirements definition for Rel-15 multi-TRP transmission schemes in the scope of Rel-16 eMIMO (Intel)</w:t>
            </w:r>
          </w:p>
          <w:p w14:paraId="3993F06C" w14:textId="5D0FA0E9" w:rsidR="00E96A7A" w:rsidRPr="008B28F4" w:rsidRDefault="00E96A7A"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No (Samsung, Qualcomm, Huawei, Ericsson)</w:t>
            </w:r>
            <w:r w:rsidRPr="00805BE8" w:rsidDel="00BC37F1">
              <w:rPr>
                <w:rFonts w:eastAsia="宋体"/>
                <w:color w:val="0070C0"/>
                <w:szCs w:val="24"/>
                <w:lang w:eastAsia="zh-CN"/>
              </w:rPr>
              <w:t xml:space="preserve"> </w:t>
            </w:r>
          </w:p>
          <w:p w14:paraId="4064919F" w14:textId="77968855" w:rsidR="001D689E" w:rsidRDefault="00E96A7A" w:rsidP="00004165">
            <w:pPr>
              <w:rPr>
                <w:rFonts w:eastAsia="宋体"/>
                <w:color w:val="0070C0"/>
                <w:szCs w:val="24"/>
                <w:lang w:eastAsia="zh-CN"/>
              </w:rPr>
            </w:pPr>
            <w:r>
              <w:rPr>
                <w:rFonts w:eastAsia="宋体"/>
                <w:color w:val="0070C0"/>
                <w:szCs w:val="24"/>
                <w:lang w:eastAsia="zh-CN"/>
              </w:rPr>
              <w:t xml:space="preserve">5 companies discusses the issue 1-1-1. Issue 1-1-1 is not covered in the WID of Rel-16 eMIMO WI as RP-200474. The issue should be discussed in RAN </w:t>
            </w:r>
            <w:r w:rsidRPr="00E96A7A">
              <w:rPr>
                <w:rFonts w:eastAsia="宋体"/>
                <w:color w:val="0070C0"/>
                <w:szCs w:val="24"/>
                <w:lang w:eastAsia="zh-CN"/>
              </w:rPr>
              <w:t xml:space="preserve">plenary </w:t>
            </w:r>
            <w:r>
              <w:rPr>
                <w:rFonts w:eastAsia="宋体"/>
                <w:color w:val="0070C0"/>
                <w:szCs w:val="24"/>
                <w:lang w:eastAsia="zh-CN"/>
              </w:rPr>
              <w:t>meetin</w:t>
            </w:r>
            <w:r w:rsidR="00343D11">
              <w:rPr>
                <w:rFonts w:eastAsia="宋体"/>
                <w:color w:val="0070C0"/>
                <w:szCs w:val="24"/>
                <w:lang w:eastAsia="zh-CN"/>
              </w:rPr>
              <w:t>g</w:t>
            </w:r>
            <w:r>
              <w:rPr>
                <w:rFonts w:eastAsia="宋体"/>
                <w:color w:val="0070C0"/>
                <w:szCs w:val="24"/>
                <w:lang w:eastAsia="zh-CN"/>
              </w:rPr>
              <w:t xml:space="preserve"> </w:t>
            </w:r>
            <w:r w:rsidR="00343D11">
              <w:rPr>
                <w:rFonts w:eastAsia="宋体"/>
                <w:color w:val="0070C0"/>
                <w:szCs w:val="24"/>
                <w:lang w:eastAsia="zh-CN"/>
              </w:rPr>
              <w:t>first</w:t>
            </w:r>
            <w:r w:rsidR="00097C3E">
              <w:rPr>
                <w:rFonts w:eastAsia="宋体"/>
                <w:color w:val="0070C0"/>
                <w:szCs w:val="24"/>
                <w:lang w:eastAsia="zh-CN"/>
              </w:rPr>
              <w:t>ly</w:t>
            </w:r>
            <w:r>
              <w:rPr>
                <w:rFonts w:eastAsia="宋体"/>
                <w:color w:val="0070C0"/>
                <w:szCs w:val="24"/>
                <w:lang w:eastAsia="zh-CN"/>
              </w:rPr>
              <w:t xml:space="preserve">, </w:t>
            </w:r>
            <w:r w:rsidR="00343D11">
              <w:rPr>
                <w:rFonts w:eastAsia="宋体"/>
                <w:color w:val="0070C0"/>
                <w:szCs w:val="24"/>
                <w:lang w:eastAsia="zh-CN"/>
              </w:rPr>
              <w:t xml:space="preserve">If </w:t>
            </w:r>
            <w:r w:rsidR="00F675A8">
              <w:rPr>
                <w:rFonts w:eastAsia="宋体"/>
                <w:color w:val="0070C0"/>
                <w:szCs w:val="24"/>
                <w:lang w:eastAsia="zh-CN"/>
              </w:rPr>
              <w:t>option 1</w:t>
            </w:r>
            <w:r w:rsidR="00343D11">
              <w:rPr>
                <w:rFonts w:eastAsia="宋体"/>
                <w:color w:val="0070C0"/>
                <w:szCs w:val="24"/>
                <w:lang w:eastAsia="zh-CN"/>
              </w:rPr>
              <w:t xml:space="preserve"> is approved, the</w:t>
            </w:r>
            <w:r>
              <w:rPr>
                <w:rFonts w:eastAsia="宋体"/>
                <w:color w:val="0070C0"/>
                <w:szCs w:val="24"/>
                <w:lang w:eastAsia="zh-CN"/>
              </w:rPr>
              <w:t xml:space="preserve"> WID of NR eMIMO</w:t>
            </w:r>
            <w:r w:rsidR="00343D11">
              <w:rPr>
                <w:rFonts w:eastAsia="宋体"/>
                <w:color w:val="0070C0"/>
                <w:szCs w:val="24"/>
                <w:lang w:eastAsia="zh-CN"/>
              </w:rPr>
              <w:t xml:space="preserve"> should be </w:t>
            </w:r>
            <w:r w:rsidR="00F675A8">
              <w:rPr>
                <w:rFonts w:eastAsia="宋体"/>
                <w:color w:val="0070C0"/>
                <w:szCs w:val="24"/>
                <w:lang w:eastAsia="zh-CN"/>
              </w:rPr>
              <w:t>modified</w:t>
            </w:r>
            <w:r w:rsidR="00343D11">
              <w:rPr>
                <w:rFonts w:eastAsia="宋体"/>
                <w:color w:val="0070C0"/>
                <w:szCs w:val="24"/>
                <w:lang w:eastAsia="zh-CN"/>
              </w:rPr>
              <w:t xml:space="preserve"> by </w:t>
            </w:r>
            <w:r w:rsidR="00F675A8" w:rsidRPr="00F675A8">
              <w:rPr>
                <w:rFonts w:eastAsia="宋体"/>
                <w:color w:val="0070C0"/>
                <w:szCs w:val="24"/>
                <w:lang w:eastAsia="zh-CN"/>
              </w:rPr>
              <w:t xml:space="preserve">rapporteur </w:t>
            </w:r>
            <w:r w:rsidR="00343D11">
              <w:rPr>
                <w:rFonts w:eastAsia="宋体"/>
                <w:color w:val="0070C0"/>
                <w:szCs w:val="24"/>
                <w:lang w:eastAsia="zh-CN"/>
              </w:rPr>
              <w:t>company</w:t>
            </w:r>
            <w:r w:rsidR="00F675A8">
              <w:rPr>
                <w:rFonts w:eastAsia="宋体"/>
                <w:color w:val="0070C0"/>
                <w:szCs w:val="24"/>
                <w:lang w:eastAsia="zh-CN"/>
              </w:rPr>
              <w:t xml:space="preserve">. </w:t>
            </w:r>
          </w:p>
          <w:p w14:paraId="50FE2E76" w14:textId="77777777" w:rsidR="001D689E" w:rsidRPr="00855107" w:rsidRDefault="001D689E" w:rsidP="001D68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17DB0D" w14:textId="68C53924" w:rsidR="001D689E" w:rsidRPr="008B28F4" w:rsidRDefault="001D689E" w:rsidP="00004165">
            <w:pPr>
              <w:rPr>
                <w:rFonts w:eastAsia="宋体"/>
                <w:strike/>
                <w:color w:val="0070C0"/>
                <w:szCs w:val="24"/>
                <w:lang w:eastAsia="zh-CN"/>
              </w:rPr>
            </w:pPr>
            <w:r w:rsidRPr="008B28F4">
              <w:rPr>
                <w:strike/>
                <w:color w:val="0070C0"/>
                <w:szCs w:val="24"/>
                <w:lang w:eastAsia="zh-CN"/>
              </w:rPr>
              <w:t>Not to define performance requirements for Rel-15 multi-TRP transmission schemes in the scope of Rel-16 eMIMO</w:t>
            </w:r>
          </w:p>
          <w:p w14:paraId="3A1869E2" w14:textId="5E4C5FA9" w:rsidR="00082624" w:rsidRDefault="00082624" w:rsidP="00004165">
            <w:pPr>
              <w:rPr>
                <w:rFonts w:eastAsiaTheme="minorEastAsia"/>
                <w:i/>
                <w:color w:val="0070C0"/>
                <w:lang w:val="en-US" w:eastAsia="zh-CN"/>
              </w:rPr>
            </w:pPr>
            <w:r w:rsidRPr="008C6136">
              <w:rPr>
                <w:rFonts w:eastAsiaTheme="minorEastAsia"/>
                <w:i/>
                <w:color w:val="0070C0"/>
                <w:lang w:val="en-US" w:eastAsia="zh-CN"/>
              </w:rPr>
              <w:t>Recommendations for 2</w:t>
            </w:r>
            <w:r w:rsidRPr="008C6136">
              <w:rPr>
                <w:rFonts w:eastAsiaTheme="minorEastAsia"/>
                <w:i/>
                <w:color w:val="0070C0"/>
                <w:vertAlign w:val="superscript"/>
                <w:lang w:val="en-US" w:eastAsia="zh-CN"/>
              </w:rPr>
              <w:t>nd</w:t>
            </w:r>
            <w:r w:rsidRPr="008C6136">
              <w:rPr>
                <w:rFonts w:eastAsiaTheme="minorEastAsia"/>
                <w:i/>
                <w:color w:val="0070C0"/>
                <w:lang w:val="en-US" w:eastAsia="zh-CN"/>
              </w:rPr>
              <w:t xml:space="preserve"> roun</w:t>
            </w:r>
            <w:r w:rsidRPr="00066134">
              <w:rPr>
                <w:rFonts w:eastAsiaTheme="minorEastAsia"/>
                <w:i/>
                <w:color w:val="0070C0"/>
                <w:lang w:val="en-US" w:eastAsia="zh-CN"/>
              </w:rPr>
              <w:t>d:</w:t>
            </w:r>
          </w:p>
          <w:p w14:paraId="42D47E85" w14:textId="01B4C9C6" w:rsidR="00F675A8" w:rsidRPr="008B28F4" w:rsidRDefault="00F675A8" w:rsidP="00004165">
            <w:pPr>
              <w:rPr>
                <w:rFonts w:eastAsia="宋体"/>
                <w:color w:val="0070C0"/>
                <w:szCs w:val="24"/>
                <w:lang w:eastAsia="zh-CN"/>
              </w:rPr>
            </w:pPr>
            <w:r w:rsidRPr="004837DD">
              <w:rPr>
                <w:rFonts w:eastAsia="宋体"/>
                <w:color w:val="0070C0"/>
                <w:szCs w:val="24"/>
                <w:lang w:eastAsia="zh-CN"/>
              </w:rPr>
              <w:t>Moderator would lik</w:t>
            </w:r>
            <w:r>
              <w:rPr>
                <w:rFonts w:eastAsia="宋体"/>
                <w:color w:val="0070C0"/>
                <w:szCs w:val="24"/>
                <w:lang w:eastAsia="zh-CN"/>
              </w:rPr>
              <w:t>e to suggest to postpone the discussion until RAN plenary decision</w:t>
            </w:r>
          </w:p>
        </w:tc>
      </w:tr>
      <w:tr w:rsidR="00D76815" w14:paraId="70FFD5F2" w14:textId="77777777" w:rsidTr="008B28F4">
        <w:tc>
          <w:tcPr>
            <w:tcW w:w="1227" w:type="dxa"/>
          </w:tcPr>
          <w:p w14:paraId="5620055E" w14:textId="47524278" w:rsidR="00D76815" w:rsidRPr="00045592" w:rsidRDefault="00082624"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1-2</w:t>
            </w:r>
          </w:p>
        </w:tc>
        <w:tc>
          <w:tcPr>
            <w:tcW w:w="8404" w:type="dxa"/>
          </w:tcPr>
          <w:p w14:paraId="5681333B" w14:textId="77777777" w:rsidR="00082624" w:rsidRDefault="00082624" w:rsidP="00082624">
            <w:pPr>
              <w:rPr>
                <w:b/>
                <w:color w:val="0070C0"/>
                <w:u w:val="single"/>
                <w:lang w:eastAsia="ko-KR"/>
              </w:rPr>
            </w:pPr>
            <w:r w:rsidRPr="00805BE8">
              <w:rPr>
                <w:b/>
                <w:color w:val="0070C0"/>
                <w:u w:val="single"/>
                <w:lang w:eastAsia="ko-KR"/>
              </w:rPr>
              <w:t>Issue 1-</w:t>
            </w:r>
            <w:r>
              <w:rPr>
                <w:b/>
                <w:color w:val="0070C0"/>
                <w:u w:val="single"/>
                <w:lang w:eastAsia="ko-KR"/>
              </w:rPr>
              <w:t xml:space="preserve">2-1: Test scenario of PDSCH requirement with Multi-TRP/Panel </w:t>
            </w:r>
          </w:p>
          <w:p w14:paraId="5281BECA" w14:textId="5A3D90A2" w:rsidR="00D76815" w:rsidRPr="008B28F4" w:rsidRDefault="00343D11" w:rsidP="00004165">
            <w:pPr>
              <w:rPr>
                <w:rFonts w:eastAsia="宋体"/>
                <w:color w:val="0070C0"/>
                <w:szCs w:val="24"/>
                <w:lang w:eastAsia="zh-CN"/>
              </w:rPr>
            </w:pPr>
            <w:r>
              <w:rPr>
                <w:rFonts w:eastAsia="宋体"/>
                <w:color w:val="0070C0"/>
                <w:szCs w:val="24"/>
                <w:lang w:eastAsia="zh-CN"/>
              </w:rPr>
              <w:t>Following is the summary based on companies’ comment</w:t>
            </w:r>
          </w:p>
          <w:p w14:paraId="6211241B" w14:textId="77777777" w:rsidR="00343D11" w:rsidRDefault="00343D11" w:rsidP="00343D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w:t>
            </w:r>
            <w:r>
              <w:rPr>
                <w:rFonts w:eastAsia="宋体"/>
                <w:color w:val="0070C0"/>
                <w:szCs w:val="24"/>
                <w:lang w:eastAsia="zh-CN"/>
              </w:rPr>
              <w:t>Intel):</w:t>
            </w:r>
          </w:p>
          <w:p w14:paraId="46A30F27" w14:textId="77777777" w:rsidR="00343D11" w:rsidRDefault="00343D11" w:rsidP="00343D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cover scenarios with both simultaneous and non-simultaneous reception from multi -TRP</w:t>
            </w:r>
          </w:p>
          <w:p w14:paraId="788921DB" w14:textId="77777777" w:rsidR="00343D11" w:rsidRDefault="00343D11" w:rsidP="00343D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Prioritize scenarios with single Rx beam and non-simultaneous reception from multi-TRP</w:t>
            </w:r>
          </w:p>
          <w:p w14:paraId="3FE4D4D5" w14:textId="77777777" w:rsidR="00343D11" w:rsidRPr="005604E9" w:rsidRDefault="00343D11" w:rsidP="00343D11">
            <w:pPr>
              <w:pStyle w:val="afe"/>
              <w:numPr>
                <w:ilvl w:val="0"/>
                <w:numId w:val="2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 requirements with serval independent Rx beam and simultaneous reception from multi-TRP</w:t>
            </w:r>
          </w:p>
          <w:p w14:paraId="48C5B609" w14:textId="4F29149F" w:rsidR="00343D11" w:rsidRDefault="00343D11" w:rsidP="00343D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(Samsung,</w:t>
            </w:r>
            <w:r w:rsidR="00097C3E">
              <w:rPr>
                <w:rFonts w:eastAsia="宋体"/>
                <w:color w:val="0070C0"/>
                <w:szCs w:val="24"/>
                <w:lang w:eastAsia="zh-CN"/>
              </w:rPr>
              <w:t xml:space="preserve"> Ericsson</w:t>
            </w:r>
            <w:r>
              <w:rPr>
                <w:rFonts w:eastAsia="宋体"/>
                <w:color w:val="0070C0"/>
                <w:szCs w:val="24"/>
                <w:lang w:eastAsia="zh-CN"/>
              </w:rPr>
              <w:t>)</w:t>
            </w:r>
          </w:p>
          <w:p w14:paraId="63E55C1F" w14:textId="3A1264E8" w:rsidR="00343D11" w:rsidRPr="0008786B" w:rsidRDefault="00343D11" w:rsidP="00343D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08786B">
              <w:rPr>
                <w:rFonts w:eastAsia="宋体"/>
                <w:color w:val="0070C0"/>
                <w:szCs w:val="24"/>
                <w:lang w:eastAsia="zh-CN"/>
              </w:rPr>
              <w:t xml:space="preserve">FR1: </w:t>
            </w:r>
            <w:r>
              <w:rPr>
                <w:rFonts w:eastAsia="宋体"/>
                <w:color w:val="0070C0"/>
                <w:szCs w:val="24"/>
                <w:lang w:eastAsia="zh-CN"/>
              </w:rPr>
              <w:t xml:space="preserve">only </w:t>
            </w:r>
            <w:r w:rsidRPr="0008786B">
              <w:rPr>
                <w:rFonts w:eastAsia="宋体"/>
                <w:color w:val="0070C0"/>
                <w:szCs w:val="24"/>
                <w:lang w:eastAsia="zh-CN"/>
              </w:rPr>
              <w:t xml:space="preserve">cover scenarios with  simultaneous reception from multi </w:t>
            </w:r>
            <w:r>
              <w:rPr>
                <w:rFonts w:eastAsia="宋体"/>
                <w:color w:val="0070C0"/>
                <w:szCs w:val="24"/>
                <w:lang w:eastAsia="zh-CN"/>
              </w:rPr>
              <w:t>–</w:t>
            </w:r>
            <w:r w:rsidRPr="0008786B">
              <w:rPr>
                <w:rFonts w:eastAsia="宋体"/>
                <w:color w:val="0070C0"/>
                <w:szCs w:val="24"/>
                <w:lang w:eastAsia="zh-CN"/>
              </w:rPr>
              <w:t>TRP</w:t>
            </w:r>
            <w:r w:rsidR="00891D81">
              <w:rPr>
                <w:rFonts w:eastAsia="宋体"/>
                <w:color w:val="0070C0"/>
                <w:szCs w:val="24"/>
                <w:lang w:eastAsia="zh-CN"/>
              </w:rPr>
              <w:t xml:space="preserve">/Panel for eMBB </w:t>
            </w:r>
          </w:p>
          <w:p w14:paraId="710BFDD5" w14:textId="2CF91B87" w:rsidR="00343D11" w:rsidRPr="0008786B" w:rsidRDefault="00343D11" w:rsidP="00343D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08786B">
              <w:rPr>
                <w:rFonts w:eastAsia="宋体"/>
                <w:color w:val="0070C0"/>
                <w:szCs w:val="24"/>
                <w:lang w:eastAsia="zh-CN"/>
              </w:rPr>
              <w:t>FR2: Prioritize scenarios with single Rx beam</w:t>
            </w:r>
            <w:r>
              <w:rPr>
                <w:rFonts w:eastAsia="宋体"/>
                <w:color w:val="0070C0"/>
                <w:szCs w:val="24"/>
                <w:lang w:eastAsia="zh-CN"/>
              </w:rPr>
              <w:t xml:space="preserve"> and  </w:t>
            </w:r>
            <w:r w:rsidRPr="0008786B">
              <w:rPr>
                <w:rFonts w:eastAsia="宋体"/>
                <w:color w:val="0070C0"/>
                <w:szCs w:val="24"/>
                <w:lang w:eastAsia="zh-CN"/>
              </w:rPr>
              <w:t>simultaneous reception from multi-TRP</w:t>
            </w:r>
            <w:r w:rsidR="00891D81">
              <w:rPr>
                <w:rFonts w:eastAsia="宋体"/>
                <w:color w:val="0070C0"/>
                <w:szCs w:val="24"/>
                <w:lang w:eastAsia="zh-CN"/>
              </w:rPr>
              <w:t xml:space="preserve"> for eMBB</w:t>
            </w:r>
          </w:p>
          <w:p w14:paraId="7415B5C8" w14:textId="77777777" w:rsidR="00343D11" w:rsidRPr="0008786B" w:rsidRDefault="00343D11" w:rsidP="00343D11">
            <w:pPr>
              <w:pStyle w:val="afe"/>
              <w:numPr>
                <w:ilvl w:val="0"/>
                <w:numId w:val="23"/>
              </w:numPr>
              <w:overflowPunct/>
              <w:autoSpaceDE/>
              <w:autoSpaceDN/>
              <w:adjustRightInd/>
              <w:spacing w:after="120"/>
              <w:ind w:firstLineChars="0"/>
              <w:textAlignment w:val="auto"/>
              <w:rPr>
                <w:rFonts w:eastAsia="宋体"/>
                <w:color w:val="0070C0"/>
                <w:szCs w:val="24"/>
                <w:lang w:eastAsia="zh-CN"/>
              </w:rPr>
            </w:pPr>
            <w:r w:rsidRPr="0008786B">
              <w:rPr>
                <w:rFonts w:eastAsia="宋体" w:hint="eastAsia"/>
                <w:color w:val="0070C0"/>
                <w:szCs w:val="24"/>
                <w:lang w:eastAsia="zh-CN"/>
              </w:rPr>
              <w:t>N</w:t>
            </w:r>
            <w:r w:rsidRPr="0008786B">
              <w:rPr>
                <w:rFonts w:eastAsia="宋体"/>
                <w:color w:val="0070C0"/>
                <w:szCs w:val="24"/>
                <w:lang w:eastAsia="zh-CN"/>
              </w:rPr>
              <w:t>o requirements with serval independent Rx beam and simultaneous reception from multi-TRP</w:t>
            </w:r>
          </w:p>
          <w:p w14:paraId="7FEBBEF3" w14:textId="77777777" w:rsidR="00343D11" w:rsidRDefault="00343D11" w:rsidP="00343D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(Qualcomm, Huawei)</w:t>
            </w:r>
          </w:p>
          <w:p w14:paraId="35975532" w14:textId="2D1CDC8A" w:rsidR="00082624" w:rsidRPr="008B28F4" w:rsidRDefault="00343D11"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FR1:only </w:t>
            </w:r>
            <w:r w:rsidRPr="0008786B">
              <w:rPr>
                <w:rFonts w:eastAsia="宋体"/>
                <w:color w:val="0070C0"/>
                <w:szCs w:val="24"/>
                <w:lang w:eastAsia="zh-CN"/>
              </w:rPr>
              <w:t>cover scenarios with simultaneous reception from multi -TRP</w:t>
            </w:r>
          </w:p>
          <w:p w14:paraId="52A8372C" w14:textId="77777777" w:rsidR="00A37618" w:rsidRDefault="002959D8" w:rsidP="00004165">
            <w:pPr>
              <w:rPr>
                <w:rFonts w:eastAsia="宋体"/>
                <w:color w:val="0070C0"/>
                <w:szCs w:val="24"/>
                <w:lang w:eastAsia="zh-CN"/>
              </w:rPr>
            </w:pPr>
            <w:r>
              <w:rPr>
                <w:rFonts w:eastAsia="宋体"/>
                <w:color w:val="0070C0"/>
                <w:szCs w:val="24"/>
                <w:lang w:eastAsia="zh-CN"/>
              </w:rPr>
              <w:t>Considering whether to define the URLLC multi TRP/Panel transmission is not agreed</w:t>
            </w:r>
            <w:r w:rsidR="00097C3E">
              <w:rPr>
                <w:rFonts w:eastAsia="宋体"/>
                <w:color w:val="0070C0"/>
                <w:szCs w:val="24"/>
                <w:lang w:eastAsia="zh-CN"/>
              </w:rPr>
              <w:t>, to</w:t>
            </w:r>
            <w:r w:rsidR="00F675A8">
              <w:rPr>
                <w:rFonts w:eastAsia="宋体"/>
                <w:color w:val="0070C0"/>
                <w:szCs w:val="24"/>
                <w:lang w:eastAsia="zh-CN"/>
              </w:rPr>
              <w:t xml:space="preserve"> </w:t>
            </w:r>
            <w:r w:rsidR="00F675A8" w:rsidRPr="00F675A8">
              <w:rPr>
                <w:rFonts w:eastAsia="宋体"/>
                <w:color w:val="0070C0"/>
                <w:szCs w:val="24"/>
                <w:lang w:eastAsia="zh-CN"/>
              </w:rPr>
              <w:t>differentiate</w:t>
            </w:r>
            <w:r w:rsidR="00097C3E">
              <w:rPr>
                <w:rFonts w:eastAsia="宋体"/>
                <w:color w:val="0070C0"/>
                <w:szCs w:val="24"/>
                <w:lang w:eastAsia="zh-CN"/>
              </w:rPr>
              <w:t xml:space="preserve"> multi-TRP/Panel for eMBB and URLLC (reliable) </w:t>
            </w:r>
            <w:r w:rsidR="00D507AA">
              <w:rPr>
                <w:rFonts w:eastAsia="宋体"/>
                <w:color w:val="0070C0"/>
                <w:szCs w:val="24"/>
                <w:lang w:eastAsia="zh-CN"/>
              </w:rPr>
              <w:t xml:space="preserve">scenario, </w:t>
            </w:r>
            <w:r w:rsidR="00097C3E">
              <w:rPr>
                <w:rFonts w:eastAsia="宋体"/>
                <w:color w:val="0070C0"/>
                <w:szCs w:val="24"/>
                <w:lang w:eastAsia="zh-CN"/>
              </w:rPr>
              <w:t xml:space="preserve"> </w:t>
            </w:r>
          </w:p>
          <w:p w14:paraId="0FAD5217" w14:textId="414B7B7F" w:rsidR="00F675A8" w:rsidRDefault="00097C3E" w:rsidP="00004165">
            <w:pPr>
              <w:rPr>
                <w:rFonts w:eastAsia="宋体"/>
                <w:color w:val="0070C0"/>
                <w:szCs w:val="24"/>
                <w:lang w:eastAsia="zh-CN"/>
              </w:rPr>
            </w:pPr>
            <w:r w:rsidRPr="002959D8">
              <w:rPr>
                <w:rFonts w:eastAsia="宋体"/>
                <w:color w:val="0070C0"/>
                <w:szCs w:val="24"/>
                <w:lang w:eastAsia="zh-CN"/>
              </w:rPr>
              <w:t xml:space="preserve">Moderator would like to </w:t>
            </w:r>
            <w:r w:rsidR="00373C7C">
              <w:rPr>
                <w:rFonts w:eastAsia="宋体"/>
                <w:color w:val="0070C0"/>
                <w:szCs w:val="24"/>
                <w:lang w:eastAsia="zh-CN"/>
              </w:rPr>
              <w:t>recommend to discuss</w:t>
            </w:r>
            <w:r>
              <w:rPr>
                <w:rFonts w:eastAsia="宋体"/>
                <w:color w:val="0070C0"/>
                <w:szCs w:val="24"/>
                <w:lang w:eastAsia="zh-CN"/>
              </w:rPr>
              <w:t xml:space="preserve"> the test scenario of PDSCH requirement with multi-TRP/Panel </w:t>
            </w:r>
            <w:r w:rsidR="00373C7C">
              <w:rPr>
                <w:rFonts w:eastAsia="宋体"/>
                <w:color w:val="0070C0"/>
                <w:szCs w:val="24"/>
                <w:lang w:eastAsia="zh-CN"/>
              </w:rPr>
              <w:t>for</w:t>
            </w:r>
            <w:r>
              <w:rPr>
                <w:rFonts w:eastAsia="宋体"/>
                <w:color w:val="0070C0"/>
                <w:szCs w:val="24"/>
                <w:lang w:eastAsia="zh-CN"/>
              </w:rPr>
              <w:t xml:space="preserve"> eMBB firstly </w:t>
            </w:r>
            <w:r w:rsidR="00373C7C">
              <w:rPr>
                <w:rFonts w:eastAsia="宋体"/>
                <w:color w:val="0070C0"/>
                <w:szCs w:val="24"/>
                <w:lang w:eastAsia="zh-CN"/>
              </w:rPr>
              <w:t xml:space="preserve">and </w:t>
            </w:r>
            <w:r w:rsidR="00A37618">
              <w:rPr>
                <w:rFonts w:eastAsia="宋体"/>
                <w:color w:val="0070C0"/>
                <w:szCs w:val="24"/>
                <w:lang w:eastAsia="zh-CN"/>
              </w:rPr>
              <w:t>hold on</w:t>
            </w:r>
            <w:r>
              <w:rPr>
                <w:rFonts w:eastAsia="宋体"/>
                <w:color w:val="0070C0"/>
                <w:szCs w:val="24"/>
                <w:lang w:eastAsia="zh-CN"/>
              </w:rPr>
              <w:t xml:space="preserve"> the discussion on the test scenario </w:t>
            </w:r>
            <w:r w:rsidR="008B4A4A">
              <w:rPr>
                <w:rFonts w:eastAsia="宋体"/>
                <w:color w:val="0070C0"/>
                <w:szCs w:val="24"/>
                <w:lang w:eastAsia="zh-CN"/>
              </w:rPr>
              <w:t xml:space="preserve">for </w:t>
            </w:r>
            <w:r w:rsidR="00373C7C">
              <w:rPr>
                <w:rFonts w:eastAsia="宋体"/>
                <w:color w:val="0070C0"/>
                <w:szCs w:val="24"/>
                <w:lang w:eastAsia="zh-CN"/>
              </w:rPr>
              <w:t xml:space="preserve">PDSCH requirement with multi-TRP/Panel for </w:t>
            </w:r>
            <w:r w:rsidR="008B4A4A">
              <w:rPr>
                <w:rFonts w:eastAsia="宋体"/>
                <w:color w:val="0070C0"/>
                <w:szCs w:val="24"/>
                <w:lang w:eastAsia="zh-CN"/>
              </w:rPr>
              <w:t>URLLC (reliable)</w:t>
            </w:r>
            <w:r w:rsidR="00373C7C">
              <w:rPr>
                <w:rFonts w:eastAsia="宋体"/>
                <w:color w:val="0070C0"/>
                <w:szCs w:val="24"/>
                <w:lang w:eastAsia="zh-CN"/>
              </w:rPr>
              <w:t xml:space="preserve"> </w:t>
            </w:r>
            <w:r w:rsidR="008B4A4A">
              <w:rPr>
                <w:rFonts w:eastAsia="宋体"/>
                <w:color w:val="0070C0"/>
                <w:szCs w:val="24"/>
                <w:lang w:eastAsia="zh-CN"/>
              </w:rPr>
              <w:t>until agreed to define the related requirement</w:t>
            </w:r>
          </w:p>
          <w:p w14:paraId="33B699D2" w14:textId="6E6695D7" w:rsidR="008B4A4A" w:rsidRPr="0008786B" w:rsidRDefault="008B4A4A" w:rsidP="008B4A4A">
            <w:pPr>
              <w:rPr>
                <w:rFonts w:eastAsia="宋体"/>
                <w:color w:val="0070C0"/>
                <w:szCs w:val="24"/>
                <w:lang w:eastAsia="zh-CN"/>
              </w:rPr>
            </w:pPr>
            <w:r w:rsidRPr="002959D8">
              <w:rPr>
                <w:rFonts w:eastAsia="宋体"/>
                <w:color w:val="0070C0"/>
                <w:szCs w:val="24"/>
                <w:lang w:eastAsia="zh-CN"/>
              </w:rPr>
              <w:t xml:space="preserve">Moderator would like to </w:t>
            </w:r>
            <w:r>
              <w:rPr>
                <w:rFonts w:eastAsia="宋体"/>
                <w:color w:val="0070C0"/>
                <w:szCs w:val="24"/>
                <w:lang w:eastAsia="zh-CN"/>
              </w:rPr>
              <w:t xml:space="preserve">suggest </w:t>
            </w:r>
            <w:r w:rsidR="00891D81">
              <w:rPr>
                <w:rFonts w:eastAsia="宋体"/>
                <w:color w:val="0070C0"/>
                <w:szCs w:val="24"/>
                <w:lang w:eastAsia="zh-CN"/>
              </w:rPr>
              <w:t xml:space="preserve">the </w:t>
            </w:r>
            <w:r>
              <w:rPr>
                <w:rFonts w:eastAsia="宋体"/>
                <w:color w:val="0070C0"/>
                <w:szCs w:val="24"/>
                <w:lang w:eastAsia="zh-CN"/>
              </w:rPr>
              <w:t>tentative agreement and candidate option as following</w:t>
            </w:r>
          </w:p>
          <w:p w14:paraId="4A8CB519" w14:textId="77777777" w:rsidR="008B4A4A" w:rsidRPr="00855107" w:rsidRDefault="008B4A4A" w:rsidP="008B4A4A">
            <w:pPr>
              <w:rPr>
                <w:rFonts w:eastAsiaTheme="minorEastAsia"/>
                <w:i/>
                <w:color w:val="0070C0"/>
                <w:lang w:val="en-US" w:eastAsia="zh-CN"/>
              </w:rPr>
            </w:pPr>
            <w:r w:rsidRPr="008C6136">
              <w:rPr>
                <w:rFonts w:eastAsiaTheme="minorEastAsia"/>
                <w:i/>
                <w:color w:val="0070C0"/>
                <w:lang w:val="en-US" w:eastAsia="zh-CN"/>
              </w:rPr>
              <w:t>Tentative agreements:</w:t>
            </w:r>
          </w:p>
          <w:p w14:paraId="130C5534" w14:textId="71B566BB" w:rsidR="008B4A4A" w:rsidRPr="008B28F4" w:rsidRDefault="008B4A4A" w:rsidP="008B4A4A">
            <w:pPr>
              <w:rPr>
                <w:rFonts w:eastAsia="宋体"/>
                <w:color w:val="0070C0"/>
                <w:szCs w:val="24"/>
                <w:highlight w:val="yellow"/>
                <w:lang w:eastAsia="zh-CN"/>
              </w:rPr>
            </w:pPr>
            <w:r w:rsidRPr="008B28F4">
              <w:rPr>
                <w:color w:val="0070C0"/>
                <w:szCs w:val="24"/>
                <w:highlight w:val="yellow"/>
                <w:lang w:eastAsia="zh-CN"/>
              </w:rPr>
              <w:t>No requirements with serval independent Rx beam and simultaneous reception from multi-TRP</w:t>
            </w:r>
            <w:r w:rsidR="00373C7C" w:rsidRPr="008B28F4">
              <w:rPr>
                <w:color w:val="0070C0"/>
                <w:szCs w:val="24"/>
                <w:highlight w:val="yellow"/>
                <w:lang w:eastAsia="zh-CN"/>
              </w:rPr>
              <w:t xml:space="preserve"> for eMBB in FR2</w:t>
            </w:r>
          </w:p>
          <w:p w14:paraId="5B2D6C8D" w14:textId="20C16CAE" w:rsidR="008B4A4A" w:rsidRPr="0008786B" w:rsidRDefault="008B4A4A" w:rsidP="008B4A4A">
            <w:pPr>
              <w:rPr>
                <w:rFonts w:eastAsia="宋体"/>
                <w:color w:val="0070C0"/>
                <w:szCs w:val="24"/>
                <w:lang w:eastAsia="zh-CN"/>
              </w:rPr>
            </w:pPr>
            <w:r w:rsidRPr="008B28F4">
              <w:rPr>
                <w:color w:val="0070C0"/>
                <w:szCs w:val="24"/>
                <w:highlight w:val="yellow"/>
                <w:lang w:eastAsia="zh-CN"/>
              </w:rPr>
              <w:t>Cover scenarios with simultaneous reception from multi-TRP for eMBB for FR1</w:t>
            </w:r>
          </w:p>
          <w:p w14:paraId="47711F44" w14:textId="20030D9C" w:rsidR="00F675A8" w:rsidRPr="008B28F4" w:rsidRDefault="008B4A4A" w:rsidP="00004165">
            <w:pPr>
              <w:rPr>
                <w:rFonts w:eastAsiaTheme="minorEastAsia"/>
                <w:i/>
                <w:color w:val="0070C0"/>
                <w:lang w:val="en-US" w:eastAsia="zh-CN"/>
              </w:rPr>
            </w:pPr>
            <w:r w:rsidRPr="008C6136">
              <w:rPr>
                <w:rFonts w:eastAsiaTheme="minorEastAsia"/>
                <w:i/>
                <w:color w:val="0070C0"/>
                <w:lang w:val="en-US" w:eastAsia="zh-CN"/>
              </w:rPr>
              <w:t>Candidate options:</w:t>
            </w:r>
          </w:p>
          <w:p w14:paraId="0CF7EF5E" w14:textId="24C5AB30" w:rsidR="008B4A4A" w:rsidRDefault="008B4A4A" w:rsidP="008B4A4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(Samsung, Ericsson)</w:t>
            </w:r>
          </w:p>
          <w:p w14:paraId="77BF8436" w14:textId="09B15C2F" w:rsidR="008B4A4A" w:rsidRPr="0008786B" w:rsidRDefault="008B4A4A" w:rsidP="008B4A4A">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08786B">
              <w:rPr>
                <w:rFonts w:eastAsia="宋体"/>
                <w:color w:val="0070C0"/>
                <w:szCs w:val="24"/>
                <w:lang w:eastAsia="zh-CN"/>
              </w:rPr>
              <w:t>FR2: Prioritize scenarios with single Rx beam</w:t>
            </w:r>
            <w:r>
              <w:rPr>
                <w:rFonts w:eastAsia="宋体"/>
                <w:color w:val="0070C0"/>
                <w:szCs w:val="24"/>
                <w:lang w:eastAsia="zh-CN"/>
              </w:rPr>
              <w:t xml:space="preserve"> and  </w:t>
            </w:r>
            <w:r w:rsidRPr="0008786B">
              <w:rPr>
                <w:rFonts w:eastAsia="宋体"/>
                <w:color w:val="0070C0"/>
                <w:szCs w:val="24"/>
                <w:lang w:eastAsia="zh-CN"/>
              </w:rPr>
              <w:t>simultaneous reception from multi-TRP</w:t>
            </w:r>
            <w:r>
              <w:rPr>
                <w:rFonts w:eastAsia="宋体"/>
                <w:color w:val="0070C0"/>
                <w:szCs w:val="24"/>
                <w:lang w:eastAsia="zh-CN"/>
              </w:rPr>
              <w:t xml:space="preserve"> for eMBB transmission </w:t>
            </w:r>
          </w:p>
          <w:p w14:paraId="093FF100" w14:textId="77777777" w:rsidR="008B4A4A" w:rsidRDefault="008B4A4A" w:rsidP="008B4A4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(Qualcomm, Huawei)</w:t>
            </w:r>
          </w:p>
          <w:p w14:paraId="4968ACCB" w14:textId="0E99FCE4" w:rsidR="00066134" w:rsidRPr="008B28F4" w:rsidRDefault="00E0183A">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FR2 requirement</w:t>
            </w:r>
          </w:p>
          <w:p w14:paraId="7608E768" w14:textId="4C43A495" w:rsidR="00097C3E" w:rsidRPr="008B28F4" w:rsidRDefault="00373C7C" w:rsidP="00004165">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06896F3C" w14:textId="5F109601" w:rsidR="001733C3" w:rsidRDefault="007371F3" w:rsidP="00004165">
            <w:pPr>
              <w:rPr>
                <w:rFonts w:eastAsia="宋体"/>
                <w:color w:val="0070C0"/>
                <w:szCs w:val="24"/>
                <w:lang w:eastAsia="zh-CN"/>
              </w:rPr>
            </w:pPr>
            <w:r w:rsidRPr="008B28F4">
              <w:rPr>
                <w:rFonts w:eastAsia="宋体"/>
                <w:color w:val="0070C0"/>
                <w:szCs w:val="24"/>
                <w:lang w:eastAsia="zh-CN"/>
              </w:rPr>
              <w:t>Moderator would like to suggest companies these two options for further discussion, and encourage companies to provide comments</w:t>
            </w:r>
          </w:p>
          <w:p w14:paraId="1A578C97" w14:textId="77777777" w:rsidR="00D507AA" w:rsidRPr="008B28F4" w:rsidRDefault="00D507AA" w:rsidP="00004165">
            <w:pPr>
              <w:rPr>
                <w:rFonts w:eastAsia="宋体"/>
                <w:color w:val="0070C0"/>
                <w:szCs w:val="24"/>
                <w:lang w:eastAsia="zh-CN"/>
              </w:rPr>
            </w:pPr>
          </w:p>
          <w:p w14:paraId="70582177" w14:textId="77777777" w:rsidR="00082624" w:rsidRDefault="00082624" w:rsidP="00082624">
            <w:pPr>
              <w:rPr>
                <w:b/>
                <w:color w:val="0070C0"/>
                <w:u w:val="single"/>
                <w:lang w:eastAsia="ko-KR"/>
              </w:rPr>
            </w:pPr>
            <w:r w:rsidRPr="00805BE8">
              <w:rPr>
                <w:b/>
                <w:color w:val="0070C0"/>
                <w:u w:val="single"/>
                <w:lang w:eastAsia="ko-KR"/>
              </w:rPr>
              <w:t>Issue 1-</w:t>
            </w:r>
            <w:r>
              <w:rPr>
                <w:b/>
                <w:color w:val="0070C0"/>
                <w:u w:val="single"/>
                <w:lang w:eastAsia="ko-KR"/>
              </w:rPr>
              <w:t>2-2: test case design for PDSCH with multi-DCI and single-DCI (If scheduling by single-DCI is agreed)</w:t>
            </w:r>
          </w:p>
          <w:p w14:paraId="76FE966D" w14:textId="43D8631E" w:rsidR="00132B05" w:rsidRPr="008B28F4" w:rsidRDefault="004A45F0" w:rsidP="00082624">
            <w:pPr>
              <w:rPr>
                <w:rFonts w:eastAsia="宋体"/>
                <w:color w:val="0070C0"/>
                <w:szCs w:val="24"/>
                <w:lang w:eastAsia="zh-CN"/>
              </w:rPr>
            </w:pPr>
            <w:r>
              <w:rPr>
                <w:rFonts w:eastAsia="宋体"/>
                <w:color w:val="0070C0"/>
                <w:szCs w:val="24"/>
                <w:lang w:eastAsia="zh-CN"/>
              </w:rPr>
              <w:t>Following is the summary based on companies’ comment</w:t>
            </w:r>
          </w:p>
          <w:p w14:paraId="7DE1B96E" w14:textId="6A545A84" w:rsidR="00343D11" w:rsidRDefault="00132B0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Differentiate PDSCH configuration for multi-DCI and single –DCI scenario for SDM (Qualcomm, Samsung</w:t>
            </w:r>
            <w:r w:rsidR="00306EDF">
              <w:rPr>
                <w:rFonts w:eastAsia="宋体"/>
                <w:color w:val="0070C0"/>
                <w:szCs w:val="24"/>
                <w:lang w:eastAsia="zh-CN"/>
              </w:rPr>
              <w:t>, Intel</w:t>
            </w:r>
            <w:r>
              <w:rPr>
                <w:rFonts w:eastAsia="宋体"/>
                <w:color w:val="0070C0"/>
                <w:szCs w:val="24"/>
                <w:lang w:eastAsia="zh-CN"/>
              </w:rPr>
              <w:t>)</w:t>
            </w:r>
          </w:p>
          <w:p w14:paraId="45180EE3" w14:textId="2BB949BC" w:rsidR="00AC7F23" w:rsidRPr="008B28F4" w:rsidRDefault="00AC7F23"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focus on multi-DCI</w:t>
            </w:r>
            <w:r w:rsidR="00D507AA">
              <w:rPr>
                <w:rFonts w:eastAsia="宋体"/>
                <w:color w:val="0070C0"/>
                <w:szCs w:val="24"/>
                <w:lang w:eastAsia="zh-CN"/>
              </w:rPr>
              <w:t xml:space="preserve"> </w:t>
            </w:r>
            <w:r>
              <w:rPr>
                <w:rFonts w:eastAsia="宋体"/>
                <w:color w:val="0070C0"/>
                <w:szCs w:val="24"/>
                <w:lang w:eastAsia="zh-CN"/>
              </w:rPr>
              <w:t>(Huawei, Ericsson)</w:t>
            </w:r>
          </w:p>
          <w:p w14:paraId="791D6026" w14:textId="77777777" w:rsidR="00132B05" w:rsidRDefault="00132B05" w:rsidP="00132B05">
            <w:pPr>
              <w:rPr>
                <w:rFonts w:eastAsiaTheme="minorEastAsia"/>
                <w:i/>
                <w:color w:val="0070C0"/>
                <w:lang w:val="en-US" w:eastAsia="zh-CN"/>
              </w:rPr>
            </w:pPr>
            <w:r w:rsidRPr="00D507AA">
              <w:rPr>
                <w:rFonts w:eastAsiaTheme="minorEastAsia"/>
                <w:i/>
                <w:color w:val="0070C0"/>
                <w:lang w:val="en-US" w:eastAsia="zh-CN"/>
              </w:rPr>
              <w:t>Recommendations for 2</w:t>
            </w:r>
            <w:r w:rsidRPr="00D507AA">
              <w:rPr>
                <w:rFonts w:eastAsiaTheme="minorEastAsia"/>
                <w:i/>
                <w:color w:val="0070C0"/>
                <w:vertAlign w:val="superscript"/>
                <w:lang w:val="en-US" w:eastAsia="zh-CN"/>
              </w:rPr>
              <w:t>nd</w:t>
            </w:r>
            <w:r w:rsidRPr="00D507AA">
              <w:rPr>
                <w:rFonts w:eastAsiaTheme="minorEastAsia"/>
                <w:i/>
                <w:color w:val="0070C0"/>
                <w:lang w:val="en-US" w:eastAsia="zh-CN"/>
              </w:rPr>
              <w:t xml:space="preserve"> round:</w:t>
            </w:r>
          </w:p>
          <w:p w14:paraId="65EA7E2F" w14:textId="1611156F" w:rsidR="004A45F0" w:rsidRPr="0008786B" w:rsidRDefault="004A45F0" w:rsidP="004A45F0">
            <w:pPr>
              <w:rPr>
                <w:rFonts w:eastAsia="宋体"/>
                <w:color w:val="0070C0"/>
                <w:szCs w:val="24"/>
                <w:lang w:eastAsia="zh-CN"/>
              </w:rPr>
            </w:pPr>
            <w:r w:rsidRPr="0008786B">
              <w:rPr>
                <w:rFonts w:eastAsia="宋体"/>
                <w:color w:val="0070C0"/>
                <w:szCs w:val="24"/>
                <w:lang w:eastAsia="zh-CN"/>
              </w:rPr>
              <w:t>Moderator would like to suggest</w:t>
            </w:r>
            <w:r>
              <w:rPr>
                <w:rFonts w:eastAsia="宋体"/>
                <w:color w:val="0070C0"/>
                <w:szCs w:val="24"/>
                <w:lang w:eastAsia="zh-CN"/>
              </w:rPr>
              <w:t xml:space="preserve"> companies for focus the discussion on whether to define PDSCH with single-DCI firstly.</w:t>
            </w:r>
          </w:p>
          <w:p w14:paraId="377357B2" w14:textId="77777777" w:rsidR="00082624" w:rsidRPr="008B28F4" w:rsidRDefault="00082624" w:rsidP="00004165">
            <w:pPr>
              <w:rPr>
                <w:rFonts w:eastAsiaTheme="minorEastAsia"/>
                <w:i/>
                <w:color w:val="0070C0"/>
                <w:lang w:eastAsia="zh-CN"/>
              </w:rPr>
            </w:pPr>
          </w:p>
          <w:p w14:paraId="1576B391"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2-3: Define PDSCH requirement for FR1 or FR2</w:t>
            </w:r>
          </w:p>
          <w:p w14:paraId="5EF822B3" w14:textId="06261CC0" w:rsidR="00082624" w:rsidRPr="008B28F4" w:rsidRDefault="00132B05" w:rsidP="00004165">
            <w:pPr>
              <w:rPr>
                <w:rFonts w:eastAsia="宋体"/>
                <w:color w:val="0070C0"/>
                <w:szCs w:val="24"/>
                <w:lang w:eastAsia="zh-CN"/>
              </w:rPr>
            </w:pPr>
            <w:r>
              <w:rPr>
                <w:rFonts w:eastAsia="宋体"/>
                <w:color w:val="0070C0"/>
                <w:szCs w:val="24"/>
                <w:lang w:eastAsia="zh-CN"/>
              </w:rPr>
              <w:t>Following is the summary based on companies’ comment</w:t>
            </w:r>
          </w:p>
          <w:p w14:paraId="2018FD66" w14:textId="77777777" w:rsidR="00132B05" w:rsidRPr="00805BE8" w:rsidRDefault="00132B05" w:rsidP="00132B0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Both FR1 and FR2 (Samsung, </w:t>
            </w:r>
            <w:r w:rsidRPr="00B14A84">
              <w:rPr>
                <w:rFonts w:eastAsia="宋体" w:hint="eastAsia"/>
                <w:color w:val="0070C0"/>
                <w:szCs w:val="24"/>
                <w:lang w:eastAsia="zh-CN"/>
              </w:rPr>
              <w:t>E</w:t>
            </w:r>
            <w:r w:rsidRPr="00B14A84">
              <w:rPr>
                <w:rFonts w:eastAsia="宋体"/>
                <w:color w:val="0070C0"/>
                <w:szCs w:val="24"/>
                <w:lang w:eastAsia="zh-CN"/>
              </w:rPr>
              <w:t>ricsson</w:t>
            </w:r>
            <w:r>
              <w:rPr>
                <w:rFonts w:eastAsia="宋体"/>
                <w:color w:val="0070C0"/>
                <w:szCs w:val="24"/>
                <w:lang w:eastAsia="zh-CN"/>
              </w:rPr>
              <w:t>, Intel)</w:t>
            </w:r>
          </w:p>
          <w:p w14:paraId="5CB9B2B4" w14:textId="31EB1241" w:rsidR="004A45F0" w:rsidRPr="008B28F4" w:rsidRDefault="00132B0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FR1 (Huawei)</w:t>
            </w:r>
          </w:p>
          <w:p w14:paraId="2E9DF554" w14:textId="77777777" w:rsidR="004A45F0" w:rsidRDefault="004A45F0" w:rsidP="004A45F0">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4922A538" w14:textId="70692D01" w:rsidR="004A45F0" w:rsidRPr="0008786B" w:rsidRDefault="004A45F0" w:rsidP="004A45F0">
            <w:pPr>
              <w:rPr>
                <w:rFonts w:eastAsia="宋体"/>
                <w:color w:val="0070C0"/>
                <w:szCs w:val="24"/>
                <w:lang w:eastAsia="zh-CN"/>
              </w:rPr>
            </w:pPr>
            <w:r w:rsidRPr="0008786B">
              <w:rPr>
                <w:rFonts w:eastAsia="宋体"/>
                <w:color w:val="0070C0"/>
                <w:szCs w:val="24"/>
                <w:lang w:eastAsia="zh-CN"/>
              </w:rPr>
              <w:t>Moderator w</w:t>
            </w:r>
            <w:r w:rsidR="00891D81">
              <w:rPr>
                <w:rFonts w:eastAsia="宋体"/>
                <w:color w:val="0070C0"/>
                <w:szCs w:val="24"/>
                <w:lang w:eastAsia="zh-CN"/>
              </w:rPr>
              <w:t xml:space="preserve">ould like to suggest companies </w:t>
            </w:r>
            <w:r w:rsidRPr="0008786B">
              <w:rPr>
                <w:rFonts w:eastAsia="宋体"/>
                <w:color w:val="0070C0"/>
                <w:szCs w:val="24"/>
                <w:lang w:eastAsia="zh-CN"/>
              </w:rPr>
              <w:t xml:space="preserve"> for further discussion, and encourage companies to provide comments</w:t>
            </w:r>
          </w:p>
          <w:p w14:paraId="35F14BDC" w14:textId="77777777" w:rsidR="007F3384" w:rsidRDefault="007F3384" w:rsidP="00004165">
            <w:pPr>
              <w:rPr>
                <w:rFonts w:eastAsiaTheme="minorEastAsia"/>
                <w:i/>
                <w:color w:val="0070C0"/>
                <w:lang w:eastAsia="zh-CN"/>
              </w:rPr>
            </w:pPr>
          </w:p>
          <w:p w14:paraId="7F3FB850" w14:textId="77777777" w:rsidR="00132B05" w:rsidRDefault="00132B05" w:rsidP="00132B05">
            <w:pPr>
              <w:rPr>
                <w:b/>
                <w:color w:val="0070C0"/>
                <w:u w:val="single"/>
                <w:lang w:eastAsia="ko-KR"/>
              </w:rPr>
            </w:pPr>
            <w:r>
              <w:rPr>
                <w:b/>
                <w:color w:val="0070C0"/>
                <w:u w:val="single"/>
                <w:lang w:eastAsia="ko-KR"/>
              </w:rPr>
              <w:t>Issue 1-2-4: SCS and BW</w:t>
            </w:r>
          </w:p>
          <w:p w14:paraId="1A46C201" w14:textId="7A0B06E1" w:rsidR="00132B05" w:rsidRPr="008B28F4" w:rsidRDefault="00132B05" w:rsidP="00132B05">
            <w:pPr>
              <w:rPr>
                <w:rFonts w:eastAsia="宋体"/>
                <w:color w:val="0070C0"/>
                <w:szCs w:val="24"/>
                <w:lang w:eastAsia="zh-CN"/>
              </w:rPr>
            </w:pPr>
            <w:r>
              <w:rPr>
                <w:rFonts w:eastAsia="宋体"/>
                <w:color w:val="0070C0"/>
                <w:szCs w:val="24"/>
                <w:lang w:eastAsia="zh-CN"/>
              </w:rPr>
              <w:t>Following is the summary based on companies’ comment</w:t>
            </w:r>
          </w:p>
          <w:p w14:paraId="34239336" w14:textId="3A115898" w:rsidR="00132B05" w:rsidRDefault="00132B0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1(Ericsson</w:t>
            </w:r>
            <w:r w:rsidR="00DC0FFA">
              <w:rPr>
                <w:rFonts w:eastAsia="宋体"/>
                <w:color w:val="0070C0"/>
                <w:szCs w:val="24"/>
                <w:lang w:eastAsia="zh-CN"/>
              </w:rPr>
              <w:t>, Samsung</w:t>
            </w:r>
            <w:r w:rsidR="00306EDF">
              <w:rPr>
                <w:rFonts w:eastAsia="宋体"/>
                <w:color w:val="0070C0"/>
                <w:szCs w:val="24"/>
                <w:lang w:eastAsia="zh-CN"/>
              </w:rPr>
              <w:t>, Intel</w:t>
            </w:r>
            <w:r>
              <w:rPr>
                <w:rFonts w:eastAsia="宋体"/>
                <w:color w:val="0070C0"/>
                <w:szCs w:val="24"/>
                <w:lang w:eastAsia="zh-CN"/>
              </w:rPr>
              <w:t xml:space="preserve">): </w:t>
            </w:r>
          </w:p>
          <w:p w14:paraId="53D3577B" w14:textId="77777777" w:rsidR="00132B05" w:rsidRDefault="00132B05" w:rsidP="00132B0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R1 FDD SCS=15KHz, 10MHz CBW</w:t>
            </w:r>
          </w:p>
          <w:p w14:paraId="6DCFF3DB" w14:textId="77777777" w:rsidR="00132B05" w:rsidRDefault="00132B05" w:rsidP="00132B0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SCS=30KHz, 40MHz CBW</w:t>
            </w:r>
          </w:p>
          <w:p w14:paraId="5DCB0128" w14:textId="77777777" w:rsidR="00132B05" w:rsidRDefault="00132B05" w:rsidP="00132B0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SCS=120KHz, 100MHz CBW</w:t>
            </w:r>
          </w:p>
          <w:p w14:paraId="4FF84B40" w14:textId="79DC4B30" w:rsidR="00132B05" w:rsidRDefault="00132B05" w:rsidP="00132B0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(Huawei</w:t>
            </w:r>
            <w:r w:rsidR="00DC0FFA">
              <w:rPr>
                <w:rFonts w:eastAsia="宋体"/>
                <w:color w:val="0070C0"/>
                <w:szCs w:val="24"/>
                <w:lang w:eastAsia="zh-CN"/>
              </w:rPr>
              <w:t>, Qualcomm</w:t>
            </w:r>
            <w:r>
              <w:rPr>
                <w:rFonts w:eastAsia="宋体"/>
                <w:color w:val="0070C0"/>
                <w:szCs w:val="24"/>
                <w:lang w:eastAsia="zh-CN"/>
              </w:rPr>
              <w:t xml:space="preserve">): </w:t>
            </w:r>
          </w:p>
          <w:p w14:paraId="036BA96D" w14:textId="77777777" w:rsidR="00132B05" w:rsidRDefault="00132B05" w:rsidP="00132B0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R1 FDD SCS=15KHz, 10 MHz CBW</w:t>
            </w:r>
          </w:p>
          <w:p w14:paraId="26D43490" w14:textId="338F6C0F" w:rsidR="007F3384" w:rsidRPr="008B28F4" w:rsidRDefault="00132B0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SCS=30KHZ, 40MHz CBW</w:t>
            </w:r>
          </w:p>
          <w:p w14:paraId="64D43310" w14:textId="77777777" w:rsidR="00132B05" w:rsidRPr="00D507AA" w:rsidRDefault="00132B05" w:rsidP="00132B05">
            <w:pPr>
              <w:rPr>
                <w:rFonts w:eastAsiaTheme="minorEastAsia"/>
                <w:i/>
                <w:color w:val="0070C0"/>
                <w:lang w:val="en-US" w:eastAsia="zh-CN"/>
              </w:rPr>
            </w:pPr>
            <w:r w:rsidRPr="00D507AA">
              <w:rPr>
                <w:rFonts w:eastAsiaTheme="minorEastAsia"/>
                <w:i/>
                <w:color w:val="0070C0"/>
                <w:lang w:val="en-US" w:eastAsia="zh-CN"/>
              </w:rPr>
              <w:t>Tentative agreements:</w:t>
            </w:r>
          </w:p>
          <w:p w14:paraId="4914292F" w14:textId="2FA96085" w:rsidR="00D507AA" w:rsidRPr="008B28F4" w:rsidRDefault="00D507AA" w:rsidP="00D507A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 xml:space="preserve">FR 1:  </w:t>
            </w:r>
          </w:p>
          <w:p w14:paraId="322916E0" w14:textId="4F7DE25F" w:rsidR="00D507AA" w:rsidRPr="008B28F4" w:rsidRDefault="00D507AA" w:rsidP="00D507AA">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FDD SCS=15KHz, 10MHz CBW</w:t>
            </w:r>
          </w:p>
          <w:p w14:paraId="6D5F5C06" w14:textId="598856EC" w:rsidR="00D507AA" w:rsidRPr="008B28F4" w:rsidRDefault="00D507AA" w:rsidP="00D507AA">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TDD SCS=30KHz, 40MHz CBW</w:t>
            </w:r>
          </w:p>
          <w:p w14:paraId="3ADAE338" w14:textId="77777777" w:rsidR="00AC1727" w:rsidRPr="00C52FD3" w:rsidRDefault="00AC1727" w:rsidP="00AC1727">
            <w:pPr>
              <w:rPr>
                <w:rFonts w:eastAsiaTheme="minorEastAsia"/>
                <w:i/>
                <w:color w:val="0070C0"/>
                <w:lang w:val="en-US" w:eastAsia="zh-CN"/>
              </w:rPr>
            </w:pPr>
            <w:r w:rsidRPr="00C52FD3">
              <w:rPr>
                <w:rFonts w:eastAsiaTheme="minorEastAsia"/>
                <w:i/>
                <w:color w:val="0070C0"/>
                <w:lang w:val="en-US" w:eastAsia="zh-CN"/>
              </w:rPr>
              <w:t>Tentative agreements:</w:t>
            </w:r>
          </w:p>
          <w:p w14:paraId="4555DF0A" w14:textId="77777777" w:rsidR="00AC1727" w:rsidRDefault="00AC1727" w:rsidP="00AC172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1(Ericsson, Samsung, Intel): </w:t>
            </w:r>
          </w:p>
          <w:p w14:paraId="18C0E341" w14:textId="75FC7EEC" w:rsidR="00AC1727" w:rsidRPr="008B28F4" w:rsidRDefault="00AC1727"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SCS=120KHz, 100MHz CBW</w:t>
            </w:r>
          </w:p>
          <w:p w14:paraId="47FAA5D7" w14:textId="598856EC" w:rsidR="00132B05" w:rsidRDefault="00132B05" w:rsidP="00132B05">
            <w:pPr>
              <w:rPr>
                <w:rFonts w:eastAsiaTheme="minorEastAsia"/>
                <w:i/>
                <w:color w:val="0070C0"/>
                <w:lang w:val="en-US" w:eastAsia="zh-CN"/>
              </w:rPr>
            </w:pPr>
            <w:r w:rsidRPr="00D507AA">
              <w:rPr>
                <w:rFonts w:eastAsiaTheme="minorEastAsia"/>
                <w:i/>
                <w:color w:val="0070C0"/>
                <w:lang w:val="en-US" w:eastAsia="zh-CN"/>
              </w:rPr>
              <w:t>Recommendations for 2</w:t>
            </w:r>
            <w:r w:rsidRPr="00D507AA">
              <w:rPr>
                <w:rFonts w:eastAsiaTheme="minorEastAsia"/>
                <w:i/>
                <w:color w:val="0070C0"/>
                <w:vertAlign w:val="superscript"/>
                <w:lang w:val="en-US" w:eastAsia="zh-CN"/>
              </w:rPr>
              <w:t>nd</w:t>
            </w:r>
            <w:r w:rsidRPr="00D507AA">
              <w:rPr>
                <w:rFonts w:eastAsiaTheme="minorEastAsia"/>
                <w:i/>
                <w:color w:val="0070C0"/>
                <w:lang w:val="en-US" w:eastAsia="zh-CN"/>
              </w:rPr>
              <w:t xml:space="preserve"> round:</w:t>
            </w:r>
          </w:p>
          <w:p w14:paraId="18EFF0EE" w14:textId="5C1BE52E" w:rsidR="00132B05" w:rsidRDefault="007F3384" w:rsidP="00004165">
            <w:pPr>
              <w:rPr>
                <w:rFonts w:eastAsiaTheme="minorEastAsia"/>
                <w:color w:val="0070C0"/>
                <w:lang w:eastAsia="zh-CN"/>
              </w:rPr>
            </w:pPr>
            <w:r w:rsidRPr="008B28F4">
              <w:rPr>
                <w:rFonts w:eastAsiaTheme="minorEastAsia"/>
                <w:color w:val="0070C0"/>
                <w:lang w:eastAsia="zh-CN"/>
              </w:rPr>
              <w:t>Moderator w</w:t>
            </w:r>
            <w:r w:rsidR="004A45F0" w:rsidRPr="008B28F4">
              <w:rPr>
                <w:rFonts w:eastAsiaTheme="minorEastAsia"/>
                <w:color w:val="0070C0"/>
                <w:lang w:eastAsia="zh-CN"/>
              </w:rPr>
              <w:t xml:space="preserve">ould like to suggest companies </w:t>
            </w:r>
            <w:r w:rsidRPr="008B28F4">
              <w:rPr>
                <w:rFonts w:eastAsiaTheme="minorEastAsia"/>
                <w:color w:val="0070C0"/>
                <w:lang w:eastAsia="zh-CN"/>
              </w:rPr>
              <w:t xml:space="preserve"> further discussion, and encourage companies to provide comments</w:t>
            </w:r>
          </w:p>
          <w:p w14:paraId="133D6255" w14:textId="77777777" w:rsidR="00DC0FFA" w:rsidRPr="008B28F4" w:rsidRDefault="00DC0FFA" w:rsidP="00004165">
            <w:pPr>
              <w:rPr>
                <w:rFonts w:eastAsiaTheme="minorEastAsia"/>
                <w:color w:val="0070C0"/>
                <w:lang w:eastAsia="zh-CN"/>
              </w:rPr>
            </w:pPr>
          </w:p>
          <w:p w14:paraId="38F319AE" w14:textId="77777777" w:rsidR="007F3384" w:rsidRDefault="007F3384" w:rsidP="007F3384">
            <w:pPr>
              <w:rPr>
                <w:b/>
                <w:color w:val="0070C0"/>
                <w:u w:val="single"/>
                <w:lang w:eastAsia="ko-KR"/>
              </w:rPr>
            </w:pPr>
            <w:r w:rsidRPr="00805BE8">
              <w:rPr>
                <w:b/>
                <w:color w:val="0070C0"/>
                <w:u w:val="single"/>
                <w:lang w:eastAsia="ko-KR"/>
              </w:rPr>
              <w:t>Issue 1-</w:t>
            </w:r>
            <w:r>
              <w:rPr>
                <w:b/>
                <w:color w:val="0070C0"/>
                <w:u w:val="single"/>
                <w:lang w:eastAsia="ko-KR"/>
              </w:rPr>
              <w:t>2-5: Number of Rx beam direction (FR2 only)</w:t>
            </w:r>
          </w:p>
          <w:p w14:paraId="6297B114" w14:textId="77777777" w:rsidR="007F3384" w:rsidRPr="0008786B" w:rsidRDefault="007F3384" w:rsidP="007F3384">
            <w:pPr>
              <w:rPr>
                <w:rFonts w:eastAsia="宋体"/>
                <w:color w:val="0070C0"/>
                <w:szCs w:val="24"/>
                <w:lang w:eastAsia="zh-CN"/>
              </w:rPr>
            </w:pPr>
            <w:r>
              <w:rPr>
                <w:rFonts w:eastAsia="宋体"/>
                <w:color w:val="0070C0"/>
                <w:szCs w:val="24"/>
                <w:lang w:eastAsia="zh-CN"/>
              </w:rPr>
              <w:t>Following is the summary based on companies’ comment</w:t>
            </w:r>
          </w:p>
          <w:p w14:paraId="423406F0" w14:textId="14489B70"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single Rx beam direction (Samsung,  Intel</w:t>
            </w:r>
            <w:r w:rsidR="00DC0FFA">
              <w:rPr>
                <w:rFonts w:eastAsia="宋体"/>
                <w:color w:val="0070C0"/>
                <w:szCs w:val="24"/>
                <w:lang w:eastAsia="zh-CN"/>
              </w:rPr>
              <w:t>, Ericsson</w:t>
            </w:r>
            <w:r>
              <w:rPr>
                <w:rFonts w:eastAsia="宋体"/>
                <w:color w:val="0070C0"/>
                <w:szCs w:val="24"/>
                <w:lang w:eastAsia="zh-CN"/>
              </w:rPr>
              <w:t>)</w:t>
            </w:r>
          </w:p>
          <w:p w14:paraId="60FAFA3B" w14:textId="42E642FD" w:rsidR="007F3384" w:rsidRPr="00805BE8"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requirement for FR2</w:t>
            </w:r>
            <w:r w:rsidR="00DC0FFA">
              <w:rPr>
                <w:rFonts w:eastAsia="宋体"/>
                <w:color w:val="0070C0"/>
                <w:szCs w:val="24"/>
                <w:lang w:eastAsia="zh-CN"/>
              </w:rPr>
              <w:t xml:space="preserve"> (Huawei, Qualcomm)</w:t>
            </w:r>
          </w:p>
          <w:p w14:paraId="5D960333" w14:textId="77777777" w:rsidR="007F3384" w:rsidRPr="007F3384" w:rsidRDefault="007F3384" w:rsidP="00004165">
            <w:pPr>
              <w:rPr>
                <w:rFonts w:eastAsiaTheme="minorEastAsia"/>
                <w:i/>
                <w:color w:val="0070C0"/>
                <w:lang w:eastAsia="zh-CN"/>
              </w:rPr>
            </w:pPr>
          </w:p>
          <w:p w14:paraId="51038F49" w14:textId="77777777" w:rsidR="007F3384" w:rsidRDefault="007F3384" w:rsidP="007F3384">
            <w:pPr>
              <w:rPr>
                <w:rFonts w:eastAsiaTheme="minorEastAsia"/>
                <w:i/>
                <w:color w:val="0070C0"/>
                <w:lang w:val="en-US" w:eastAsia="zh-CN"/>
              </w:rPr>
            </w:pPr>
            <w:r w:rsidRPr="00D23114">
              <w:rPr>
                <w:rFonts w:eastAsiaTheme="minorEastAsia"/>
                <w:i/>
                <w:color w:val="0070C0"/>
                <w:lang w:val="en-US" w:eastAsia="zh-CN"/>
              </w:rPr>
              <w:t>Recommendations for 2</w:t>
            </w:r>
            <w:r w:rsidRPr="00D23114">
              <w:rPr>
                <w:rFonts w:eastAsiaTheme="minorEastAsia"/>
                <w:i/>
                <w:color w:val="0070C0"/>
                <w:vertAlign w:val="superscript"/>
                <w:lang w:val="en-US" w:eastAsia="zh-CN"/>
              </w:rPr>
              <w:t>nd</w:t>
            </w:r>
            <w:r w:rsidRPr="00D23114">
              <w:rPr>
                <w:rFonts w:eastAsiaTheme="minorEastAsia"/>
                <w:i/>
                <w:color w:val="0070C0"/>
                <w:lang w:val="en-US" w:eastAsia="zh-CN"/>
              </w:rPr>
              <w:t xml:space="preserve"> round:</w:t>
            </w:r>
          </w:p>
          <w:p w14:paraId="470B6FEA" w14:textId="77777777" w:rsidR="004A45F0" w:rsidRPr="0008786B" w:rsidRDefault="004A45F0" w:rsidP="004A45F0">
            <w:pPr>
              <w:rPr>
                <w:rFonts w:eastAsiaTheme="minorEastAsia"/>
                <w:color w:val="0070C0"/>
                <w:lang w:eastAsia="zh-CN"/>
              </w:rPr>
            </w:pPr>
            <w:r w:rsidRPr="0008786B">
              <w:rPr>
                <w:rFonts w:eastAsiaTheme="minorEastAsia"/>
                <w:color w:val="0070C0"/>
                <w:lang w:eastAsia="zh-CN"/>
              </w:rPr>
              <w:t>Moderator would like to suggest companies  further discussion, and encourage companies to provide comments</w:t>
            </w:r>
          </w:p>
          <w:p w14:paraId="15FF668B" w14:textId="77777777" w:rsidR="007F3384" w:rsidRPr="008B28F4" w:rsidRDefault="007F3384" w:rsidP="00004165">
            <w:pPr>
              <w:rPr>
                <w:rFonts w:eastAsiaTheme="minorEastAsia"/>
                <w:i/>
                <w:color w:val="0070C0"/>
                <w:lang w:eastAsia="zh-CN"/>
              </w:rPr>
            </w:pPr>
          </w:p>
          <w:p w14:paraId="4BF77B76" w14:textId="582D876B" w:rsidR="009C54F2" w:rsidRPr="008B28F4" w:rsidRDefault="00966F35" w:rsidP="00132B05">
            <w:pPr>
              <w:rPr>
                <w:rFonts w:eastAsia="Malgun Gothic"/>
                <w:b/>
                <w:color w:val="0070C0"/>
                <w:u w:val="single"/>
                <w:lang w:eastAsia="ko-KR"/>
              </w:rPr>
            </w:pPr>
            <w:r w:rsidRPr="00805BE8">
              <w:rPr>
                <w:b/>
                <w:color w:val="0070C0"/>
                <w:u w:val="single"/>
                <w:lang w:eastAsia="ko-KR"/>
              </w:rPr>
              <w:t>Issue 1-</w:t>
            </w:r>
            <w:r>
              <w:rPr>
                <w:b/>
                <w:color w:val="0070C0"/>
                <w:u w:val="single"/>
                <w:lang w:eastAsia="ko-KR"/>
              </w:rPr>
              <w:t>2-6: TCI state configuration and QCI-info</w:t>
            </w:r>
          </w:p>
          <w:p w14:paraId="5DDBCE1E" w14:textId="77777777" w:rsidR="00132B05" w:rsidRPr="00855107" w:rsidRDefault="00132B05" w:rsidP="00132B05">
            <w:pPr>
              <w:rPr>
                <w:rFonts w:eastAsiaTheme="minorEastAsia"/>
                <w:i/>
                <w:color w:val="0070C0"/>
                <w:lang w:val="en-US" w:eastAsia="zh-CN"/>
              </w:rPr>
            </w:pPr>
            <w:r w:rsidRPr="008B28F4">
              <w:rPr>
                <w:rFonts w:eastAsiaTheme="minorEastAsia"/>
                <w:i/>
                <w:color w:val="0070C0"/>
                <w:highlight w:val="yellow"/>
                <w:lang w:val="en-US" w:eastAsia="zh-CN"/>
              </w:rPr>
              <w:t>Tentative agreements:</w:t>
            </w:r>
          </w:p>
          <w:p w14:paraId="59D6338A" w14:textId="1E24F1EC" w:rsidR="004A45F0" w:rsidRPr="008B28F4" w:rsidRDefault="004A45F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Introduce test cases with 2 TRPs/Panels configured associated with different TCI sates and QCL-info signals as details TCI state configuration for FR1</w:t>
            </w:r>
            <w:r w:rsidR="00306EDF" w:rsidRPr="008B28F4">
              <w:rPr>
                <w:rFonts w:eastAsia="宋体"/>
                <w:color w:val="0070C0"/>
                <w:szCs w:val="24"/>
                <w:highlight w:val="yellow"/>
                <w:lang w:eastAsia="zh-CN"/>
              </w:rPr>
              <w:t xml:space="preserve"> (Samsung, Qualcomm, Intel, Ericsson)</w:t>
            </w:r>
          </w:p>
          <w:tbl>
            <w:tblPr>
              <w:tblW w:w="7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367"/>
              <w:gridCol w:w="1775"/>
              <w:gridCol w:w="2610"/>
            </w:tblGrid>
            <w:tr w:rsidR="004A45F0" w:rsidRPr="00D23114" w14:paraId="610672CE" w14:textId="77777777" w:rsidTr="008B28F4">
              <w:trPr>
                <w:trHeight w:val="141"/>
                <w:jc w:val="center"/>
              </w:trPr>
              <w:tc>
                <w:tcPr>
                  <w:tcW w:w="1397" w:type="dxa"/>
                  <w:shd w:val="clear" w:color="auto" w:fill="auto"/>
                  <w:vAlign w:val="center"/>
                </w:tcPr>
                <w:p w14:paraId="13B83447" w14:textId="77777777" w:rsidR="004A45F0" w:rsidRPr="008B28F4" w:rsidRDefault="004A45F0" w:rsidP="004A45F0">
                  <w:pPr>
                    <w:keepNext/>
                    <w:keepLines/>
                    <w:spacing w:after="0"/>
                    <w:rPr>
                      <w:rFonts w:ascii="Calibri" w:hAnsi="Calibri" w:cs="Calibri"/>
                      <w:sz w:val="16"/>
                      <w:szCs w:val="16"/>
                      <w:highlight w:val="yellow"/>
                      <w:lang w:eastAsia="zh-CN"/>
                    </w:rPr>
                  </w:pPr>
                  <w:r w:rsidRPr="008B28F4">
                    <w:rPr>
                      <w:rFonts w:ascii="Calibri" w:hAnsi="Calibri" w:cs="Calibri"/>
                      <w:sz w:val="16"/>
                      <w:szCs w:val="16"/>
                      <w:highlight w:val="yellow"/>
                      <w:lang w:eastAsia="zh-CN"/>
                    </w:rPr>
                    <w:t>TCI index</w:t>
                  </w:r>
                </w:p>
              </w:tc>
              <w:tc>
                <w:tcPr>
                  <w:tcW w:w="3142" w:type="dxa"/>
                  <w:gridSpan w:val="2"/>
                  <w:tcBorders>
                    <w:top w:val="single" w:sz="4" w:space="0" w:color="auto"/>
                    <w:left w:val="single" w:sz="4" w:space="0" w:color="auto"/>
                    <w:right w:val="single" w:sz="4" w:space="0" w:color="auto"/>
                  </w:tcBorders>
                  <w:shd w:val="clear" w:color="auto" w:fill="auto"/>
                  <w:vAlign w:val="center"/>
                </w:tcPr>
                <w:p w14:paraId="1CBA31FB" w14:textId="77777777" w:rsidR="004A45F0" w:rsidRPr="008B28F4" w:rsidRDefault="004A45F0" w:rsidP="004A45F0">
                  <w:pPr>
                    <w:keepNext/>
                    <w:keepLines/>
                    <w:spacing w:after="0"/>
                    <w:rPr>
                      <w:rFonts w:ascii="Calibri" w:hAnsi="Calibri" w:cs="Calibri"/>
                      <w:sz w:val="16"/>
                      <w:szCs w:val="16"/>
                      <w:highlight w:val="yellow"/>
                      <w:lang w:eastAsia="zh-CN"/>
                    </w:rPr>
                  </w:pPr>
                  <w:r w:rsidRPr="008B28F4">
                    <w:rPr>
                      <w:rFonts w:ascii="Calibri" w:hAnsi="Calibri" w:cs="Calibri"/>
                      <w:sz w:val="16"/>
                      <w:szCs w:val="16"/>
                      <w:highlight w:val="yellow"/>
                      <w:lang w:eastAsia="zh-CN"/>
                    </w:rPr>
                    <w:t>Information</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2E1C27C7" w14:textId="77777777" w:rsidR="004A45F0" w:rsidRPr="008B28F4" w:rsidRDefault="004A45F0" w:rsidP="004A45F0">
                  <w:pPr>
                    <w:spacing w:after="0"/>
                    <w:jc w:val="center"/>
                    <w:rPr>
                      <w:rFonts w:ascii="Calibri" w:hAnsi="Calibri" w:cs="Calibri"/>
                      <w:sz w:val="16"/>
                      <w:szCs w:val="16"/>
                      <w:highlight w:val="yellow"/>
                      <w:lang w:eastAsia="zh-CN"/>
                    </w:rPr>
                  </w:pPr>
                  <w:r w:rsidRPr="008B28F4">
                    <w:rPr>
                      <w:rFonts w:ascii="Calibri" w:hAnsi="Calibri" w:cs="Calibri"/>
                      <w:sz w:val="16"/>
                      <w:szCs w:val="16"/>
                      <w:highlight w:val="yellow"/>
                      <w:lang w:eastAsia="zh-CN"/>
                    </w:rPr>
                    <w:t>FR1</w:t>
                  </w:r>
                </w:p>
              </w:tc>
            </w:tr>
            <w:tr w:rsidR="004A45F0" w:rsidRPr="00D23114" w14:paraId="34C77C2E" w14:textId="77777777" w:rsidTr="008B28F4">
              <w:trPr>
                <w:trHeight w:val="407"/>
                <w:jc w:val="center"/>
              </w:trPr>
              <w:tc>
                <w:tcPr>
                  <w:tcW w:w="1397" w:type="dxa"/>
                  <w:vMerge w:val="restart"/>
                  <w:shd w:val="clear" w:color="auto" w:fill="auto"/>
                  <w:vAlign w:val="center"/>
                </w:tcPr>
                <w:p w14:paraId="4F6F2346"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TCI state #0</w:t>
                  </w:r>
                </w:p>
              </w:tc>
              <w:tc>
                <w:tcPr>
                  <w:tcW w:w="1367" w:type="dxa"/>
                  <w:vMerge w:val="restart"/>
                  <w:tcBorders>
                    <w:top w:val="single" w:sz="4" w:space="0" w:color="auto"/>
                    <w:left w:val="single" w:sz="4" w:space="0" w:color="auto"/>
                    <w:right w:val="single" w:sz="4" w:space="0" w:color="auto"/>
                  </w:tcBorders>
                  <w:shd w:val="clear" w:color="auto" w:fill="auto"/>
                  <w:vAlign w:val="center"/>
                </w:tcPr>
                <w:p w14:paraId="75A9177B"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 xml:space="preserve">Type 1 QCL information </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2F6CED4"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SSB index</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16992AE"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SSB #0</w:t>
                  </w:r>
                </w:p>
              </w:tc>
            </w:tr>
            <w:tr w:rsidR="004A45F0" w:rsidRPr="00D23114" w14:paraId="61B3F74C" w14:textId="77777777" w:rsidTr="008B28F4">
              <w:trPr>
                <w:trHeight w:val="144"/>
                <w:jc w:val="center"/>
              </w:trPr>
              <w:tc>
                <w:tcPr>
                  <w:tcW w:w="1397" w:type="dxa"/>
                  <w:vMerge/>
                  <w:shd w:val="clear" w:color="auto" w:fill="auto"/>
                  <w:vAlign w:val="center"/>
                </w:tcPr>
                <w:p w14:paraId="63F3C1EE"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bottom w:val="single" w:sz="4" w:space="0" w:color="auto"/>
                    <w:right w:val="single" w:sz="4" w:space="0" w:color="auto"/>
                  </w:tcBorders>
                  <w:shd w:val="clear" w:color="auto" w:fill="auto"/>
                  <w:vAlign w:val="center"/>
                </w:tcPr>
                <w:p w14:paraId="1963C3C5"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5A1D28"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31D5109"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Type C</w:t>
                  </w:r>
                </w:p>
              </w:tc>
            </w:tr>
            <w:tr w:rsidR="004A45F0" w:rsidRPr="00D23114" w14:paraId="1998793F" w14:textId="77777777" w:rsidTr="008B28F4">
              <w:trPr>
                <w:trHeight w:val="144"/>
                <w:jc w:val="center"/>
              </w:trPr>
              <w:tc>
                <w:tcPr>
                  <w:tcW w:w="1397" w:type="dxa"/>
                  <w:vMerge/>
                  <w:shd w:val="clear" w:color="auto" w:fill="auto"/>
                  <w:vAlign w:val="center"/>
                </w:tcPr>
                <w:p w14:paraId="50230E40"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val="restart"/>
                  <w:tcBorders>
                    <w:top w:val="single" w:sz="4" w:space="0" w:color="auto"/>
                    <w:left w:val="single" w:sz="4" w:space="0" w:color="auto"/>
                    <w:right w:val="single" w:sz="4" w:space="0" w:color="auto"/>
                  </w:tcBorders>
                  <w:shd w:val="clear" w:color="auto" w:fill="auto"/>
                  <w:vAlign w:val="center"/>
                </w:tcPr>
                <w:p w14:paraId="6BE69FD0"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Type 2 QCL information</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8DE45A"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SSB index</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237E18DA"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D23114" w14:paraId="1F44444D" w14:textId="77777777" w:rsidTr="008B28F4">
              <w:trPr>
                <w:trHeight w:val="144"/>
                <w:jc w:val="center"/>
              </w:trPr>
              <w:tc>
                <w:tcPr>
                  <w:tcW w:w="1397" w:type="dxa"/>
                  <w:vMerge/>
                  <w:shd w:val="clear" w:color="auto" w:fill="auto"/>
                  <w:vAlign w:val="center"/>
                </w:tcPr>
                <w:p w14:paraId="0970286D"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bottom w:val="single" w:sz="4" w:space="0" w:color="auto"/>
                    <w:right w:val="single" w:sz="4" w:space="0" w:color="auto"/>
                  </w:tcBorders>
                  <w:shd w:val="clear" w:color="auto" w:fill="auto"/>
                  <w:vAlign w:val="center"/>
                </w:tcPr>
                <w:p w14:paraId="2ECB9C77"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3E43EA"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73C05B2B"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D23114" w14:paraId="479BAD90" w14:textId="77777777" w:rsidTr="008B28F4">
              <w:trPr>
                <w:trHeight w:val="397"/>
                <w:jc w:val="center"/>
              </w:trPr>
              <w:tc>
                <w:tcPr>
                  <w:tcW w:w="1397" w:type="dxa"/>
                  <w:vMerge w:val="restart"/>
                  <w:shd w:val="clear" w:color="auto" w:fill="auto"/>
                  <w:vAlign w:val="center"/>
                </w:tcPr>
                <w:p w14:paraId="18FCF160"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TCI state #1</w:t>
                  </w:r>
                </w:p>
              </w:tc>
              <w:tc>
                <w:tcPr>
                  <w:tcW w:w="1367" w:type="dxa"/>
                  <w:vMerge w:val="restart"/>
                  <w:tcBorders>
                    <w:left w:val="single" w:sz="4" w:space="0" w:color="auto"/>
                    <w:right w:val="single" w:sz="4" w:space="0" w:color="auto"/>
                  </w:tcBorders>
                  <w:shd w:val="clear" w:color="auto" w:fill="auto"/>
                  <w:vAlign w:val="center"/>
                </w:tcPr>
                <w:p w14:paraId="3AC4BA94"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 xml:space="preserve">Type 1 QCL information </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8369D47"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CSI-RS resource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23C7AA5" w14:textId="77777777" w:rsidR="004A45F0" w:rsidRPr="008B28F4" w:rsidRDefault="004A45F0" w:rsidP="004A45F0">
                  <w:pPr>
                    <w:spacing w:after="0"/>
                    <w:jc w:val="center"/>
                    <w:rPr>
                      <w:rFonts w:ascii="Calibri" w:hAnsi="Calibri" w:cs="Calibri"/>
                      <w:sz w:val="16"/>
                      <w:szCs w:val="16"/>
                      <w:highlight w:val="yellow"/>
                    </w:rPr>
                  </w:pPr>
                  <w:r w:rsidRPr="00D23114">
                    <w:rPr>
                      <w:rFonts w:ascii="Calibri" w:hAnsi="Calibri" w:cs="Calibri"/>
                      <w:sz w:val="16"/>
                      <w:szCs w:val="16"/>
                      <w:highlight w:val="yellow"/>
                    </w:rPr>
                    <w:t>CSI-RS resource 1</w:t>
                  </w:r>
                  <w:r w:rsidRPr="008B28F4">
                    <w:rPr>
                      <w:rFonts w:ascii="Calibri" w:hAnsi="Calibri" w:cs="Calibri"/>
                      <w:sz w:val="16"/>
                      <w:szCs w:val="16"/>
                      <w:highlight w:val="yellow"/>
                    </w:rPr>
                    <w:t xml:space="preserve"> from ‘CSI-RS for tracking’ configuration</w:t>
                  </w:r>
                </w:p>
              </w:tc>
            </w:tr>
            <w:tr w:rsidR="004A45F0" w:rsidRPr="00D23114" w14:paraId="325CC390" w14:textId="77777777" w:rsidTr="008B28F4">
              <w:trPr>
                <w:trHeight w:val="144"/>
                <w:jc w:val="center"/>
              </w:trPr>
              <w:tc>
                <w:tcPr>
                  <w:tcW w:w="1397" w:type="dxa"/>
                  <w:vMerge/>
                  <w:shd w:val="clear" w:color="auto" w:fill="auto"/>
                  <w:vAlign w:val="center"/>
                </w:tcPr>
                <w:p w14:paraId="3A5E4C66"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bottom w:val="single" w:sz="4" w:space="0" w:color="auto"/>
                    <w:right w:val="single" w:sz="4" w:space="0" w:color="auto"/>
                  </w:tcBorders>
                  <w:shd w:val="clear" w:color="auto" w:fill="auto"/>
                  <w:vAlign w:val="center"/>
                </w:tcPr>
                <w:p w14:paraId="4EA5ABC9"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BC29D7"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19E058F"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Type A</w:t>
                  </w:r>
                </w:p>
              </w:tc>
            </w:tr>
            <w:tr w:rsidR="004A45F0" w:rsidRPr="00D23114" w14:paraId="5AF6DB45" w14:textId="77777777" w:rsidTr="008B28F4">
              <w:trPr>
                <w:trHeight w:val="48"/>
                <w:jc w:val="center"/>
              </w:trPr>
              <w:tc>
                <w:tcPr>
                  <w:tcW w:w="1397" w:type="dxa"/>
                  <w:vMerge/>
                  <w:shd w:val="clear" w:color="auto" w:fill="auto"/>
                  <w:vAlign w:val="center"/>
                </w:tcPr>
                <w:p w14:paraId="2BC7415F"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val="restart"/>
                  <w:tcBorders>
                    <w:left w:val="single" w:sz="4" w:space="0" w:color="auto"/>
                    <w:right w:val="single" w:sz="4" w:space="0" w:color="auto"/>
                  </w:tcBorders>
                  <w:shd w:val="clear" w:color="auto" w:fill="auto"/>
                  <w:vAlign w:val="center"/>
                </w:tcPr>
                <w:p w14:paraId="16239160"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Type 2 QCL information</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D8CC004"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CSI-RS resource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BAF3B1F"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D23114" w14:paraId="0A4E5CD2" w14:textId="77777777" w:rsidTr="008B28F4">
              <w:trPr>
                <w:trHeight w:val="144"/>
                <w:jc w:val="center"/>
              </w:trPr>
              <w:tc>
                <w:tcPr>
                  <w:tcW w:w="1397" w:type="dxa"/>
                  <w:vMerge/>
                  <w:shd w:val="clear" w:color="auto" w:fill="auto"/>
                  <w:vAlign w:val="center"/>
                </w:tcPr>
                <w:p w14:paraId="4B46C633"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right w:val="single" w:sz="4" w:space="0" w:color="auto"/>
                  </w:tcBorders>
                  <w:shd w:val="clear" w:color="auto" w:fill="auto"/>
                  <w:vAlign w:val="center"/>
                </w:tcPr>
                <w:p w14:paraId="752E6E16"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14240D9"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35BE8C3D"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D23114" w14:paraId="28A12C89" w14:textId="77777777" w:rsidTr="008B28F4">
              <w:trPr>
                <w:trHeight w:val="397"/>
                <w:jc w:val="center"/>
              </w:trPr>
              <w:tc>
                <w:tcPr>
                  <w:tcW w:w="1397" w:type="dxa"/>
                  <w:vMerge w:val="restart"/>
                  <w:shd w:val="clear" w:color="auto" w:fill="auto"/>
                  <w:vAlign w:val="center"/>
                </w:tcPr>
                <w:p w14:paraId="7B4BA313" w14:textId="77777777" w:rsidR="004A45F0" w:rsidRPr="008B28F4" w:rsidRDefault="004A45F0" w:rsidP="004A45F0">
                  <w:pPr>
                    <w:keepNext/>
                    <w:keepLines/>
                    <w:spacing w:after="0"/>
                    <w:rPr>
                      <w:rFonts w:ascii="Calibri" w:hAnsi="Calibri" w:cs="Calibri"/>
                      <w:sz w:val="16"/>
                      <w:szCs w:val="16"/>
                      <w:highlight w:val="yellow"/>
                      <w:lang w:eastAsia="zh-CN"/>
                    </w:rPr>
                  </w:pPr>
                  <w:r w:rsidRPr="008B28F4">
                    <w:rPr>
                      <w:rFonts w:ascii="Calibri" w:hAnsi="Calibri" w:cs="Calibri"/>
                      <w:sz w:val="16"/>
                      <w:szCs w:val="16"/>
                      <w:highlight w:val="yellow"/>
                    </w:rPr>
                    <w:t>TCI state #</w:t>
                  </w:r>
                  <w:r w:rsidRPr="008B28F4">
                    <w:rPr>
                      <w:rFonts w:ascii="Calibri" w:hAnsi="Calibri" w:cs="Calibri"/>
                      <w:sz w:val="16"/>
                      <w:szCs w:val="16"/>
                      <w:highlight w:val="yellow"/>
                      <w:lang w:eastAsia="zh-CN"/>
                    </w:rPr>
                    <w:t>2</w:t>
                  </w:r>
                </w:p>
              </w:tc>
              <w:tc>
                <w:tcPr>
                  <w:tcW w:w="1367" w:type="dxa"/>
                  <w:vMerge w:val="restart"/>
                  <w:tcBorders>
                    <w:left w:val="single" w:sz="4" w:space="0" w:color="auto"/>
                    <w:right w:val="single" w:sz="4" w:space="0" w:color="auto"/>
                  </w:tcBorders>
                  <w:shd w:val="clear" w:color="auto" w:fill="auto"/>
                  <w:vAlign w:val="center"/>
                </w:tcPr>
                <w:p w14:paraId="1FBC1859"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 xml:space="preserve">Type 1 QCL information </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DFEDF55"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CSI-RS resource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5CA80EC" w14:textId="77777777" w:rsidR="004A45F0" w:rsidRPr="008B28F4" w:rsidRDefault="004A45F0" w:rsidP="004A45F0">
                  <w:pPr>
                    <w:spacing w:after="0"/>
                    <w:jc w:val="center"/>
                    <w:rPr>
                      <w:rFonts w:ascii="Calibri" w:hAnsi="Calibri" w:cs="Calibri"/>
                      <w:sz w:val="16"/>
                      <w:szCs w:val="16"/>
                      <w:highlight w:val="yellow"/>
                    </w:rPr>
                  </w:pPr>
                  <w:r w:rsidRPr="00D23114">
                    <w:rPr>
                      <w:rFonts w:ascii="Calibri" w:hAnsi="Calibri" w:cs="Calibri"/>
                      <w:sz w:val="16"/>
                      <w:szCs w:val="16"/>
                      <w:highlight w:val="yellow"/>
                    </w:rPr>
                    <w:t xml:space="preserve">CSI-RS resource </w:t>
                  </w:r>
                  <w:r w:rsidRPr="00D23114">
                    <w:rPr>
                      <w:rFonts w:ascii="Calibri" w:hAnsi="Calibri" w:cs="Calibri"/>
                      <w:sz w:val="16"/>
                      <w:szCs w:val="16"/>
                      <w:highlight w:val="yellow"/>
                      <w:lang w:eastAsia="zh-CN"/>
                    </w:rPr>
                    <w:t>2</w:t>
                  </w:r>
                  <w:r w:rsidRPr="008B28F4">
                    <w:rPr>
                      <w:rFonts w:ascii="Calibri" w:hAnsi="Calibri" w:cs="Calibri"/>
                      <w:sz w:val="16"/>
                      <w:szCs w:val="16"/>
                      <w:highlight w:val="yellow"/>
                    </w:rPr>
                    <w:t xml:space="preserve"> from ‘CSI-RS for tracking’ configuration</w:t>
                  </w:r>
                </w:p>
              </w:tc>
            </w:tr>
            <w:tr w:rsidR="004A45F0" w:rsidRPr="00D23114" w14:paraId="3D039210" w14:textId="77777777" w:rsidTr="008B28F4">
              <w:trPr>
                <w:trHeight w:val="144"/>
                <w:jc w:val="center"/>
              </w:trPr>
              <w:tc>
                <w:tcPr>
                  <w:tcW w:w="1397" w:type="dxa"/>
                  <w:vMerge/>
                  <w:shd w:val="clear" w:color="auto" w:fill="auto"/>
                  <w:vAlign w:val="center"/>
                </w:tcPr>
                <w:p w14:paraId="4A364914"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right w:val="single" w:sz="4" w:space="0" w:color="auto"/>
                  </w:tcBorders>
                  <w:shd w:val="clear" w:color="auto" w:fill="auto"/>
                  <w:vAlign w:val="center"/>
                </w:tcPr>
                <w:p w14:paraId="1F9E5EC8"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A6E252"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32451817"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Type A</w:t>
                  </w:r>
                </w:p>
              </w:tc>
            </w:tr>
            <w:tr w:rsidR="004A45F0" w:rsidRPr="00D23114" w14:paraId="35C1A5F8" w14:textId="77777777" w:rsidTr="008B28F4">
              <w:trPr>
                <w:trHeight w:val="144"/>
                <w:jc w:val="center"/>
              </w:trPr>
              <w:tc>
                <w:tcPr>
                  <w:tcW w:w="1397" w:type="dxa"/>
                  <w:vMerge/>
                  <w:shd w:val="clear" w:color="auto" w:fill="auto"/>
                  <w:vAlign w:val="center"/>
                </w:tcPr>
                <w:p w14:paraId="4D074229"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val="restart"/>
                  <w:tcBorders>
                    <w:left w:val="single" w:sz="4" w:space="0" w:color="auto"/>
                    <w:right w:val="single" w:sz="4" w:space="0" w:color="auto"/>
                  </w:tcBorders>
                  <w:shd w:val="clear" w:color="auto" w:fill="auto"/>
                  <w:vAlign w:val="center"/>
                </w:tcPr>
                <w:p w14:paraId="2A81EA46"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Type 2 QCL information</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054EED"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CSI-RS resource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7B1CF96"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AC3283" w14:paraId="30F6A9C3" w14:textId="77777777" w:rsidTr="008B28F4">
              <w:trPr>
                <w:trHeight w:val="144"/>
                <w:jc w:val="center"/>
              </w:trPr>
              <w:tc>
                <w:tcPr>
                  <w:tcW w:w="1397" w:type="dxa"/>
                  <w:vMerge/>
                  <w:shd w:val="clear" w:color="auto" w:fill="auto"/>
                  <w:vAlign w:val="center"/>
                </w:tcPr>
                <w:p w14:paraId="6108DA1B"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bottom w:val="single" w:sz="4" w:space="0" w:color="auto"/>
                    <w:right w:val="single" w:sz="4" w:space="0" w:color="auto"/>
                  </w:tcBorders>
                  <w:shd w:val="clear" w:color="auto" w:fill="auto"/>
                  <w:vAlign w:val="center"/>
                </w:tcPr>
                <w:p w14:paraId="2BA434CC"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8A3AAB"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32F993AE" w14:textId="77777777" w:rsidR="004A45F0" w:rsidRPr="007669CB" w:rsidRDefault="004A45F0" w:rsidP="004A45F0">
                  <w:pPr>
                    <w:spacing w:after="0"/>
                    <w:jc w:val="center"/>
                    <w:rPr>
                      <w:rFonts w:ascii="Calibri" w:hAnsi="Calibri" w:cs="Calibri"/>
                      <w:sz w:val="16"/>
                      <w:szCs w:val="16"/>
                    </w:rPr>
                  </w:pPr>
                  <w:r w:rsidRPr="008B28F4">
                    <w:rPr>
                      <w:rFonts w:ascii="Calibri" w:hAnsi="Calibri" w:cs="Calibri"/>
                      <w:sz w:val="16"/>
                      <w:szCs w:val="16"/>
                      <w:highlight w:val="yellow"/>
                    </w:rPr>
                    <w:t>N/A</w:t>
                  </w:r>
                </w:p>
              </w:tc>
            </w:tr>
          </w:tbl>
          <w:p w14:paraId="1BFC7C31" w14:textId="77777777" w:rsidR="009C54F2" w:rsidRDefault="009C54F2" w:rsidP="007F3384">
            <w:pPr>
              <w:rPr>
                <w:rFonts w:eastAsiaTheme="minorEastAsia"/>
                <w:i/>
                <w:color w:val="0070C0"/>
                <w:lang w:val="en-US" w:eastAsia="zh-CN"/>
              </w:rPr>
            </w:pPr>
          </w:p>
          <w:p w14:paraId="4D8855C8" w14:textId="77777777" w:rsidR="009C54F2" w:rsidRDefault="009C54F2" w:rsidP="009C54F2">
            <w:pPr>
              <w:rPr>
                <w:rFonts w:eastAsiaTheme="minorEastAsia"/>
                <w:i/>
                <w:color w:val="0070C0"/>
                <w:lang w:val="en-US" w:eastAsia="zh-CN"/>
              </w:rPr>
            </w:pPr>
            <w:r w:rsidRPr="008B28F4">
              <w:rPr>
                <w:rFonts w:eastAsiaTheme="minorEastAsia"/>
                <w:i/>
                <w:color w:val="0070C0"/>
                <w:lang w:val="en-US" w:eastAsia="zh-CN"/>
              </w:rPr>
              <w:t>Candidate options:</w:t>
            </w:r>
          </w:p>
          <w:p w14:paraId="671CD55E" w14:textId="2314C32E" w:rsidR="00306EDF" w:rsidRPr="008B28F4" w:rsidRDefault="00306EDF"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A021F">
              <w:rPr>
                <w:rFonts w:eastAsia="宋体"/>
                <w:color w:val="0070C0"/>
                <w:szCs w:val="24"/>
                <w:lang w:eastAsia="zh-CN"/>
              </w:rPr>
              <w:t>Introduce test cases with 2 TRPs/Panels configured associated with different TCI sates and QCL-info signals</w:t>
            </w:r>
            <w:r>
              <w:rPr>
                <w:rFonts w:eastAsia="宋体"/>
                <w:color w:val="0070C0"/>
                <w:szCs w:val="24"/>
                <w:lang w:eastAsia="zh-CN"/>
              </w:rPr>
              <w:t xml:space="preserve"> as details</w:t>
            </w:r>
            <w:r w:rsidR="00D23114">
              <w:rPr>
                <w:rFonts w:eastAsia="宋体"/>
                <w:color w:val="0070C0"/>
                <w:szCs w:val="24"/>
                <w:lang w:eastAsia="zh-CN"/>
              </w:rPr>
              <w:t xml:space="preserve"> TCI state configuration for FR2</w:t>
            </w:r>
            <w:r>
              <w:rPr>
                <w:rFonts w:eastAsia="宋体"/>
                <w:color w:val="0070C0"/>
                <w:szCs w:val="24"/>
                <w:lang w:eastAsia="zh-CN"/>
              </w:rPr>
              <w:t xml:space="preserve"> (Samsung, Ericsson)</w:t>
            </w:r>
          </w:p>
          <w:tbl>
            <w:tblPr>
              <w:tblW w:w="5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989"/>
              <w:gridCol w:w="1284"/>
              <w:gridCol w:w="1888"/>
            </w:tblGrid>
            <w:tr w:rsidR="009C54F2" w:rsidRPr="00AC3283" w14:paraId="5B43B56C" w14:textId="77777777" w:rsidTr="008B28F4">
              <w:trPr>
                <w:trHeight w:val="153"/>
                <w:jc w:val="center"/>
              </w:trPr>
              <w:tc>
                <w:tcPr>
                  <w:tcW w:w="1011" w:type="dxa"/>
                  <w:shd w:val="clear" w:color="auto" w:fill="auto"/>
                  <w:vAlign w:val="center"/>
                </w:tcPr>
                <w:p w14:paraId="4C4E295C" w14:textId="77777777" w:rsidR="009C54F2" w:rsidRPr="007669CB" w:rsidRDefault="009C54F2" w:rsidP="009C54F2">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TCI index</w:t>
                  </w:r>
                </w:p>
              </w:tc>
              <w:tc>
                <w:tcPr>
                  <w:tcW w:w="2273" w:type="dxa"/>
                  <w:gridSpan w:val="2"/>
                  <w:tcBorders>
                    <w:top w:val="single" w:sz="4" w:space="0" w:color="auto"/>
                    <w:left w:val="single" w:sz="4" w:space="0" w:color="auto"/>
                    <w:right w:val="single" w:sz="4" w:space="0" w:color="auto"/>
                  </w:tcBorders>
                  <w:shd w:val="clear" w:color="auto" w:fill="auto"/>
                  <w:vAlign w:val="center"/>
                </w:tcPr>
                <w:p w14:paraId="6D959D3D" w14:textId="77777777" w:rsidR="009C54F2" w:rsidRPr="007669CB" w:rsidRDefault="009C54F2" w:rsidP="009C54F2">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Information</w:t>
                  </w:r>
                </w:p>
              </w:tc>
              <w:tc>
                <w:tcPr>
                  <w:tcW w:w="1888" w:type="dxa"/>
                  <w:tcBorders>
                    <w:top w:val="single" w:sz="4" w:space="0" w:color="auto"/>
                    <w:left w:val="single" w:sz="4" w:space="0" w:color="auto"/>
                    <w:bottom w:val="single" w:sz="4" w:space="0" w:color="auto"/>
                    <w:right w:val="single" w:sz="4" w:space="0" w:color="auto"/>
                  </w:tcBorders>
                  <w:vAlign w:val="center"/>
                </w:tcPr>
                <w:p w14:paraId="5BD6D203" w14:textId="77777777" w:rsidR="009C54F2" w:rsidRPr="007669CB" w:rsidRDefault="009C54F2" w:rsidP="009C54F2">
                  <w:pPr>
                    <w:spacing w:after="0"/>
                    <w:jc w:val="center"/>
                    <w:rPr>
                      <w:rFonts w:ascii="Calibri" w:hAnsi="Calibri" w:cs="Calibri"/>
                      <w:sz w:val="16"/>
                      <w:szCs w:val="16"/>
                      <w:lang w:eastAsia="zh-CN"/>
                    </w:rPr>
                  </w:pPr>
                  <w:r w:rsidRPr="007669CB">
                    <w:rPr>
                      <w:rFonts w:ascii="Calibri" w:hAnsi="Calibri" w:cs="Calibri" w:hint="eastAsia"/>
                      <w:sz w:val="16"/>
                      <w:szCs w:val="16"/>
                      <w:lang w:eastAsia="zh-CN"/>
                    </w:rPr>
                    <w:t>FR2</w:t>
                  </w:r>
                </w:p>
              </w:tc>
            </w:tr>
            <w:tr w:rsidR="009C54F2" w:rsidRPr="00AC3283" w14:paraId="2DF80E3F" w14:textId="77777777" w:rsidTr="008B28F4">
              <w:trPr>
                <w:trHeight w:val="437"/>
                <w:jc w:val="center"/>
              </w:trPr>
              <w:tc>
                <w:tcPr>
                  <w:tcW w:w="1011" w:type="dxa"/>
                  <w:vMerge w:val="restart"/>
                  <w:shd w:val="clear" w:color="auto" w:fill="auto"/>
                  <w:vAlign w:val="center"/>
                </w:tcPr>
                <w:p w14:paraId="4F93E57F"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TCI state #0</w:t>
                  </w:r>
                </w:p>
              </w:tc>
              <w:tc>
                <w:tcPr>
                  <w:tcW w:w="989" w:type="dxa"/>
                  <w:vMerge w:val="restart"/>
                  <w:tcBorders>
                    <w:top w:val="single" w:sz="4" w:space="0" w:color="auto"/>
                    <w:left w:val="single" w:sz="4" w:space="0" w:color="auto"/>
                    <w:right w:val="single" w:sz="4" w:space="0" w:color="auto"/>
                  </w:tcBorders>
                  <w:shd w:val="clear" w:color="auto" w:fill="auto"/>
                  <w:vAlign w:val="center"/>
                </w:tcPr>
                <w:p w14:paraId="77D81D3D"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38E6A0C6"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SSB index</w:t>
                  </w:r>
                </w:p>
              </w:tc>
              <w:tc>
                <w:tcPr>
                  <w:tcW w:w="1888" w:type="dxa"/>
                  <w:tcBorders>
                    <w:top w:val="single" w:sz="4" w:space="0" w:color="auto"/>
                    <w:left w:val="single" w:sz="4" w:space="0" w:color="auto"/>
                    <w:bottom w:val="single" w:sz="4" w:space="0" w:color="auto"/>
                    <w:right w:val="single" w:sz="4" w:space="0" w:color="auto"/>
                  </w:tcBorders>
                  <w:vAlign w:val="center"/>
                </w:tcPr>
                <w:p w14:paraId="1C20B623"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SSB #0</w:t>
                  </w:r>
                </w:p>
              </w:tc>
            </w:tr>
            <w:tr w:rsidR="009C54F2" w:rsidRPr="00AC3283" w14:paraId="6C768F2E" w14:textId="77777777" w:rsidTr="008B28F4">
              <w:trPr>
                <w:trHeight w:val="156"/>
                <w:jc w:val="center"/>
              </w:trPr>
              <w:tc>
                <w:tcPr>
                  <w:tcW w:w="1011" w:type="dxa"/>
                  <w:vMerge/>
                  <w:shd w:val="clear" w:color="auto" w:fill="auto"/>
                  <w:vAlign w:val="center"/>
                </w:tcPr>
                <w:p w14:paraId="204753D7"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6B68277C"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15BFABB9"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22B748F4"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C</w:t>
                  </w:r>
                </w:p>
              </w:tc>
            </w:tr>
            <w:tr w:rsidR="009C54F2" w:rsidRPr="00AC3283" w14:paraId="1E02EE34" w14:textId="77777777" w:rsidTr="008B28F4">
              <w:trPr>
                <w:trHeight w:val="156"/>
                <w:jc w:val="center"/>
              </w:trPr>
              <w:tc>
                <w:tcPr>
                  <w:tcW w:w="1011" w:type="dxa"/>
                  <w:vMerge/>
                  <w:shd w:val="clear" w:color="auto" w:fill="auto"/>
                  <w:vAlign w:val="center"/>
                </w:tcPr>
                <w:p w14:paraId="1B5FD00C" w14:textId="77777777" w:rsidR="009C54F2" w:rsidRPr="007669CB" w:rsidRDefault="009C54F2" w:rsidP="009C54F2">
                  <w:pPr>
                    <w:keepNext/>
                    <w:keepLines/>
                    <w:spacing w:after="0"/>
                    <w:rPr>
                      <w:rFonts w:ascii="Calibri" w:hAnsi="Calibri" w:cs="Calibri"/>
                      <w:sz w:val="16"/>
                      <w:szCs w:val="16"/>
                    </w:rPr>
                  </w:pPr>
                </w:p>
              </w:tc>
              <w:tc>
                <w:tcPr>
                  <w:tcW w:w="989" w:type="dxa"/>
                  <w:vMerge w:val="restart"/>
                  <w:tcBorders>
                    <w:top w:val="single" w:sz="4" w:space="0" w:color="auto"/>
                    <w:left w:val="single" w:sz="4" w:space="0" w:color="auto"/>
                    <w:right w:val="single" w:sz="4" w:space="0" w:color="auto"/>
                  </w:tcBorders>
                  <w:shd w:val="clear" w:color="auto" w:fill="auto"/>
                  <w:vAlign w:val="center"/>
                </w:tcPr>
                <w:p w14:paraId="45BD2B69"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53726D3"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SSB index</w:t>
                  </w:r>
                </w:p>
              </w:tc>
              <w:tc>
                <w:tcPr>
                  <w:tcW w:w="1888" w:type="dxa"/>
                  <w:tcBorders>
                    <w:top w:val="single" w:sz="4" w:space="0" w:color="auto"/>
                    <w:left w:val="single" w:sz="4" w:space="0" w:color="auto"/>
                    <w:bottom w:val="single" w:sz="4" w:space="0" w:color="auto"/>
                    <w:right w:val="single" w:sz="4" w:space="0" w:color="auto"/>
                  </w:tcBorders>
                  <w:vAlign w:val="center"/>
                </w:tcPr>
                <w:p w14:paraId="3A530566"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SSB #0</w:t>
                  </w:r>
                </w:p>
              </w:tc>
            </w:tr>
            <w:tr w:rsidR="009C54F2" w:rsidRPr="00AC3283" w14:paraId="2B634514" w14:textId="77777777" w:rsidTr="008B28F4">
              <w:trPr>
                <w:trHeight w:val="156"/>
                <w:jc w:val="center"/>
              </w:trPr>
              <w:tc>
                <w:tcPr>
                  <w:tcW w:w="1011" w:type="dxa"/>
                  <w:vMerge/>
                  <w:shd w:val="clear" w:color="auto" w:fill="auto"/>
                  <w:vAlign w:val="center"/>
                </w:tcPr>
                <w:p w14:paraId="7178F3B0"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4829ACFC"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1DE17BE"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2BC47903"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D</w:t>
                  </w:r>
                </w:p>
              </w:tc>
            </w:tr>
            <w:tr w:rsidR="009C54F2" w:rsidRPr="00AC3283" w14:paraId="28235EFA" w14:textId="77777777" w:rsidTr="008B28F4">
              <w:trPr>
                <w:trHeight w:val="426"/>
                <w:jc w:val="center"/>
              </w:trPr>
              <w:tc>
                <w:tcPr>
                  <w:tcW w:w="1011" w:type="dxa"/>
                  <w:vMerge w:val="restart"/>
                  <w:shd w:val="clear" w:color="auto" w:fill="auto"/>
                  <w:vAlign w:val="center"/>
                </w:tcPr>
                <w:p w14:paraId="1A5DD3B4"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TCI state #1</w:t>
                  </w:r>
                </w:p>
              </w:tc>
              <w:tc>
                <w:tcPr>
                  <w:tcW w:w="989" w:type="dxa"/>
                  <w:vMerge w:val="restart"/>
                  <w:tcBorders>
                    <w:left w:val="single" w:sz="4" w:space="0" w:color="auto"/>
                    <w:right w:val="single" w:sz="4" w:space="0" w:color="auto"/>
                  </w:tcBorders>
                  <w:shd w:val="clear" w:color="auto" w:fill="auto"/>
                  <w:vAlign w:val="center"/>
                </w:tcPr>
                <w:p w14:paraId="1C8F6627"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44E9DC4"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0B35C06A"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9C54F2" w:rsidRPr="00AC3283" w14:paraId="7E159097" w14:textId="77777777" w:rsidTr="008B28F4">
              <w:trPr>
                <w:trHeight w:val="156"/>
                <w:jc w:val="center"/>
              </w:trPr>
              <w:tc>
                <w:tcPr>
                  <w:tcW w:w="1011" w:type="dxa"/>
                  <w:vMerge/>
                  <w:shd w:val="clear" w:color="auto" w:fill="auto"/>
                  <w:vAlign w:val="center"/>
                </w:tcPr>
                <w:p w14:paraId="6FFF66B2"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3413BE9D"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748461ED"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44B565F7"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A</w:t>
                  </w:r>
                </w:p>
              </w:tc>
            </w:tr>
            <w:tr w:rsidR="009C54F2" w:rsidRPr="00AC3283" w14:paraId="6B6FB00A" w14:textId="77777777" w:rsidTr="008B28F4">
              <w:trPr>
                <w:trHeight w:val="52"/>
                <w:jc w:val="center"/>
              </w:trPr>
              <w:tc>
                <w:tcPr>
                  <w:tcW w:w="1011" w:type="dxa"/>
                  <w:vMerge/>
                  <w:shd w:val="clear" w:color="auto" w:fill="auto"/>
                  <w:vAlign w:val="center"/>
                </w:tcPr>
                <w:p w14:paraId="1C58E539" w14:textId="77777777" w:rsidR="009C54F2" w:rsidRPr="007669CB" w:rsidRDefault="009C54F2" w:rsidP="009C54F2">
                  <w:pPr>
                    <w:keepNext/>
                    <w:keepLines/>
                    <w:spacing w:after="0"/>
                    <w:rPr>
                      <w:rFonts w:ascii="Calibri" w:hAnsi="Calibri" w:cs="Calibri"/>
                      <w:sz w:val="16"/>
                      <w:szCs w:val="16"/>
                    </w:rPr>
                  </w:pPr>
                </w:p>
              </w:tc>
              <w:tc>
                <w:tcPr>
                  <w:tcW w:w="989" w:type="dxa"/>
                  <w:vMerge w:val="restart"/>
                  <w:tcBorders>
                    <w:left w:val="single" w:sz="4" w:space="0" w:color="auto"/>
                    <w:right w:val="single" w:sz="4" w:space="0" w:color="auto"/>
                  </w:tcBorders>
                  <w:shd w:val="clear" w:color="auto" w:fill="auto"/>
                  <w:vAlign w:val="center"/>
                </w:tcPr>
                <w:p w14:paraId="195E72A2"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576069CC"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0B5588D9"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9C54F2" w:rsidRPr="00AC3283" w14:paraId="100A8066" w14:textId="77777777" w:rsidTr="008B28F4">
              <w:trPr>
                <w:trHeight w:val="156"/>
                <w:jc w:val="center"/>
              </w:trPr>
              <w:tc>
                <w:tcPr>
                  <w:tcW w:w="1011" w:type="dxa"/>
                  <w:vMerge/>
                  <w:shd w:val="clear" w:color="auto" w:fill="auto"/>
                  <w:vAlign w:val="center"/>
                </w:tcPr>
                <w:p w14:paraId="36C16D37"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right w:val="single" w:sz="4" w:space="0" w:color="auto"/>
                  </w:tcBorders>
                  <w:shd w:val="clear" w:color="auto" w:fill="auto"/>
                  <w:vAlign w:val="center"/>
                </w:tcPr>
                <w:p w14:paraId="35879AF1"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2E4FDFBA"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3602447F"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D</w:t>
                  </w:r>
                </w:p>
              </w:tc>
            </w:tr>
            <w:tr w:rsidR="009C54F2" w:rsidRPr="00AC3283" w14:paraId="73D35B44" w14:textId="77777777" w:rsidTr="008B28F4">
              <w:trPr>
                <w:trHeight w:val="426"/>
                <w:jc w:val="center"/>
              </w:trPr>
              <w:tc>
                <w:tcPr>
                  <w:tcW w:w="1011" w:type="dxa"/>
                  <w:vMerge w:val="restart"/>
                  <w:shd w:val="clear" w:color="auto" w:fill="auto"/>
                  <w:vAlign w:val="center"/>
                </w:tcPr>
                <w:p w14:paraId="7DEC8EBC" w14:textId="77777777" w:rsidR="009C54F2" w:rsidRPr="007669CB" w:rsidRDefault="009C54F2" w:rsidP="009C54F2">
                  <w:pPr>
                    <w:keepNext/>
                    <w:keepLines/>
                    <w:spacing w:after="0"/>
                    <w:rPr>
                      <w:rFonts w:ascii="Calibri" w:hAnsi="Calibri" w:cs="Calibri"/>
                      <w:sz w:val="16"/>
                      <w:szCs w:val="16"/>
                      <w:lang w:eastAsia="zh-CN"/>
                    </w:rPr>
                  </w:pPr>
                  <w:r w:rsidRPr="007669CB">
                    <w:rPr>
                      <w:rFonts w:ascii="Calibri" w:hAnsi="Calibri" w:cs="Calibri"/>
                      <w:sz w:val="16"/>
                      <w:szCs w:val="16"/>
                    </w:rPr>
                    <w:t>TCI state #</w:t>
                  </w:r>
                  <w:r w:rsidRPr="007669CB">
                    <w:rPr>
                      <w:rFonts w:ascii="Calibri" w:hAnsi="Calibri" w:cs="Calibri"/>
                      <w:sz w:val="16"/>
                      <w:szCs w:val="16"/>
                      <w:lang w:eastAsia="zh-CN"/>
                    </w:rPr>
                    <w:t>2</w:t>
                  </w:r>
                </w:p>
              </w:tc>
              <w:tc>
                <w:tcPr>
                  <w:tcW w:w="989" w:type="dxa"/>
                  <w:vMerge w:val="restart"/>
                  <w:tcBorders>
                    <w:left w:val="single" w:sz="4" w:space="0" w:color="auto"/>
                    <w:right w:val="single" w:sz="4" w:space="0" w:color="auto"/>
                  </w:tcBorders>
                  <w:shd w:val="clear" w:color="auto" w:fill="auto"/>
                  <w:vAlign w:val="center"/>
                </w:tcPr>
                <w:p w14:paraId="772CBFA6"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AC13F2A"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62766A28"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2</w:t>
                  </w:r>
                  <w:r w:rsidRPr="007669CB">
                    <w:rPr>
                      <w:rFonts w:ascii="Calibri" w:hAnsi="Calibri" w:cs="Calibri"/>
                      <w:sz w:val="16"/>
                      <w:szCs w:val="16"/>
                    </w:rPr>
                    <w:t xml:space="preserve"> from ‘CSI-RS for tracking’ configuration</w:t>
                  </w:r>
                </w:p>
              </w:tc>
            </w:tr>
            <w:tr w:rsidR="009C54F2" w:rsidRPr="00AC3283" w14:paraId="2E79BC1E" w14:textId="77777777" w:rsidTr="008B28F4">
              <w:trPr>
                <w:trHeight w:val="156"/>
                <w:jc w:val="center"/>
              </w:trPr>
              <w:tc>
                <w:tcPr>
                  <w:tcW w:w="1011" w:type="dxa"/>
                  <w:vMerge/>
                  <w:shd w:val="clear" w:color="auto" w:fill="auto"/>
                  <w:vAlign w:val="center"/>
                </w:tcPr>
                <w:p w14:paraId="0E613EA3"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right w:val="single" w:sz="4" w:space="0" w:color="auto"/>
                  </w:tcBorders>
                  <w:shd w:val="clear" w:color="auto" w:fill="auto"/>
                  <w:vAlign w:val="center"/>
                </w:tcPr>
                <w:p w14:paraId="43AC9B4D"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FCEB9A1"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455A263D"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A</w:t>
                  </w:r>
                </w:p>
              </w:tc>
            </w:tr>
            <w:tr w:rsidR="009C54F2" w:rsidRPr="00AC3283" w14:paraId="3A48D380" w14:textId="77777777" w:rsidTr="008B28F4">
              <w:trPr>
                <w:trHeight w:val="156"/>
                <w:jc w:val="center"/>
              </w:trPr>
              <w:tc>
                <w:tcPr>
                  <w:tcW w:w="1011" w:type="dxa"/>
                  <w:vMerge/>
                  <w:shd w:val="clear" w:color="auto" w:fill="auto"/>
                  <w:vAlign w:val="center"/>
                </w:tcPr>
                <w:p w14:paraId="0F328918" w14:textId="77777777" w:rsidR="009C54F2" w:rsidRPr="007669CB" w:rsidRDefault="009C54F2" w:rsidP="009C54F2">
                  <w:pPr>
                    <w:keepNext/>
                    <w:keepLines/>
                    <w:spacing w:after="0"/>
                    <w:rPr>
                      <w:rFonts w:ascii="Calibri" w:hAnsi="Calibri" w:cs="Calibri"/>
                      <w:sz w:val="16"/>
                      <w:szCs w:val="16"/>
                    </w:rPr>
                  </w:pPr>
                </w:p>
              </w:tc>
              <w:tc>
                <w:tcPr>
                  <w:tcW w:w="989" w:type="dxa"/>
                  <w:vMerge w:val="restart"/>
                  <w:tcBorders>
                    <w:left w:val="single" w:sz="4" w:space="0" w:color="auto"/>
                    <w:right w:val="single" w:sz="4" w:space="0" w:color="auto"/>
                  </w:tcBorders>
                  <w:shd w:val="clear" w:color="auto" w:fill="auto"/>
                  <w:vAlign w:val="center"/>
                </w:tcPr>
                <w:p w14:paraId="20C2080E"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EBBCC9D"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093E68D8"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1</w:t>
                  </w:r>
                  <w:r w:rsidRPr="007669CB">
                    <w:rPr>
                      <w:rFonts w:ascii="Calibri" w:hAnsi="Calibri" w:cs="Calibri"/>
                      <w:sz w:val="16"/>
                      <w:szCs w:val="16"/>
                    </w:rPr>
                    <w:t xml:space="preserve"> from ‘CSI-RS for tracking’ configuration</w:t>
                  </w:r>
                </w:p>
              </w:tc>
            </w:tr>
            <w:tr w:rsidR="009C54F2" w:rsidRPr="00AC3283" w14:paraId="47C66398" w14:textId="77777777" w:rsidTr="008B28F4">
              <w:trPr>
                <w:trHeight w:val="156"/>
                <w:jc w:val="center"/>
              </w:trPr>
              <w:tc>
                <w:tcPr>
                  <w:tcW w:w="1011" w:type="dxa"/>
                  <w:vMerge/>
                  <w:shd w:val="clear" w:color="auto" w:fill="auto"/>
                  <w:vAlign w:val="center"/>
                </w:tcPr>
                <w:p w14:paraId="16E6B5B6"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2BD5C349"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2B19BE4"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14FCF818"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D</w:t>
                  </w:r>
                </w:p>
              </w:tc>
            </w:tr>
          </w:tbl>
          <w:p w14:paraId="6E9074BB" w14:textId="77777777" w:rsidR="00D23114" w:rsidRDefault="00D23114" w:rsidP="007F3384">
            <w:pPr>
              <w:rPr>
                <w:rFonts w:eastAsiaTheme="minorEastAsia"/>
                <w:i/>
                <w:color w:val="0070C0"/>
                <w:highlight w:val="yellow"/>
                <w:lang w:val="en-US" w:eastAsia="zh-CN"/>
              </w:rPr>
            </w:pPr>
          </w:p>
          <w:p w14:paraId="6722FC9F" w14:textId="7C428D49" w:rsidR="009C54F2" w:rsidRPr="009C54F2" w:rsidRDefault="009C54F2" w:rsidP="007F3384">
            <w:pPr>
              <w:rPr>
                <w:rFonts w:eastAsiaTheme="minorEastAsia"/>
                <w:i/>
                <w:color w:val="0070C0"/>
                <w:lang w:val="en-US" w:eastAsia="zh-CN"/>
              </w:rPr>
            </w:pPr>
            <w:r w:rsidRPr="008B28F4">
              <w:rPr>
                <w:rFonts w:eastAsiaTheme="minorEastAsia"/>
                <w:i/>
                <w:color w:val="0070C0"/>
                <w:highlight w:val="yellow"/>
                <w:lang w:val="en-US" w:eastAsia="zh-CN"/>
              </w:rPr>
              <w:t>Recommendations for 2</w:t>
            </w:r>
            <w:r w:rsidRPr="008B28F4">
              <w:rPr>
                <w:rFonts w:eastAsiaTheme="minorEastAsia"/>
                <w:i/>
                <w:color w:val="0070C0"/>
                <w:highlight w:val="yellow"/>
                <w:vertAlign w:val="superscript"/>
                <w:lang w:val="en-US" w:eastAsia="zh-CN"/>
              </w:rPr>
              <w:t>nd</w:t>
            </w:r>
            <w:r w:rsidRPr="008B28F4">
              <w:rPr>
                <w:rFonts w:eastAsiaTheme="minorEastAsia"/>
                <w:i/>
                <w:color w:val="0070C0"/>
                <w:highlight w:val="yellow"/>
                <w:lang w:val="en-US" w:eastAsia="zh-CN"/>
              </w:rPr>
              <w:t xml:space="preserve"> round</w:t>
            </w:r>
            <w:r>
              <w:rPr>
                <w:rFonts w:eastAsiaTheme="minorEastAsia" w:hint="eastAsia"/>
                <w:i/>
                <w:color w:val="0070C0"/>
                <w:lang w:val="en-US" w:eastAsia="zh-CN"/>
              </w:rPr>
              <w:t>:</w:t>
            </w:r>
          </w:p>
          <w:p w14:paraId="16D4C97D" w14:textId="77777777" w:rsidR="009C54F2" w:rsidRPr="0008786B" w:rsidRDefault="009C54F2" w:rsidP="009C54F2">
            <w:pPr>
              <w:rPr>
                <w:rFonts w:eastAsiaTheme="minorEastAsia"/>
                <w:color w:val="0070C0"/>
                <w:lang w:eastAsia="zh-CN"/>
              </w:rPr>
            </w:pPr>
            <w:r w:rsidRPr="0008786B">
              <w:rPr>
                <w:rFonts w:eastAsiaTheme="minorEastAsia"/>
                <w:color w:val="0070C0"/>
                <w:lang w:eastAsia="zh-CN"/>
              </w:rPr>
              <w:t>Moderator would like to suggest companies  further discussion, and encourage companies to provide comments</w:t>
            </w:r>
          </w:p>
          <w:p w14:paraId="1BD1E21A" w14:textId="77777777" w:rsidR="00132B05" w:rsidRPr="009C54F2" w:rsidRDefault="00132B05" w:rsidP="00004165">
            <w:pPr>
              <w:rPr>
                <w:rFonts w:eastAsiaTheme="minorEastAsia"/>
                <w:i/>
                <w:color w:val="0070C0"/>
                <w:lang w:eastAsia="zh-CN"/>
              </w:rPr>
            </w:pPr>
          </w:p>
          <w:p w14:paraId="10A98A37"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 xml:space="preserve">2-7: Test case design for assumption of UE receiver implementation </w:t>
            </w:r>
          </w:p>
          <w:p w14:paraId="1F49CF83" w14:textId="0719855B" w:rsidR="007F3384" w:rsidRPr="008B28F4" w:rsidRDefault="007F3384" w:rsidP="00966F35">
            <w:pPr>
              <w:rPr>
                <w:rFonts w:eastAsia="宋体"/>
                <w:color w:val="0070C0"/>
                <w:szCs w:val="24"/>
                <w:lang w:eastAsia="zh-CN"/>
              </w:rPr>
            </w:pPr>
            <w:r>
              <w:rPr>
                <w:rFonts w:eastAsia="宋体"/>
                <w:color w:val="0070C0"/>
                <w:szCs w:val="24"/>
                <w:lang w:eastAsia="zh-CN"/>
              </w:rPr>
              <w:t>Following is the summary based on companies’ comment</w:t>
            </w:r>
          </w:p>
          <w:p w14:paraId="18736DD9" w14:textId="4B48A4D0" w:rsidR="007F3384" w:rsidRPr="00E1368C"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test design need to ensure receiver implementation agnostic with assumption of  single FFT operation (Samsung</w:t>
            </w:r>
            <w:r w:rsidR="00483F88">
              <w:rPr>
                <w:rFonts w:eastAsia="宋体"/>
                <w:color w:val="0070C0"/>
                <w:szCs w:val="24"/>
                <w:lang w:eastAsia="zh-CN"/>
              </w:rPr>
              <w:t>, Huawei, Qualcomm, Ericsson</w:t>
            </w:r>
            <w:r w:rsidR="00306EDF">
              <w:rPr>
                <w:rFonts w:eastAsia="宋体"/>
                <w:color w:val="0070C0"/>
                <w:szCs w:val="24"/>
                <w:lang w:eastAsia="zh-CN"/>
              </w:rPr>
              <w:t>, Intel</w:t>
            </w:r>
            <w:r>
              <w:rPr>
                <w:rFonts w:eastAsia="宋体"/>
                <w:color w:val="0070C0"/>
                <w:szCs w:val="24"/>
                <w:lang w:eastAsia="zh-CN"/>
              </w:rPr>
              <w:t xml:space="preserve">) </w:t>
            </w:r>
          </w:p>
          <w:p w14:paraId="5F7DF588" w14:textId="77777777" w:rsidR="007F3384" w:rsidRPr="00855107" w:rsidRDefault="007F3384" w:rsidP="007F33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D3712B" w14:textId="278047C3" w:rsidR="00966F35" w:rsidRDefault="007F3384" w:rsidP="00004165">
            <w:pPr>
              <w:rPr>
                <w:rFonts w:eastAsiaTheme="minorEastAsia"/>
                <w:i/>
                <w:color w:val="0070C0"/>
                <w:lang w:eastAsia="zh-CN"/>
              </w:rPr>
            </w:pPr>
            <w:r w:rsidRPr="008B28F4">
              <w:rPr>
                <w:color w:val="0070C0"/>
                <w:szCs w:val="24"/>
                <w:highlight w:val="yellow"/>
                <w:lang w:eastAsia="zh-CN"/>
              </w:rPr>
              <w:t>RAN4 test design need to ensure receiver implementation agnostic with assumption of  single FFT operation</w:t>
            </w:r>
          </w:p>
          <w:p w14:paraId="791DA835" w14:textId="77777777" w:rsidR="007F3384" w:rsidRPr="00966F35" w:rsidRDefault="007F3384" w:rsidP="00004165">
            <w:pPr>
              <w:rPr>
                <w:rFonts w:eastAsiaTheme="minorEastAsia"/>
                <w:i/>
                <w:color w:val="0070C0"/>
                <w:lang w:eastAsia="zh-CN"/>
              </w:rPr>
            </w:pPr>
          </w:p>
          <w:p w14:paraId="6410966E"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2-8: Timing offset configuration between 2TPs/Panels</w:t>
            </w:r>
          </w:p>
          <w:p w14:paraId="7F4DCD7E" w14:textId="3C451745" w:rsidR="007F3384" w:rsidRPr="008B28F4" w:rsidRDefault="007F3384" w:rsidP="00966F35">
            <w:pPr>
              <w:rPr>
                <w:rFonts w:eastAsia="宋体"/>
                <w:color w:val="0070C0"/>
                <w:szCs w:val="24"/>
                <w:lang w:eastAsia="zh-CN"/>
              </w:rPr>
            </w:pPr>
            <w:r>
              <w:rPr>
                <w:rFonts w:eastAsia="宋体"/>
                <w:color w:val="0070C0"/>
                <w:szCs w:val="24"/>
                <w:lang w:eastAsia="zh-CN"/>
              </w:rPr>
              <w:t>Following is the summary based on companies’ comment</w:t>
            </w:r>
          </w:p>
          <w:p w14:paraId="6A6BE304" w14:textId="094231B9"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r w:rsidR="00483F88">
              <w:rPr>
                <w:rFonts w:eastAsia="宋体"/>
                <w:color w:val="0070C0"/>
                <w:szCs w:val="24"/>
                <w:lang w:eastAsia="zh-CN"/>
              </w:rPr>
              <w:t>, Ericsson</w:t>
            </w:r>
            <w:r>
              <w:rPr>
                <w:rFonts w:eastAsia="宋体"/>
                <w:color w:val="0070C0"/>
                <w:szCs w:val="24"/>
                <w:lang w:eastAsia="zh-CN"/>
              </w:rPr>
              <w:t xml:space="preserve">):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w:rPr>
                  <w:rFonts w:ascii="Cambria Math" w:eastAsia="Cambria Math" w:hAnsi="Cambria Math" w:cstheme="minorHAnsi"/>
                  <w:lang w:eastAsia="zh-CN"/>
                </w:rPr>
                <m:t>={2us, -0.5us}</m:t>
              </m:r>
            </m:oMath>
          </w:p>
          <w:p w14:paraId="47F10A96"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 -0.5 us</w:t>
            </w:r>
          </w:p>
          <w:p w14:paraId="052FF92F"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 -0.25 us</w:t>
            </w:r>
          </w:p>
          <w:p w14:paraId="1C7727A4" w14:textId="77777777" w:rsidR="007F3384" w:rsidRPr="005604E9"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0.25us, -0.0625</w:t>
            </w:r>
          </w:p>
          <w:p w14:paraId="22386E76"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69F25AF7"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reuse [-0.5, 2]us</w:t>
            </w:r>
          </w:p>
          <w:p w14:paraId="1198951E"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2 us as upper bound on positive propagation delay difference</w:t>
            </w:r>
          </w:p>
          <w:p w14:paraId="259D5C25" w14:textId="77777777" w:rsidR="007F3384" w:rsidRPr="00C62299" w:rsidRDefault="007F3384" w:rsidP="007F3384">
            <w:pPr>
              <w:pStyle w:val="afe"/>
              <w:numPr>
                <w:ilvl w:val="0"/>
                <w:numId w:val="2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on suitable negative upper bound on propagation delay difference</w:t>
            </w:r>
          </w:p>
          <w:p w14:paraId="20E4AC6B"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(Huawei): Following LTE setting for multi-DCI and set timing offset per different SCS</w:t>
            </w:r>
          </w:p>
          <w:p w14:paraId="7FB74874" w14:textId="024E3131"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FR1 FDD (15KHz SCS): </w:t>
            </w:r>
            <w:r w:rsidR="00AC7F23" w:rsidRPr="008B28F4">
              <w:rPr>
                <w:rFonts w:eastAsia="宋体"/>
                <w:color w:val="0070C0"/>
                <w:szCs w:val="24"/>
                <w:highlight w:val="yellow"/>
                <w:lang w:eastAsia="zh-CN"/>
              </w:rPr>
              <w:t>2</w:t>
            </w:r>
            <w:r w:rsidRPr="008B28F4">
              <w:rPr>
                <w:rFonts w:eastAsia="宋体"/>
                <w:strike/>
                <w:color w:val="0070C0"/>
                <w:szCs w:val="24"/>
                <w:highlight w:val="yellow"/>
                <w:lang w:eastAsia="zh-CN"/>
              </w:rPr>
              <w:t>3</w:t>
            </w:r>
            <w:r>
              <w:rPr>
                <w:rFonts w:eastAsia="宋体"/>
                <w:color w:val="0070C0"/>
                <w:szCs w:val="24"/>
                <w:lang w:eastAsia="zh-CN"/>
              </w:rPr>
              <w:t xml:space="preserve"> us</w:t>
            </w:r>
          </w:p>
          <w:p w14:paraId="35638433" w14:textId="0CC1E4CB" w:rsidR="007F3384" w:rsidRPr="00B65440"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FR1 TDD (30KHz SCS): </w:t>
            </w:r>
            <w:r w:rsidR="00AC7F23" w:rsidRPr="008B28F4">
              <w:rPr>
                <w:rFonts w:eastAsia="宋体"/>
                <w:color w:val="0070C0"/>
                <w:szCs w:val="24"/>
                <w:highlight w:val="yellow"/>
                <w:lang w:eastAsia="zh-CN"/>
              </w:rPr>
              <w:t>1</w:t>
            </w:r>
            <w:r w:rsidRPr="008B28F4">
              <w:rPr>
                <w:rFonts w:eastAsia="宋体"/>
                <w:strike/>
                <w:color w:val="0070C0"/>
                <w:szCs w:val="24"/>
                <w:highlight w:val="yellow"/>
                <w:lang w:eastAsia="zh-CN"/>
              </w:rPr>
              <w:t>1</w:t>
            </w:r>
            <w:r w:rsidRPr="008B28F4">
              <w:rPr>
                <w:rFonts w:eastAsia="宋体"/>
                <w:strike/>
                <w:color w:val="0070C0"/>
                <w:szCs w:val="24"/>
                <w:lang w:eastAsia="zh-CN"/>
              </w:rPr>
              <w:t>.5</w:t>
            </w:r>
            <w:r>
              <w:rPr>
                <w:rFonts w:eastAsia="宋体"/>
                <w:color w:val="0070C0"/>
                <w:szCs w:val="24"/>
                <w:lang w:eastAsia="zh-CN"/>
              </w:rPr>
              <w:t>us</w:t>
            </w:r>
          </w:p>
          <w:p w14:paraId="45D36E52"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(Qualcomm): If any requirements are defined with timing offset between two TRPs,  the timing offsets setting should be ensured that all paths from TRPs are within CP</w:t>
            </w:r>
          </w:p>
          <w:p w14:paraId="5B3C18CD"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(Ericsson):</w:t>
            </w:r>
          </w:p>
          <w:p w14:paraId="2B906896"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w:t>
            </w:r>
          </w:p>
          <w:p w14:paraId="5E08FC7C"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w:t>
            </w:r>
          </w:p>
          <w:p w14:paraId="5DE42C21" w14:textId="3A751F78" w:rsidR="007F3384" w:rsidRPr="008B28F4" w:rsidRDefault="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[0.25] us</w:t>
            </w:r>
          </w:p>
          <w:p w14:paraId="4CC08197" w14:textId="05126B2B" w:rsidR="009C54F2" w:rsidRPr="0008786B" w:rsidRDefault="007F3384" w:rsidP="009C54F2">
            <w:pPr>
              <w:rPr>
                <w:rFonts w:eastAsiaTheme="minorEastAsia"/>
                <w:color w:val="0070C0"/>
                <w:lang w:eastAsia="zh-CN"/>
              </w:rPr>
            </w:pPr>
            <w:r w:rsidRPr="00D41C93">
              <w:rPr>
                <w:rFonts w:eastAsia="宋体"/>
                <w:color w:val="0070C0"/>
                <w:szCs w:val="24"/>
                <w:lang w:eastAsia="zh-CN"/>
              </w:rPr>
              <w:t>5 companies discuss the issue 1-2-</w:t>
            </w:r>
            <w:r>
              <w:rPr>
                <w:rFonts w:eastAsia="宋体"/>
                <w:color w:val="0070C0"/>
                <w:szCs w:val="24"/>
                <w:lang w:eastAsia="zh-CN"/>
              </w:rPr>
              <w:t xml:space="preserve">8 with different opinion. </w:t>
            </w:r>
            <w:r w:rsidR="009C54F2" w:rsidRPr="0008786B">
              <w:rPr>
                <w:rFonts w:eastAsiaTheme="minorEastAsia"/>
                <w:color w:val="0070C0"/>
                <w:lang w:eastAsia="zh-CN"/>
              </w:rPr>
              <w:t>Moderator w</w:t>
            </w:r>
            <w:r w:rsidR="009C54F2">
              <w:rPr>
                <w:rFonts w:eastAsiaTheme="minorEastAsia"/>
                <w:color w:val="0070C0"/>
                <w:lang w:eastAsia="zh-CN"/>
              </w:rPr>
              <w:t>ould like to suggest companies</w:t>
            </w:r>
            <w:r w:rsidR="009C54F2" w:rsidRPr="0008786B">
              <w:rPr>
                <w:rFonts w:eastAsiaTheme="minorEastAsia"/>
                <w:color w:val="0070C0"/>
                <w:lang w:eastAsia="zh-CN"/>
              </w:rPr>
              <w:t xml:space="preserve"> further discussion, and encourage companies to provide comments</w:t>
            </w:r>
          </w:p>
          <w:p w14:paraId="29EB24F4" w14:textId="77777777" w:rsidR="00CB7AD9" w:rsidRDefault="00CB7AD9" w:rsidP="00CB7AD9">
            <w:pPr>
              <w:rPr>
                <w:rFonts w:eastAsiaTheme="minorEastAsia"/>
                <w:i/>
                <w:color w:val="0070C0"/>
                <w:lang w:val="en-US" w:eastAsia="zh-CN"/>
              </w:rPr>
            </w:pPr>
            <w:r w:rsidRPr="00D23114">
              <w:rPr>
                <w:rFonts w:eastAsiaTheme="minorEastAsia"/>
                <w:i/>
                <w:color w:val="0070C0"/>
                <w:lang w:val="en-US" w:eastAsia="zh-CN"/>
              </w:rPr>
              <w:t>Tentative agreements:</w:t>
            </w:r>
          </w:p>
          <w:p w14:paraId="7FEFBD51" w14:textId="30DC864B" w:rsidR="00457595" w:rsidRPr="00457595" w:rsidRDefault="00457595" w:rsidP="00CB7AD9">
            <w:pPr>
              <w:rPr>
                <w:rFonts w:eastAsiaTheme="minorEastAsia"/>
                <w:i/>
                <w:color w:val="0070C0"/>
                <w:lang w:val="en-US" w:eastAsia="zh-CN"/>
              </w:rPr>
            </w:pPr>
            <w:r w:rsidRPr="00C52FD3">
              <w:rPr>
                <w:rFonts w:eastAsiaTheme="minorEastAsia"/>
                <w:i/>
                <w:color w:val="0070C0"/>
                <w:lang w:val="en-US" w:eastAsia="zh-CN"/>
              </w:rPr>
              <w:t>Recommendations</w:t>
            </w:r>
            <w:r w:rsidRPr="00C52FD3">
              <w:rPr>
                <w:rFonts w:eastAsiaTheme="minorEastAsia" w:hint="eastAsia"/>
                <w:i/>
                <w:color w:val="0070C0"/>
                <w:lang w:val="en-US" w:eastAsia="zh-CN"/>
              </w:rPr>
              <w:t xml:space="preserve"> f</w:t>
            </w:r>
            <w:r w:rsidRPr="00C52FD3">
              <w:rPr>
                <w:rFonts w:eastAsiaTheme="minorEastAsia"/>
                <w:i/>
                <w:color w:val="0070C0"/>
                <w:lang w:val="en-US" w:eastAsia="zh-CN"/>
              </w:rPr>
              <w:t xml:space="preserve">or </w:t>
            </w:r>
            <w:r>
              <w:rPr>
                <w:rFonts w:eastAsiaTheme="minorEastAsia"/>
                <w:i/>
                <w:color w:val="0070C0"/>
                <w:lang w:val="en-US" w:eastAsia="zh-CN"/>
              </w:rPr>
              <w:t>2</w:t>
            </w:r>
            <w:r w:rsidRPr="008B28F4">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3258E15" w14:textId="0563B45C" w:rsidR="00457595" w:rsidRPr="00C52FD3" w:rsidRDefault="0045759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FFS on </w:t>
            </w:r>
            <w:r w:rsidRPr="00457595">
              <w:rPr>
                <w:rFonts w:eastAsia="宋体"/>
                <w:color w:val="0070C0"/>
                <w:szCs w:val="24"/>
                <w:lang w:eastAsia="zh-CN"/>
              </w:rPr>
              <w:t>Defined with timing offset between two TRPs,  the timing offsets setting should be ensured that all paths from TRPs are within CP</w:t>
            </w:r>
          </w:p>
          <w:p w14:paraId="72C86FA0" w14:textId="3F9DF293" w:rsidR="00457595" w:rsidRPr="00C52FD3" w:rsidRDefault="0045759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C52FD3">
              <w:rPr>
                <w:rFonts w:eastAsia="宋体"/>
                <w:color w:val="0070C0"/>
                <w:szCs w:val="24"/>
                <w:lang w:eastAsia="zh-CN"/>
              </w:rPr>
              <w:t>Set timing offset by scaled with SCS</w:t>
            </w:r>
            <w:r>
              <w:rPr>
                <w:rFonts w:eastAsia="宋体"/>
                <w:color w:val="0070C0"/>
                <w:szCs w:val="24"/>
                <w:lang w:eastAsia="zh-CN"/>
              </w:rPr>
              <w:t xml:space="preserve"> </w:t>
            </w:r>
          </w:p>
          <w:p w14:paraId="0E6F4F94" w14:textId="77777777" w:rsidR="00457595" w:rsidRPr="00C52FD3" w:rsidRDefault="00457595" w:rsidP="008B28F4">
            <w:pPr>
              <w:pStyle w:val="afe"/>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C52FD3">
              <w:rPr>
                <w:rFonts w:eastAsiaTheme="minorEastAsia"/>
                <w:i/>
                <w:color w:val="0070C0"/>
                <w:lang w:val="en-US" w:eastAsia="zh-CN"/>
              </w:rPr>
              <w:t>Study suitable positive and negative upper bounds on propagation delay difference for FR1 and FR2, The following values can be used from LTE CoMP (-0.5us and 2us) as a starting point</w:t>
            </w:r>
          </w:p>
          <w:p w14:paraId="5F4C9D62"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FR1 FDD (15kHz SCS): [-0.5, 2] us</w:t>
            </w:r>
          </w:p>
          <w:p w14:paraId="193E906C"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 xml:space="preserve">FR1 TDD (30kHz SCS): [-0.5, -0.25, 1, 1.5, 2] </w:t>
            </w:r>
          </w:p>
          <w:p w14:paraId="10372E38"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 xml:space="preserve">FFS on FR2 TDD (120KHz SCS): [-0.0625,0.25] </w:t>
            </w:r>
          </w:p>
          <w:p w14:paraId="2FF4C98D"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Other options are not precluded</w:t>
            </w:r>
          </w:p>
          <w:p w14:paraId="3CF57B8F" w14:textId="77777777" w:rsidR="00CB7AD9" w:rsidRPr="00457595" w:rsidRDefault="00CB7AD9" w:rsidP="00004165">
            <w:pPr>
              <w:rPr>
                <w:rFonts w:eastAsiaTheme="minorEastAsia"/>
                <w:i/>
                <w:color w:val="0070C0"/>
                <w:lang w:eastAsia="zh-CN"/>
              </w:rPr>
            </w:pPr>
          </w:p>
          <w:p w14:paraId="67C3354F"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2-9: Frequency offset configuration between 2TPs/Panels</w:t>
            </w:r>
          </w:p>
          <w:p w14:paraId="2F460B4F" w14:textId="7A27DA91" w:rsidR="007F3384" w:rsidRPr="008B28F4" w:rsidRDefault="007F3384" w:rsidP="00966F35">
            <w:pPr>
              <w:rPr>
                <w:rFonts w:eastAsia="宋体"/>
                <w:color w:val="0070C0"/>
                <w:szCs w:val="24"/>
                <w:lang w:eastAsia="zh-CN"/>
              </w:rPr>
            </w:pPr>
            <w:r>
              <w:rPr>
                <w:rFonts w:eastAsia="宋体"/>
                <w:color w:val="0070C0"/>
                <w:szCs w:val="24"/>
                <w:lang w:eastAsia="zh-CN"/>
              </w:rPr>
              <w:t>Following is the summary based on companies’ comment</w:t>
            </w:r>
          </w:p>
          <w:p w14:paraId="2318582F"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p>
          <w:p w14:paraId="77FBB7D2"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200Hz</w:t>
            </w:r>
          </w:p>
          <w:p w14:paraId="0EC7EEB3"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300Hz</w:t>
            </w:r>
          </w:p>
          <w:p w14:paraId="271D02CD" w14:textId="77777777" w:rsidR="007F3384" w:rsidRPr="005604E9"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FFS (0~600Hz)</w:t>
            </w:r>
          </w:p>
          <w:p w14:paraId="1F0127AD" w14:textId="06DA79F8"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r w:rsidR="00483F88">
              <w:rPr>
                <w:rFonts w:eastAsia="宋体"/>
                <w:color w:val="0070C0"/>
                <w:szCs w:val="24"/>
                <w:lang w:eastAsia="zh-CN"/>
              </w:rPr>
              <w:t>, Ericsson</w:t>
            </w:r>
            <w:r>
              <w:rPr>
                <w:rFonts w:eastAsia="宋体"/>
                <w:color w:val="0070C0"/>
                <w:szCs w:val="24"/>
                <w:lang w:eastAsia="zh-CN"/>
              </w:rPr>
              <w:t>): FFS on study suitable frequency error for different numerologies</w:t>
            </w:r>
          </w:p>
          <w:p w14:paraId="0A5BC9FA"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(Huawei): Following LTE setting for multi-DCI based set frequency offset per different SCS</w:t>
            </w:r>
          </w:p>
          <w:p w14:paraId="7E604326" w14:textId="44E280A9" w:rsidR="007F3384" w:rsidRPr="00D23114" w:rsidRDefault="00AC7F23"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FR1 FDD (15KHz SCS): </w:t>
            </w:r>
            <w:r w:rsidRPr="00D23114">
              <w:rPr>
                <w:rFonts w:eastAsia="宋体"/>
                <w:color w:val="0070C0"/>
                <w:szCs w:val="24"/>
                <w:lang w:eastAsia="zh-CN"/>
              </w:rPr>
              <w:t>2</w:t>
            </w:r>
            <w:r w:rsidR="007F3384" w:rsidRPr="00D23114">
              <w:rPr>
                <w:rFonts w:eastAsia="宋体"/>
                <w:color w:val="0070C0"/>
                <w:szCs w:val="24"/>
                <w:lang w:eastAsia="zh-CN"/>
              </w:rPr>
              <w:t>00Hz</w:t>
            </w:r>
          </w:p>
          <w:p w14:paraId="4DFD0602" w14:textId="04C24B90" w:rsidR="007F3384" w:rsidRPr="00D23114" w:rsidRDefault="00AC7F23"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D23114">
              <w:rPr>
                <w:rFonts w:eastAsia="宋体"/>
                <w:color w:val="0070C0"/>
                <w:szCs w:val="24"/>
                <w:lang w:eastAsia="zh-CN"/>
              </w:rPr>
              <w:t>FR1 TDD (30KHz SCS): 4</w:t>
            </w:r>
            <w:r w:rsidR="007F3384" w:rsidRPr="00D23114">
              <w:rPr>
                <w:rFonts w:eastAsia="宋体"/>
                <w:color w:val="0070C0"/>
                <w:szCs w:val="24"/>
                <w:lang w:eastAsia="zh-CN"/>
              </w:rPr>
              <w:t>00Hz</w:t>
            </w:r>
          </w:p>
          <w:p w14:paraId="2D2C99E3" w14:textId="4FB4E613" w:rsidR="007F3384" w:rsidRDefault="00483F88" w:rsidP="00966F35">
            <w:pPr>
              <w:rPr>
                <w:rFonts w:eastAsiaTheme="minorEastAsia"/>
                <w:i/>
                <w:color w:val="0070C0"/>
                <w:lang w:val="en-US" w:eastAsia="zh-CN"/>
              </w:rPr>
            </w:pPr>
            <w:r w:rsidRPr="008B28F4">
              <w:rPr>
                <w:rFonts w:eastAsiaTheme="minorEastAsia"/>
                <w:i/>
                <w:color w:val="0070C0"/>
                <w:lang w:val="en-US" w:eastAsia="zh-CN"/>
              </w:rPr>
              <w:t>Tentative agreements:</w:t>
            </w:r>
          </w:p>
          <w:p w14:paraId="4EC4A664" w14:textId="77777777" w:rsidR="00457595" w:rsidRPr="00C52FD3" w:rsidRDefault="00457595" w:rsidP="00457595">
            <w:pPr>
              <w:rPr>
                <w:rFonts w:eastAsiaTheme="minorEastAsia"/>
                <w:i/>
                <w:color w:val="0070C0"/>
                <w:lang w:val="en-US" w:eastAsia="zh-CN"/>
              </w:rPr>
            </w:pPr>
            <w:r w:rsidRPr="00C52FD3">
              <w:rPr>
                <w:rFonts w:eastAsiaTheme="minorEastAsia"/>
                <w:i/>
                <w:color w:val="0070C0"/>
                <w:lang w:val="en-US" w:eastAsia="zh-CN"/>
              </w:rPr>
              <w:t>Recommendations</w:t>
            </w:r>
            <w:r w:rsidRPr="00C52FD3">
              <w:rPr>
                <w:rFonts w:eastAsiaTheme="minorEastAsia" w:hint="eastAsia"/>
                <w:i/>
                <w:color w:val="0070C0"/>
                <w:lang w:val="en-US" w:eastAsia="zh-CN"/>
              </w:rPr>
              <w:t xml:space="preserve"> f</w:t>
            </w:r>
            <w:r w:rsidRPr="00C52FD3">
              <w:rPr>
                <w:rFonts w:eastAsiaTheme="minorEastAsia"/>
                <w:i/>
                <w:color w:val="0070C0"/>
                <w:lang w:val="en-US" w:eastAsia="zh-CN"/>
              </w:rPr>
              <w:t xml:space="preserve">or </w:t>
            </w:r>
            <w:r>
              <w:rPr>
                <w:rFonts w:eastAsiaTheme="minorEastAsia"/>
                <w:i/>
                <w:color w:val="0070C0"/>
                <w:lang w:val="en-US" w:eastAsia="zh-CN"/>
              </w:rPr>
              <w:t>2</w:t>
            </w:r>
            <w:r w:rsidRPr="00C52FD3">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9ED5DD7" w14:textId="773BA917" w:rsidR="00457595" w:rsidRPr="00C52FD3" w:rsidRDefault="0045759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on s</w:t>
            </w:r>
            <w:r w:rsidRPr="008B28F4">
              <w:rPr>
                <w:rFonts w:eastAsia="宋体"/>
                <w:color w:val="0070C0"/>
                <w:szCs w:val="24"/>
                <w:lang w:eastAsia="zh-CN"/>
              </w:rPr>
              <w:t>et</w:t>
            </w:r>
            <w:r>
              <w:rPr>
                <w:rFonts w:eastAsia="宋体"/>
                <w:color w:val="0070C0"/>
                <w:szCs w:val="24"/>
                <w:lang w:eastAsia="zh-CN"/>
              </w:rPr>
              <w:t>ting</w:t>
            </w:r>
            <w:r w:rsidRPr="008B28F4">
              <w:rPr>
                <w:rFonts w:eastAsia="宋体"/>
                <w:color w:val="0070C0"/>
                <w:szCs w:val="24"/>
                <w:lang w:eastAsia="zh-CN"/>
              </w:rPr>
              <w:t xml:space="preserve"> frequency  offset by scaled with SCS</w:t>
            </w:r>
          </w:p>
          <w:p w14:paraId="6235D16D" w14:textId="77777777" w:rsidR="00457595" w:rsidRPr="008B28F4" w:rsidRDefault="0045759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B28F4">
              <w:rPr>
                <w:rFonts w:eastAsia="宋体"/>
                <w:color w:val="0070C0"/>
                <w:szCs w:val="24"/>
                <w:lang w:eastAsia="zh-CN"/>
              </w:rPr>
              <w:t>Study suitable frequency offset configuration for both FR1 and FR2. The following values can be used as a starting point:</w:t>
            </w:r>
          </w:p>
          <w:p w14:paraId="45B03803"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FR1 FDD (15KHz SCS): 200, 300Hz</w:t>
            </w:r>
          </w:p>
          <w:p w14:paraId="146196C5"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FR1 TDD (30KHz SCS): 300, 600Hz</w:t>
            </w:r>
          </w:p>
          <w:p w14:paraId="7EE1C892"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FFS on FR2 TDD (120KHz SCS): (0~600Hz)</w:t>
            </w:r>
          </w:p>
          <w:p w14:paraId="36D89468"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Other options are not precluded</w:t>
            </w:r>
          </w:p>
          <w:p w14:paraId="69DF6332" w14:textId="77777777" w:rsidR="00457595" w:rsidRPr="00966F35" w:rsidRDefault="00457595" w:rsidP="00004165">
            <w:pPr>
              <w:rPr>
                <w:rFonts w:eastAsiaTheme="minorEastAsia"/>
                <w:i/>
                <w:color w:val="0070C0"/>
                <w:lang w:eastAsia="zh-CN"/>
              </w:rPr>
            </w:pPr>
          </w:p>
          <w:p w14:paraId="407F1735"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2-10: PDCCH scheduling: with/without COREST pool index configured (multi-DCI based)</w:t>
            </w:r>
          </w:p>
          <w:p w14:paraId="7462B830" w14:textId="77BA9CC2" w:rsidR="00BA6293" w:rsidRDefault="00BA6293" w:rsidP="00966F35">
            <w:pPr>
              <w:rPr>
                <w:rFonts w:eastAsia="宋体"/>
                <w:color w:val="0070C0"/>
                <w:szCs w:val="24"/>
                <w:lang w:eastAsia="zh-CN"/>
              </w:rPr>
            </w:pPr>
            <w:r>
              <w:rPr>
                <w:rFonts w:eastAsia="宋体"/>
                <w:color w:val="0070C0"/>
                <w:szCs w:val="24"/>
                <w:lang w:eastAsia="zh-CN"/>
              </w:rPr>
              <w:t>Following is the summary based on companies’ comment</w:t>
            </w:r>
          </w:p>
          <w:p w14:paraId="0AF53BB2" w14:textId="12BF38DC" w:rsidR="00BA6293"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20272D">
              <w:rPr>
                <w:rFonts w:eastAsia="宋体"/>
                <w:color w:val="0070C0"/>
                <w:szCs w:val="24"/>
                <w:lang w:eastAsia="zh-CN"/>
              </w:rPr>
              <w:t>Configure 2 CORSET pool index for multi-DCI based on multi-TRP (Ericsson</w:t>
            </w:r>
            <w:r>
              <w:rPr>
                <w:rFonts w:eastAsia="宋体"/>
                <w:color w:val="0070C0"/>
                <w:szCs w:val="24"/>
                <w:lang w:eastAsia="zh-CN"/>
              </w:rPr>
              <w:t>, Huawei, Qualcomm</w:t>
            </w:r>
            <w:r w:rsidR="00483F88">
              <w:rPr>
                <w:rFonts w:eastAsia="宋体"/>
                <w:color w:val="0070C0"/>
                <w:szCs w:val="24"/>
                <w:lang w:eastAsia="zh-CN"/>
              </w:rPr>
              <w:t>, Samsung</w:t>
            </w:r>
            <w:r w:rsidR="00306EDF">
              <w:rPr>
                <w:rFonts w:eastAsia="宋体"/>
                <w:color w:val="0070C0"/>
                <w:szCs w:val="24"/>
                <w:lang w:eastAsia="zh-CN"/>
              </w:rPr>
              <w:t>, Intel</w:t>
            </w:r>
            <w:r w:rsidR="00483F88">
              <w:rPr>
                <w:rFonts w:eastAsia="宋体"/>
                <w:color w:val="0070C0"/>
                <w:szCs w:val="24"/>
                <w:lang w:eastAsia="zh-CN"/>
              </w:rPr>
              <w:t xml:space="preserve"> </w:t>
            </w:r>
            <w:r w:rsidRPr="0020272D">
              <w:rPr>
                <w:rFonts w:eastAsia="宋体"/>
                <w:color w:val="0070C0"/>
                <w:szCs w:val="24"/>
                <w:lang w:eastAsia="zh-CN"/>
              </w:rPr>
              <w:t>)</w:t>
            </w:r>
          </w:p>
          <w:p w14:paraId="4D1CC127" w14:textId="6F37A3EE" w:rsidR="00BA6293" w:rsidRPr="008B28F4" w:rsidRDefault="00BA6293"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Two </w:t>
            </w:r>
            <w:r w:rsidRPr="0020272D">
              <w:rPr>
                <w:rFonts w:eastAsia="宋体"/>
                <w:color w:val="0070C0"/>
                <w:szCs w:val="24"/>
                <w:lang w:eastAsia="zh-CN"/>
              </w:rPr>
              <w:t>CORSET pool index</w:t>
            </w:r>
            <w:r>
              <w:rPr>
                <w:rFonts w:eastAsia="宋体"/>
                <w:color w:val="0070C0"/>
                <w:szCs w:val="24"/>
                <w:lang w:eastAsia="zh-CN"/>
              </w:rPr>
              <w:t xml:space="preserve"> with 0 and 1, each TRP PDCCH with symbol#0 and symbol#1 in time domain and FDMed half bandwidth, respectively </w:t>
            </w:r>
          </w:p>
          <w:p w14:paraId="7F9AB95A" w14:textId="77777777" w:rsidR="007F3384" w:rsidRPr="00855107" w:rsidRDefault="007F3384" w:rsidP="007F3384">
            <w:pPr>
              <w:rPr>
                <w:rFonts w:eastAsiaTheme="minorEastAsia"/>
                <w:i/>
                <w:color w:val="0070C0"/>
                <w:lang w:val="en-US" w:eastAsia="zh-CN"/>
              </w:rPr>
            </w:pPr>
            <w:r w:rsidRPr="008B28F4">
              <w:rPr>
                <w:rFonts w:eastAsiaTheme="minorEastAsia"/>
                <w:i/>
                <w:color w:val="0070C0"/>
                <w:highlight w:val="yellow"/>
                <w:lang w:val="en-US" w:eastAsia="zh-CN"/>
              </w:rPr>
              <w:t>Tentative agreements:</w:t>
            </w:r>
          </w:p>
          <w:p w14:paraId="6DC5A59B" w14:textId="77777777" w:rsidR="007F3384" w:rsidRDefault="007F3384" w:rsidP="007F3384">
            <w:pPr>
              <w:rPr>
                <w:rFonts w:eastAsia="宋体"/>
                <w:color w:val="0070C0"/>
                <w:szCs w:val="24"/>
                <w:highlight w:val="yellow"/>
                <w:lang w:eastAsia="zh-CN"/>
              </w:rPr>
            </w:pPr>
            <w:r w:rsidRPr="008B28F4">
              <w:rPr>
                <w:color w:val="0070C0"/>
                <w:szCs w:val="24"/>
                <w:highlight w:val="yellow"/>
                <w:lang w:eastAsia="zh-CN"/>
              </w:rPr>
              <w:t>Configure 2 CORSET pool index for multi-DCI based on multi-TRP</w:t>
            </w:r>
          </w:p>
          <w:p w14:paraId="347B5218" w14:textId="4028510A" w:rsidR="00306EDF" w:rsidRPr="008B28F4" w:rsidRDefault="00306EDF" w:rsidP="008B28F4">
            <w:pPr>
              <w:numPr>
                <w:ilvl w:val="0"/>
                <w:numId w:val="20"/>
              </w:numPr>
              <w:rPr>
                <w:rFonts w:eastAsia="宋体"/>
                <w:color w:val="0070C0"/>
                <w:szCs w:val="24"/>
                <w:highlight w:val="yellow"/>
                <w:lang w:eastAsia="zh-CN"/>
              </w:rPr>
            </w:pPr>
            <w:r w:rsidRPr="00306EDF">
              <w:rPr>
                <w:rFonts w:eastAsia="宋体"/>
                <w:color w:val="0070C0"/>
                <w:szCs w:val="24"/>
                <w:highlight w:val="yellow"/>
                <w:lang w:eastAsia="zh-CN"/>
              </w:rPr>
              <w:t xml:space="preserve">Two CORSET pool index with 0 and 1, each TRP PDCCH with symbol#0 and symbol#1 in time domain and FDMed half bandwidth, respectively </w:t>
            </w:r>
          </w:p>
          <w:p w14:paraId="28CC1529" w14:textId="77777777" w:rsidR="00966F35" w:rsidRPr="007F3384" w:rsidRDefault="00966F35" w:rsidP="00004165">
            <w:pPr>
              <w:rPr>
                <w:rFonts w:eastAsiaTheme="minorEastAsia"/>
                <w:i/>
                <w:color w:val="0070C0"/>
                <w:lang w:eastAsia="zh-CN"/>
              </w:rPr>
            </w:pPr>
          </w:p>
          <w:p w14:paraId="2EE648A7" w14:textId="77777777" w:rsidR="007F3384" w:rsidRPr="00805BE8" w:rsidRDefault="007F3384" w:rsidP="007F3384">
            <w:pPr>
              <w:rPr>
                <w:b/>
                <w:color w:val="0070C0"/>
                <w:u w:val="single"/>
                <w:lang w:eastAsia="ko-KR"/>
              </w:rPr>
            </w:pPr>
            <w:r w:rsidRPr="00805BE8">
              <w:rPr>
                <w:b/>
                <w:color w:val="0070C0"/>
                <w:u w:val="single"/>
                <w:lang w:eastAsia="ko-KR"/>
              </w:rPr>
              <w:t>Issue 1-</w:t>
            </w:r>
            <w:r>
              <w:rPr>
                <w:b/>
                <w:color w:val="0070C0"/>
                <w:u w:val="single"/>
                <w:lang w:eastAsia="ko-KR"/>
              </w:rPr>
              <w:t>2-11: Whether to consider the scenario with TRS/CSI-RS collide between 2 TRPs</w:t>
            </w:r>
          </w:p>
          <w:p w14:paraId="65F8E083" w14:textId="0F9A60A2" w:rsidR="007F3384" w:rsidRPr="008B28F4" w:rsidRDefault="00BA6293" w:rsidP="00004165">
            <w:pPr>
              <w:rPr>
                <w:rFonts w:eastAsia="宋体"/>
                <w:color w:val="0070C0"/>
                <w:szCs w:val="24"/>
                <w:lang w:eastAsia="zh-CN"/>
              </w:rPr>
            </w:pPr>
            <w:r>
              <w:rPr>
                <w:rFonts w:eastAsia="宋体"/>
                <w:color w:val="0070C0"/>
                <w:szCs w:val="24"/>
                <w:lang w:eastAsia="zh-CN"/>
              </w:rPr>
              <w:t>Following is the summary based on companies’ comment</w:t>
            </w:r>
          </w:p>
          <w:p w14:paraId="2B5560F7" w14:textId="77777777" w:rsidR="00BA6293" w:rsidRPr="00805BE8"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(Ericsson)</w:t>
            </w:r>
          </w:p>
          <w:p w14:paraId="0575B22F" w14:textId="43F55A5A" w:rsidR="00BA6293" w:rsidRPr="00805BE8"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(Qualcomm, Huawei</w:t>
            </w:r>
            <w:r w:rsidR="00306EDF">
              <w:rPr>
                <w:rFonts w:eastAsia="宋体"/>
                <w:color w:val="0070C0"/>
                <w:szCs w:val="24"/>
                <w:lang w:eastAsia="zh-CN"/>
              </w:rPr>
              <w:t>, Intel, Samsung</w:t>
            </w:r>
            <w:r>
              <w:rPr>
                <w:rFonts w:eastAsia="宋体"/>
                <w:color w:val="0070C0"/>
                <w:szCs w:val="24"/>
                <w:lang w:eastAsia="zh-CN"/>
              </w:rPr>
              <w:t>)</w:t>
            </w:r>
          </w:p>
          <w:p w14:paraId="1EE11407" w14:textId="74F5EAD3" w:rsidR="00BA6293" w:rsidRDefault="00BA6293" w:rsidP="00BA629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2</w:t>
            </w:r>
            <w:r w:rsidRPr="008B28F4">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BCA1C12" w14:textId="193E9EE9" w:rsidR="00BA6293" w:rsidRPr="0008786B" w:rsidRDefault="00BA6293" w:rsidP="00BA6293">
            <w:pPr>
              <w:rPr>
                <w:rFonts w:eastAsiaTheme="minorEastAsia"/>
                <w:color w:val="0070C0"/>
                <w:lang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17C9FAE7" w14:textId="77777777" w:rsidR="007F3384" w:rsidRPr="00BA6293" w:rsidRDefault="007F3384" w:rsidP="00004165">
            <w:pPr>
              <w:rPr>
                <w:rFonts w:eastAsiaTheme="minorEastAsia"/>
                <w:i/>
                <w:color w:val="0070C0"/>
                <w:lang w:eastAsia="zh-CN"/>
              </w:rPr>
            </w:pPr>
          </w:p>
          <w:p w14:paraId="385484FC" w14:textId="77777777" w:rsidR="00966F35" w:rsidRDefault="00966F35" w:rsidP="00966F35">
            <w:pPr>
              <w:rPr>
                <w:b/>
                <w:color w:val="0070C0"/>
                <w:u w:val="single"/>
                <w:lang w:eastAsia="ko-KR"/>
              </w:rPr>
            </w:pPr>
            <w:r>
              <w:rPr>
                <w:b/>
                <w:color w:val="0070C0"/>
                <w:u w:val="single"/>
                <w:lang w:eastAsia="ko-KR"/>
              </w:rPr>
              <w:t xml:space="preserve">Issue 1-2-12: BS antenna correlation between two TRPs </w:t>
            </w:r>
          </w:p>
          <w:p w14:paraId="537DFAF2" w14:textId="37E9A0FC" w:rsidR="007F3384" w:rsidRPr="008B28F4" w:rsidRDefault="007F3384" w:rsidP="00966F35">
            <w:pPr>
              <w:rPr>
                <w:rFonts w:eastAsia="宋体"/>
                <w:color w:val="0070C0"/>
                <w:szCs w:val="24"/>
                <w:lang w:eastAsia="zh-CN"/>
              </w:rPr>
            </w:pPr>
            <w:r>
              <w:rPr>
                <w:rFonts w:eastAsia="宋体"/>
                <w:color w:val="0070C0"/>
                <w:szCs w:val="24"/>
                <w:lang w:eastAsia="zh-CN"/>
              </w:rPr>
              <w:t>Following is the summary based on companies’ comment</w:t>
            </w:r>
          </w:p>
          <w:p w14:paraId="347A4171" w14:textId="43BE835B"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(Ericsson</w:t>
            </w:r>
            <w:r w:rsidR="00306EDF">
              <w:rPr>
                <w:rFonts w:eastAsia="宋体"/>
                <w:color w:val="0070C0"/>
                <w:szCs w:val="24"/>
                <w:lang w:eastAsia="zh-CN"/>
              </w:rPr>
              <w:t>, Intel, Samsung,</w:t>
            </w:r>
            <w:r w:rsidR="002F6905">
              <w:rPr>
                <w:rFonts w:eastAsia="宋体"/>
                <w:color w:val="0070C0"/>
                <w:szCs w:val="24"/>
                <w:lang w:eastAsia="zh-CN"/>
              </w:rPr>
              <w:t xml:space="preserve"> </w:t>
            </w:r>
            <w:r w:rsidR="00306EDF">
              <w:rPr>
                <w:rFonts w:eastAsia="宋体"/>
                <w:color w:val="0070C0"/>
                <w:szCs w:val="24"/>
                <w:lang w:eastAsia="zh-CN"/>
              </w:rPr>
              <w:t>Huawei</w:t>
            </w:r>
            <w:r>
              <w:rPr>
                <w:rFonts w:eastAsia="宋体"/>
                <w:color w:val="0070C0"/>
                <w:szCs w:val="24"/>
                <w:lang w:eastAsia="zh-CN"/>
              </w:rPr>
              <w:t>)</w:t>
            </w:r>
          </w:p>
          <w:p w14:paraId="2310EC4F" w14:textId="4C42ADFE" w:rsidR="007F3384" w:rsidRDefault="007F3384" w:rsidP="00966F35">
            <w:pPr>
              <w:rPr>
                <w:rFonts w:eastAsiaTheme="minorEastAsia"/>
                <w:i/>
                <w:color w:val="0070C0"/>
                <w:lang w:val="en-US" w:eastAsia="zh-CN"/>
              </w:rPr>
            </w:pPr>
            <w:r w:rsidRPr="008B28F4">
              <w:rPr>
                <w:rFonts w:eastAsiaTheme="minorEastAsia"/>
                <w:i/>
                <w:color w:val="0070C0"/>
                <w:highlight w:val="yellow"/>
                <w:lang w:val="en-US" w:eastAsia="zh-CN"/>
              </w:rPr>
              <w:t>Tentative agreements:</w:t>
            </w:r>
          </w:p>
          <w:p w14:paraId="18D1BAFE" w14:textId="1B07783A" w:rsidR="007F3384" w:rsidRPr="008B28F4" w:rsidRDefault="007F3384" w:rsidP="00966F35">
            <w:pPr>
              <w:rPr>
                <w:rFonts w:eastAsiaTheme="minorEastAsia"/>
                <w:i/>
                <w:color w:val="0070C0"/>
                <w:lang w:val="en-US" w:eastAsia="zh-CN"/>
              </w:rPr>
            </w:pPr>
            <w:r w:rsidRPr="008B28F4">
              <w:rPr>
                <w:rFonts w:eastAsiaTheme="minorEastAsia"/>
                <w:i/>
                <w:color w:val="0070C0"/>
                <w:highlight w:val="yellow"/>
                <w:lang w:val="en-US" w:eastAsia="zh-CN"/>
              </w:rPr>
              <w:t>BS antenna correlation between two TRPs is 0</w:t>
            </w:r>
          </w:p>
          <w:p w14:paraId="1B461885"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2-13: PDSCH decoding</w:t>
            </w:r>
          </w:p>
          <w:p w14:paraId="70A1D1EA" w14:textId="77777777" w:rsidR="00135561" w:rsidRPr="0008786B" w:rsidRDefault="00135561" w:rsidP="00135561">
            <w:pPr>
              <w:rPr>
                <w:rFonts w:eastAsia="宋体"/>
                <w:color w:val="0070C0"/>
                <w:szCs w:val="24"/>
                <w:lang w:eastAsia="zh-CN"/>
              </w:rPr>
            </w:pPr>
            <w:r>
              <w:rPr>
                <w:rFonts w:eastAsia="宋体"/>
                <w:color w:val="0070C0"/>
                <w:szCs w:val="24"/>
                <w:lang w:eastAsia="zh-CN"/>
              </w:rPr>
              <w:t>Following is the summary based on companies’ comment</w:t>
            </w:r>
          </w:p>
          <w:p w14:paraId="7373CF0C" w14:textId="3A5CB109" w:rsidR="00135561" w:rsidRPr="00805BE8" w:rsidRDefault="00135561" w:rsidP="001355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decoding of each PDSCH scheduled by multi-DCI (Huaw</w:t>
            </w:r>
            <w:r w:rsidR="00BA6293">
              <w:rPr>
                <w:rFonts w:eastAsia="宋体"/>
                <w:color w:val="0070C0"/>
                <w:szCs w:val="24"/>
                <w:lang w:eastAsia="zh-CN"/>
              </w:rPr>
              <w:t>ei, Qualcomm</w:t>
            </w:r>
            <w:r w:rsidR="00306EDF">
              <w:rPr>
                <w:rFonts w:eastAsia="宋体"/>
                <w:color w:val="0070C0"/>
                <w:szCs w:val="24"/>
                <w:lang w:eastAsia="zh-CN"/>
              </w:rPr>
              <w:t>, Intel?</w:t>
            </w:r>
            <w:r>
              <w:rPr>
                <w:rFonts w:eastAsia="宋体"/>
                <w:color w:val="0070C0"/>
                <w:szCs w:val="24"/>
                <w:lang w:eastAsia="zh-CN"/>
              </w:rPr>
              <w:t>)</w:t>
            </w:r>
          </w:p>
          <w:p w14:paraId="51FAD66A" w14:textId="77777777" w:rsidR="00BA6293" w:rsidRDefault="00BA6293" w:rsidP="00BA6293">
            <w:pPr>
              <w:rPr>
                <w:rFonts w:eastAsiaTheme="minorEastAsia"/>
                <w:i/>
                <w:color w:val="0070C0"/>
                <w:lang w:val="en-US" w:eastAsia="zh-CN"/>
              </w:rPr>
            </w:pPr>
            <w:r w:rsidRPr="008B28F4">
              <w:rPr>
                <w:rFonts w:eastAsiaTheme="minorEastAsia"/>
                <w:i/>
                <w:color w:val="0070C0"/>
                <w:highlight w:val="yellow"/>
                <w:lang w:val="en-US" w:eastAsia="zh-CN"/>
              </w:rPr>
              <w:t>Recommendations for 2</w:t>
            </w:r>
            <w:r w:rsidRPr="008B28F4">
              <w:rPr>
                <w:rFonts w:eastAsiaTheme="minorEastAsia"/>
                <w:i/>
                <w:color w:val="0070C0"/>
                <w:highlight w:val="yellow"/>
                <w:vertAlign w:val="superscript"/>
                <w:lang w:val="en-US" w:eastAsia="zh-CN"/>
              </w:rPr>
              <w:t>nd</w:t>
            </w:r>
            <w:r w:rsidRPr="008B28F4">
              <w:rPr>
                <w:rFonts w:eastAsiaTheme="minorEastAsia"/>
                <w:i/>
                <w:color w:val="0070C0"/>
                <w:highlight w:val="yellow"/>
                <w:lang w:val="en-US" w:eastAsia="zh-CN"/>
              </w:rPr>
              <w:t xml:space="preserve"> round</w:t>
            </w:r>
          </w:p>
          <w:p w14:paraId="1F0074BB" w14:textId="2D6A2C64" w:rsidR="00BA6293" w:rsidRPr="0008786B" w:rsidRDefault="00BA6293" w:rsidP="00BA6293">
            <w:pPr>
              <w:rPr>
                <w:rFonts w:eastAsiaTheme="minorEastAsia"/>
                <w:color w:val="0070C0"/>
                <w:lang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with more clarification  </w:t>
            </w:r>
          </w:p>
          <w:p w14:paraId="043B152D" w14:textId="77777777" w:rsidR="00135561" w:rsidRPr="008B28F4" w:rsidRDefault="00135561" w:rsidP="00966F35">
            <w:pPr>
              <w:rPr>
                <w:rFonts w:eastAsia="Malgun Gothic"/>
                <w:b/>
                <w:color w:val="0070C0"/>
                <w:u w:val="single"/>
                <w:lang w:eastAsia="ko-KR"/>
              </w:rPr>
            </w:pPr>
          </w:p>
          <w:p w14:paraId="60E30473" w14:textId="77777777" w:rsidR="00966F35" w:rsidRPr="00805BE8" w:rsidRDefault="00966F35" w:rsidP="00966F35">
            <w:pPr>
              <w:rPr>
                <w:b/>
                <w:color w:val="0070C0"/>
                <w:u w:val="single"/>
                <w:lang w:eastAsia="ko-KR"/>
              </w:rPr>
            </w:pPr>
            <w:r w:rsidRPr="00805BE8">
              <w:rPr>
                <w:b/>
                <w:color w:val="0070C0"/>
                <w:u w:val="single"/>
                <w:lang w:eastAsia="ko-KR"/>
              </w:rPr>
              <w:t>I</w:t>
            </w:r>
            <w:r>
              <w:rPr>
                <w:b/>
                <w:color w:val="0070C0"/>
                <w:u w:val="single"/>
                <w:lang w:eastAsia="ko-KR"/>
              </w:rPr>
              <w:t>ssue 1-2-14: Whether to consider joint or separate ACK/NACK feedback into test setup</w:t>
            </w:r>
          </w:p>
          <w:p w14:paraId="16E7E7A8" w14:textId="77777777" w:rsidR="00135561" w:rsidRPr="0008786B" w:rsidRDefault="00135561" w:rsidP="00135561">
            <w:pPr>
              <w:rPr>
                <w:rFonts w:eastAsia="宋体"/>
                <w:color w:val="0070C0"/>
                <w:szCs w:val="24"/>
                <w:lang w:eastAsia="zh-CN"/>
              </w:rPr>
            </w:pPr>
            <w:r>
              <w:rPr>
                <w:rFonts w:eastAsia="宋体"/>
                <w:color w:val="0070C0"/>
                <w:szCs w:val="24"/>
                <w:lang w:eastAsia="zh-CN"/>
              </w:rPr>
              <w:t>Following is the summary based on companies’ comment</w:t>
            </w:r>
          </w:p>
          <w:p w14:paraId="4807CECD" w14:textId="77777777" w:rsidR="00135561" w:rsidRPr="00805BE8" w:rsidRDefault="00135561" w:rsidP="001355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ACK/NACK feedback for multi-DCI multi-TRP requirement (Qualcomm)</w:t>
            </w:r>
          </w:p>
          <w:p w14:paraId="6E9564B6" w14:textId="09C0D1B1" w:rsidR="00135561" w:rsidRPr="00805BE8" w:rsidRDefault="00135561" w:rsidP="001355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Both separate and joint HARQ-ACK feedback mode can be used in the test setup based on UE capability (Huawei, Samsung</w:t>
            </w:r>
            <w:r w:rsidR="00306EDF">
              <w:rPr>
                <w:rFonts w:eastAsia="宋体"/>
                <w:color w:val="0070C0"/>
                <w:szCs w:val="24"/>
                <w:lang w:eastAsia="zh-CN"/>
              </w:rPr>
              <w:t>, Intel, Qualcomm</w:t>
            </w:r>
            <w:r>
              <w:rPr>
                <w:rFonts w:eastAsia="宋体"/>
                <w:color w:val="0070C0"/>
                <w:szCs w:val="24"/>
                <w:lang w:eastAsia="zh-CN"/>
              </w:rPr>
              <w:t>)</w:t>
            </w:r>
          </w:p>
          <w:p w14:paraId="2DA2A916" w14:textId="77777777" w:rsidR="00135561" w:rsidRDefault="00135561" w:rsidP="00135561">
            <w:pPr>
              <w:rPr>
                <w:rFonts w:eastAsiaTheme="minorEastAsia"/>
                <w:i/>
                <w:color w:val="0070C0"/>
                <w:lang w:val="en-US" w:eastAsia="zh-CN"/>
              </w:rPr>
            </w:pPr>
            <w:r w:rsidRPr="008B28F4">
              <w:rPr>
                <w:rFonts w:eastAsiaTheme="minorEastAsia"/>
                <w:i/>
                <w:color w:val="0070C0"/>
                <w:highlight w:val="yellow"/>
                <w:lang w:val="en-US" w:eastAsia="zh-CN"/>
              </w:rPr>
              <w:t>Tentative agreements:</w:t>
            </w:r>
          </w:p>
          <w:p w14:paraId="16A12A35" w14:textId="4B652F96" w:rsidR="00966F35" w:rsidRDefault="00135561" w:rsidP="00004165">
            <w:pPr>
              <w:rPr>
                <w:rFonts w:eastAsia="宋体"/>
                <w:color w:val="0070C0"/>
                <w:szCs w:val="24"/>
                <w:lang w:eastAsia="zh-CN"/>
              </w:rPr>
            </w:pPr>
            <w:r w:rsidRPr="008B28F4">
              <w:rPr>
                <w:color w:val="0070C0"/>
                <w:szCs w:val="24"/>
                <w:highlight w:val="yellow"/>
                <w:lang w:eastAsia="zh-CN"/>
              </w:rPr>
              <w:t>Both separate and joint HARQ-ACK feedback mode can be used into the test setup based on UE capability</w:t>
            </w:r>
          </w:p>
          <w:p w14:paraId="0FD2403D" w14:textId="77777777" w:rsidR="00135561" w:rsidRPr="00135561" w:rsidRDefault="00135561" w:rsidP="00004165">
            <w:pPr>
              <w:rPr>
                <w:rFonts w:eastAsiaTheme="minorEastAsia"/>
                <w:i/>
                <w:color w:val="0070C0"/>
                <w:lang w:eastAsia="zh-CN"/>
              </w:rPr>
            </w:pPr>
          </w:p>
          <w:p w14:paraId="3FDCFA10"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2-15: The total number of HARQ process</w:t>
            </w:r>
          </w:p>
          <w:p w14:paraId="03DF5CD8" w14:textId="7CC456FA" w:rsidR="00135561" w:rsidRPr="008B28F4" w:rsidRDefault="00135561" w:rsidP="00966F35">
            <w:pPr>
              <w:rPr>
                <w:rFonts w:eastAsia="宋体"/>
                <w:color w:val="0070C0"/>
                <w:szCs w:val="24"/>
                <w:lang w:eastAsia="zh-CN"/>
              </w:rPr>
            </w:pPr>
            <w:r>
              <w:rPr>
                <w:rFonts w:eastAsia="宋体"/>
                <w:color w:val="0070C0"/>
                <w:szCs w:val="24"/>
                <w:lang w:eastAsia="zh-CN"/>
              </w:rPr>
              <w:t>Following is the summary based on companies’ comment</w:t>
            </w:r>
          </w:p>
          <w:p w14:paraId="4179CD2F" w14:textId="77777777" w:rsidR="00135561" w:rsidRDefault="00135561" w:rsidP="001355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 The total number of HARQ process should be limited and not larger than 16</w:t>
            </w:r>
          </w:p>
          <w:p w14:paraId="78C16E9E" w14:textId="77777777" w:rsidR="00135561" w:rsidRPr="009175BD" w:rsidRDefault="00135561" w:rsidP="0013556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9175BD">
              <w:rPr>
                <w:rFonts w:eastAsia="宋体"/>
                <w:color w:val="0070C0"/>
                <w:szCs w:val="24"/>
                <w:lang w:eastAsia="zh-CN"/>
              </w:rPr>
              <w:t>FR1 FDD (15KHz SCS): 4</w:t>
            </w:r>
          </w:p>
          <w:p w14:paraId="2FBDAED7" w14:textId="058FAB61" w:rsidR="00135561" w:rsidRDefault="00135561" w:rsidP="00135561">
            <w:pPr>
              <w:pStyle w:val="afe"/>
              <w:numPr>
                <w:ilvl w:val="0"/>
                <w:numId w:val="20"/>
              </w:numPr>
              <w:ind w:firstLineChars="0"/>
              <w:rPr>
                <w:rFonts w:eastAsia="宋体"/>
                <w:color w:val="0070C0"/>
                <w:szCs w:val="24"/>
                <w:lang w:eastAsia="zh-CN"/>
              </w:rPr>
            </w:pPr>
            <w:r>
              <w:rPr>
                <w:rFonts w:eastAsia="宋体"/>
                <w:color w:val="0070C0"/>
                <w:szCs w:val="24"/>
                <w:lang w:eastAsia="zh-CN"/>
              </w:rPr>
              <w:t>FR1 TDD (15KHz SCS): DDDSU with 8-&gt;6, 6+6=12 HARQ process</w:t>
            </w:r>
            <w:r w:rsidR="00BA6293">
              <w:rPr>
                <w:rFonts w:eastAsia="宋体"/>
                <w:color w:val="0070C0"/>
                <w:szCs w:val="24"/>
                <w:lang w:eastAsia="zh-CN"/>
              </w:rPr>
              <w:t xml:space="preserve"> </w:t>
            </w:r>
          </w:p>
          <w:p w14:paraId="73AE6035" w14:textId="6BF61E30" w:rsidR="00BA6293" w:rsidRDefault="00135561" w:rsidP="008B28F4">
            <w:pPr>
              <w:pStyle w:val="afe"/>
              <w:numPr>
                <w:ilvl w:val="0"/>
                <w:numId w:val="20"/>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30EC8A21" w14:textId="4B8641FF" w:rsidR="00A11D44" w:rsidRPr="008B28F4" w:rsidRDefault="00A11D44"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2(Samsung, Qualcomm): FFS</w:t>
            </w:r>
          </w:p>
          <w:p w14:paraId="789EBE42" w14:textId="7CF5D605" w:rsidR="002F6905" w:rsidRPr="00280FB9" w:rsidRDefault="00135561" w:rsidP="00135561">
            <w:pPr>
              <w:rPr>
                <w:rFonts w:eastAsiaTheme="minorEastAsia"/>
                <w:i/>
                <w:color w:val="0070C0"/>
                <w:lang w:val="en-US" w:eastAsia="zh-CN"/>
              </w:rPr>
            </w:pPr>
            <w:r w:rsidRPr="00280FB9">
              <w:rPr>
                <w:rFonts w:eastAsiaTheme="minorEastAsia"/>
                <w:i/>
                <w:color w:val="0070C0"/>
                <w:lang w:val="en-US" w:eastAsia="zh-CN"/>
              </w:rPr>
              <w:t>Tentative agreements :</w:t>
            </w:r>
          </w:p>
          <w:p w14:paraId="3CA1001C" w14:textId="4F1B883E" w:rsidR="002F6905" w:rsidRPr="008B28F4" w:rsidRDefault="002F6905"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280FB9">
              <w:rPr>
                <w:rFonts w:eastAsia="宋体"/>
                <w:color w:val="0070C0"/>
                <w:szCs w:val="24"/>
                <w:lang w:eastAsia="zh-CN"/>
              </w:rPr>
              <w:t xml:space="preserve"> </w:t>
            </w:r>
            <w:r w:rsidR="00280FB9" w:rsidRPr="00280FB9">
              <w:rPr>
                <w:rFonts w:eastAsia="宋体"/>
                <w:color w:val="0070C0"/>
                <w:szCs w:val="24"/>
                <w:highlight w:val="yellow"/>
                <w:lang w:eastAsia="zh-CN"/>
              </w:rPr>
              <w:t>Number of HARQ process</w:t>
            </w:r>
            <w:r w:rsidR="00280FB9">
              <w:rPr>
                <w:rFonts w:eastAsia="宋体"/>
                <w:color w:val="0070C0"/>
                <w:szCs w:val="24"/>
                <w:highlight w:val="yellow"/>
                <w:lang w:eastAsia="zh-CN"/>
              </w:rPr>
              <w:t xml:space="preserve"> for </w:t>
            </w:r>
            <w:r w:rsidR="00280FB9" w:rsidRPr="00280FB9">
              <w:rPr>
                <w:rFonts w:eastAsia="宋体"/>
                <w:color w:val="0070C0"/>
                <w:szCs w:val="24"/>
                <w:highlight w:val="yellow"/>
                <w:lang w:eastAsia="zh-CN"/>
              </w:rPr>
              <w:t xml:space="preserve"> </w:t>
            </w:r>
            <w:r w:rsidR="00280FB9">
              <w:rPr>
                <w:rFonts w:eastAsia="宋体"/>
                <w:color w:val="0070C0"/>
                <w:szCs w:val="24"/>
                <w:highlight w:val="yellow"/>
                <w:lang w:eastAsia="zh-CN"/>
              </w:rPr>
              <w:t>FDD</w:t>
            </w:r>
          </w:p>
          <w:p w14:paraId="0628B18B" w14:textId="77777777" w:rsidR="00135561" w:rsidRPr="008B28F4" w:rsidRDefault="00135561" w:rsidP="00135561">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FR1 FDD (15KHz SCS): 4</w:t>
            </w:r>
          </w:p>
          <w:p w14:paraId="7DFAD45F" w14:textId="61B7DD61" w:rsidR="00280FB9" w:rsidRPr="00C52FD3" w:rsidRDefault="002D0A58" w:rsidP="00280FB9">
            <w:pPr>
              <w:rPr>
                <w:rFonts w:eastAsiaTheme="minorEastAsia"/>
                <w:i/>
                <w:color w:val="0070C0"/>
                <w:lang w:val="en-US" w:eastAsia="zh-CN"/>
              </w:rPr>
            </w:pPr>
            <w:r>
              <w:rPr>
                <w:rFonts w:eastAsiaTheme="minorEastAsia"/>
                <w:i/>
                <w:color w:val="0070C0"/>
                <w:lang w:val="en-US" w:eastAsia="zh-CN"/>
              </w:rPr>
              <w:t xml:space="preserve">Candidate </w:t>
            </w:r>
            <w:r w:rsidR="00280FB9" w:rsidRPr="00C52FD3">
              <w:rPr>
                <w:rFonts w:eastAsiaTheme="minorEastAsia"/>
                <w:i/>
                <w:color w:val="0070C0"/>
                <w:lang w:val="en-US" w:eastAsia="zh-CN"/>
              </w:rPr>
              <w:t xml:space="preserve"> </w:t>
            </w:r>
            <w:r>
              <w:rPr>
                <w:rFonts w:eastAsiaTheme="minorEastAsia"/>
                <w:i/>
                <w:color w:val="0070C0"/>
                <w:lang w:val="en-US" w:eastAsia="zh-CN"/>
              </w:rPr>
              <w:t>option</w:t>
            </w:r>
            <w:r w:rsidR="00280FB9" w:rsidRPr="00C52FD3">
              <w:rPr>
                <w:rFonts w:eastAsiaTheme="minorEastAsia"/>
                <w:i/>
                <w:color w:val="0070C0"/>
                <w:lang w:val="en-US" w:eastAsia="zh-CN"/>
              </w:rPr>
              <w:t xml:space="preserve"> </w:t>
            </w:r>
            <w:r w:rsidR="00280FB9" w:rsidRPr="00C52FD3">
              <w:rPr>
                <w:rFonts w:eastAsiaTheme="minorEastAsia" w:hint="eastAsia"/>
                <w:i/>
                <w:color w:val="0070C0"/>
                <w:lang w:val="en-US" w:eastAsia="zh-CN"/>
              </w:rPr>
              <w:t>:</w:t>
            </w:r>
          </w:p>
          <w:p w14:paraId="3F0FEC7A" w14:textId="77777777" w:rsidR="002D0A58" w:rsidRDefault="002D0A58" w:rsidP="002D0A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 The total number of HARQ process should be limited and not larger than 16</w:t>
            </w:r>
          </w:p>
          <w:p w14:paraId="6CBD617A" w14:textId="77777777" w:rsidR="002D0A58" w:rsidRDefault="002D0A58" w:rsidP="002D0A58">
            <w:pPr>
              <w:pStyle w:val="afe"/>
              <w:numPr>
                <w:ilvl w:val="0"/>
                <w:numId w:val="20"/>
              </w:numPr>
              <w:ind w:firstLineChars="0"/>
              <w:rPr>
                <w:rFonts w:eastAsia="宋体"/>
                <w:color w:val="0070C0"/>
                <w:szCs w:val="24"/>
                <w:lang w:eastAsia="zh-CN"/>
              </w:rPr>
            </w:pPr>
            <w:r>
              <w:rPr>
                <w:rFonts w:eastAsia="宋体"/>
                <w:color w:val="0070C0"/>
                <w:szCs w:val="24"/>
                <w:lang w:eastAsia="zh-CN"/>
              </w:rPr>
              <w:t xml:space="preserve">FR1 TDD (15KHz SCS): DDDSU with 8-&gt;6, 6+6=12 HARQ process </w:t>
            </w:r>
          </w:p>
          <w:p w14:paraId="38518839" w14:textId="77777777" w:rsidR="002D0A58" w:rsidRDefault="002D0A58" w:rsidP="002D0A58">
            <w:pPr>
              <w:pStyle w:val="afe"/>
              <w:numPr>
                <w:ilvl w:val="0"/>
                <w:numId w:val="20"/>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3E8C3841" w14:textId="2F1EF1CB" w:rsidR="002D0A58" w:rsidRPr="008B28F4" w:rsidRDefault="002D0A58"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2(Samsung, Qualcomm): FFS</w:t>
            </w:r>
          </w:p>
          <w:p w14:paraId="0B4874A9" w14:textId="7DA0D3BD" w:rsidR="00135561" w:rsidRDefault="00135561" w:rsidP="00966F35">
            <w:pPr>
              <w:rPr>
                <w:rFonts w:eastAsiaTheme="minorEastAsia"/>
                <w:i/>
                <w:color w:val="0070C0"/>
                <w:lang w:val="en-US" w:eastAsia="zh-CN"/>
              </w:rPr>
            </w:pPr>
            <w:r w:rsidRPr="00280FB9">
              <w:rPr>
                <w:rFonts w:eastAsiaTheme="minorEastAsia"/>
                <w:i/>
                <w:color w:val="0070C0"/>
                <w:lang w:val="en-US" w:eastAsia="zh-CN"/>
              </w:rPr>
              <w:t>R</w:t>
            </w:r>
            <w:r w:rsidR="002D0A58">
              <w:rPr>
                <w:rFonts w:eastAsiaTheme="minorEastAsia"/>
                <w:i/>
                <w:color w:val="0070C0"/>
                <w:lang w:val="en-US" w:eastAsia="zh-CN"/>
              </w:rPr>
              <w:t>ecommendations for 2</w:t>
            </w:r>
            <w:r w:rsidR="002D0A58" w:rsidRPr="008B28F4">
              <w:rPr>
                <w:rFonts w:eastAsiaTheme="minorEastAsia"/>
                <w:i/>
                <w:color w:val="0070C0"/>
                <w:vertAlign w:val="superscript"/>
                <w:lang w:val="en-US" w:eastAsia="zh-CN"/>
              </w:rPr>
              <w:t>nd</w:t>
            </w:r>
            <w:r w:rsidR="002D0A58">
              <w:rPr>
                <w:rFonts w:eastAsiaTheme="minorEastAsia"/>
                <w:i/>
                <w:color w:val="0070C0"/>
                <w:lang w:val="en-US" w:eastAsia="zh-CN"/>
              </w:rPr>
              <w:t xml:space="preserve"> round</w:t>
            </w:r>
            <w:r w:rsidRPr="00280FB9">
              <w:rPr>
                <w:rFonts w:eastAsiaTheme="minorEastAsia"/>
                <w:i/>
                <w:color w:val="0070C0"/>
                <w:lang w:val="en-US" w:eastAsia="zh-CN"/>
              </w:rPr>
              <w:t>:</w:t>
            </w:r>
          </w:p>
          <w:p w14:paraId="52D02282" w14:textId="1DE7F059" w:rsidR="00BA6293" w:rsidRPr="0008786B" w:rsidRDefault="00BA6293" w:rsidP="00BA6293">
            <w:pPr>
              <w:rPr>
                <w:rFonts w:eastAsiaTheme="minorEastAsia"/>
                <w:color w:val="0070C0"/>
                <w:lang w:eastAsia="zh-CN"/>
              </w:rPr>
            </w:pPr>
            <w:r w:rsidRPr="0008786B">
              <w:rPr>
                <w:rFonts w:eastAsiaTheme="minorEastAsia"/>
                <w:color w:val="0070C0"/>
                <w:lang w:eastAsia="zh-CN"/>
              </w:rPr>
              <w:t>Moderator w</w:t>
            </w:r>
            <w:r>
              <w:rPr>
                <w:rFonts w:eastAsiaTheme="minorEastAsia"/>
                <w:color w:val="0070C0"/>
                <w:lang w:eastAsia="zh-CN"/>
              </w:rPr>
              <w:t>ould like to suggest companies further discussion</w:t>
            </w:r>
          </w:p>
          <w:p w14:paraId="24739113" w14:textId="77777777" w:rsidR="00135561" w:rsidRPr="008B28F4" w:rsidRDefault="00135561" w:rsidP="00966F35">
            <w:pPr>
              <w:rPr>
                <w:rFonts w:eastAsia="Malgun Gothic"/>
                <w:b/>
                <w:color w:val="0070C0"/>
                <w:u w:val="single"/>
                <w:lang w:val="en-US" w:eastAsia="ko-KR"/>
              </w:rPr>
            </w:pPr>
          </w:p>
          <w:p w14:paraId="0240ABB7"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2-16: UE rate-matching behaviour</w:t>
            </w:r>
          </w:p>
          <w:p w14:paraId="4FD53860" w14:textId="77777777" w:rsidR="00BA6293" w:rsidRPr="0008786B" w:rsidRDefault="00BA6293" w:rsidP="00BA6293">
            <w:pPr>
              <w:rPr>
                <w:rFonts w:eastAsia="宋体"/>
                <w:color w:val="0070C0"/>
                <w:szCs w:val="24"/>
                <w:lang w:eastAsia="zh-CN"/>
              </w:rPr>
            </w:pPr>
            <w:r>
              <w:rPr>
                <w:rFonts w:eastAsia="宋体"/>
                <w:color w:val="0070C0"/>
                <w:szCs w:val="24"/>
                <w:lang w:eastAsia="zh-CN"/>
              </w:rPr>
              <w:t>Following is the summary based on companies’ comment</w:t>
            </w:r>
          </w:p>
          <w:p w14:paraId="60655A43" w14:textId="7F727FD2" w:rsidR="00BA6293"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Not to define requirement for UE rate-matching around a configured CRS pattern (Huawei, Qualcomm</w:t>
            </w:r>
            <w:r w:rsidR="00A11D44">
              <w:rPr>
                <w:rFonts w:eastAsia="宋体"/>
                <w:color w:val="0070C0"/>
                <w:szCs w:val="24"/>
                <w:lang w:eastAsia="zh-CN"/>
              </w:rPr>
              <w:t>, Ericsson</w:t>
            </w:r>
            <w:r w:rsidR="00FE0A9F">
              <w:rPr>
                <w:rFonts w:eastAsia="宋体"/>
                <w:color w:val="0070C0"/>
                <w:szCs w:val="24"/>
                <w:lang w:eastAsia="zh-CN"/>
              </w:rPr>
              <w:t>, Intel</w:t>
            </w:r>
            <w:r>
              <w:rPr>
                <w:rFonts w:eastAsia="宋体"/>
                <w:color w:val="0070C0"/>
                <w:szCs w:val="24"/>
                <w:lang w:eastAsia="zh-CN"/>
              </w:rPr>
              <w:t>)</w:t>
            </w:r>
          </w:p>
          <w:p w14:paraId="2B44A6E4" w14:textId="76B9478E" w:rsidR="00BA6293" w:rsidRPr="00805BE8"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(Samsung)</w:t>
            </w:r>
          </w:p>
          <w:p w14:paraId="61E2EB5D" w14:textId="77777777" w:rsidR="00BA6293" w:rsidRPr="00391895" w:rsidRDefault="00BA6293" w:rsidP="00BA6293">
            <w:pPr>
              <w:rPr>
                <w:rFonts w:eastAsiaTheme="minorEastAsia"/>
                <w:i/>
                <w:color w:val="0070C0"/>
                <w:lang w:val="en-US" w:eastAsia="zh-CN"/>
              </w:rPr>
            </w:pPr>
            <w:r w:rsidRPr="008B28F4">
              <w:rPr>
                <w:rFonts w:eastAsiaTheme="minorEastAsia"/>
                <w:i/>
                <w:color w:val="0070C0"/>
                <w:lang w:val="en-US" w:eastAsia="zh-CN"/>
              </w:rPr>
              <w:t>Tentative agreements</w:t>
            </w:r>
            <w:r w:rsidRPr="00391895">
              <w:rPr>
                <w:rFonts w:eastAsiaTheme="minorEastAsia"/>
                <w:i/>
                <w:color w:val="0070C0"/>
                <w:lang w:val="en-US" w:eastAsia="zh-CN"/>
              </w:rPr>
              <w:t xml:space="preserve"> :</w:t>
            </w:r>
          </w:p>
          <w:p w14:paraId="52FB1FCE" w14:textId="4974A2E5" w:rsidR="00346B03" w:rsidRDefault="00346B03" w:rsidP="00346B03">
            <w:pPr>
              <w:rPr>
                <w:rFonts w:eastAsiaTheme="minorEastAsia"/>
                <w:i/>
                <w:color w:val="0070C0"/>
                <w:lang w:val="en-US" w:eastAsia="zh-CN"/>
              </w:rPr>
            </w:pPr>
            <w:r w:rsidRPr="008B28F4">
              <w:rPr>
                <w:rFonts w:eastAsiaTheme="minorEastAsia"/>
                <w:i/>
                <w:color w:val="0070C0"/>
                <w:lang w:val="en-US" w:eastAsia="zh-CN"/>
              </w:rPr>
              <w:t xml:space="preserve">Recommendations for </w:t>
            </w:r>
            <w:r w:rsidR="00391895">
              <w:rPr>
                <w:rFonts w:eastAsiaTheme="minorEastAsia"/>
                <w:i/>
                <w:color w:val="0070C0"/>
                <w:lang w:val="en-US" w:eastAsia="zh-CN"/>
              </w:rPr>
              <w:t>2</w:t>
            </w:r>
            <w:r w:rsidR="00391895" w:rsidRPr="008B28F4">
              <w:rPr>
                <w:rFonts w:eastAsiaTheme="minorEastAsia"/>
                <w:i/>
                <w:color w:val="0070C0"/>
                <w:vertAlign w:val="superscript"/>
                <w:lang w:val="en-US" w:eastAsia="zh-CN"/>
              </w:rPr>
              <w:t>nd</w:t>
            </w:r>
            <w:r w:rsidR="00391895">
              <w:rPr>
                <w:rFonts w:eastAsiaTheme="minorEastAsia"/>
                <w:i/>
                <w:color w:val="0070C0"/>
                <w:lang w:val="en-US" w:eastAsia="zh-CN"/>
              </w:rPr>
              <w:t xml:space="preserve"> round</w:t>
            </w:r>
          </w:p>
          <w:p w14:paraId="02F09078" w14:textId="2FD7CBDE" w:rsidR="00BA6293" w:rsidRDefault="00346B03" w:rsidP="00966F35">
            <w:pPr>
              <w:rPr>
                <w:rFonts w:eastAsiaTheme="minorEastAsia"/>
                <w:color w:val="0070C0"/>
                <w:lang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6BE1BC72" w14:textId="77777777" w:rsidR="00A11D44" w:rsidRPr="008B28F4" w:rsidRDefault="00A11D44" w:rsidP="00966F35">
            <w:pPr>
              <w:rPr>
                <w:rFonts w:eastAsiaTheme="minorEastAsia"/>
                <w:color w:val="0070C0"/>
                <w:lang w:eastAsia="zh-CN"/>
              </w:rPr>
            </w:pPr>
          </w:p>
          <w:p w14:paraId="4CF9D703" w14:textId="77777777" w:rsidR="00966F35" w:rsidRDefault="00966F35" w:rsidP="00004165">
            <w:pPr>
              <w:rPr>
                <w:b/>
                <w:color w:val="0070C0"/>
                <w:u w:val="single"/>
                <w:lang w:eastAsia="ko-KR"/>
              </w:rPr>
            </w:pPr>
            <w:r w:rsidRPr="00805BE8">
              <w:rPr>
                <w:b/>
                <w:color w:val="0070C0"/>
                <w:u w:val="single"/>
                <w:lang w:eastAsia="ko-KR"/>
              </w:rPr>
              <w:t>Issue 1-</w:t>
            </w:r>
            <w:r>
              <w:rPr>
                <w:b/>
                <w:color w:val="0070C0"/>
                <w:u w:val="single"/>
                <w:lang w:eastAsia="ko-KR"/>
              </w:rPr>
              <w:t>2-17: Scrambling sequences</w:t>
            </w:r>
          </w:p>
          <w:p w14:paraId="1E4D564D" w14:textId="77777777" w:rsidR="001821CB" w:rsidRPr="0008786B" w:rsidRDefault="001821CB" w:rsidP="001821CB">
            <w:pPr>
              <w:rPr>
                <w:rFonts w:eastAsia="宋体"/>
                <w:color w:val="0070C0"/>
                <w:szCs w:val="24"/>
                <w:lang w:eastAsia="zh-CN"/>
              </w:rPr>
            </w:pPr>
            <w:r>
              <w:rPr>
                <w:rFonts w:eastAsia="宋体"/>
                <w:color w:val="0070C0"/>
                <w:szCs w:val="24"/>
                <w:lang w:eastAsia="zh-CN"/>
              </w:rPr>
              <w:t>Following is the summary based on companies’ comment</w:t>
            </w:r>
          </w:p>
          <w:p w14:paraId="606CD320" w14:textId="43912760" w:rsidR="001821CB" w:rsidRDefault="001821C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 scrambling sequences for PDSCH scheduled by different DCIs should be configured</w:t>
            </w:r>
            <w:r w:rsidR="002B0F8B">
              <w:rPr>
                <w:rFonts w:eastAsia="宋体"/>
                <w:color w:val="0070C0"/>
                <w:szCs w:val="24"/>
                <w:lang w:eastAsia="zh-CN"/>
              </w:rPr>
              <w:t xml:space="preserve"> (Huawei, Ericsson, Samsung</w:t>
            </w:r>
            <w:r w:rsidR="00FE0A9F">
              <w:rPr>
                <w:rFonts w:eastAsia="宋体"/>
                <w:color w:val="0070C0"/>
                <w:szCs w:val="24"/>
                <w:lang w:eastAsia="zh-CN"/>
              </w:rPr>
              <w:t>, Intel</w:t>
            </w:r>
            <w:r w:rsidR="002B0F8B">
              <w:rPr>
                <w:rFonts w:eastAsia="宋体"/>
                <w:color w:val="0070C0"/>
                <w:szCs w:val="24"/>
                <w:lang w:eastAsia="zh-CN"/>
              </w:rPr>
              <w:t>)</w:t>
            </w:r>
          </w:p>
          <w:p w14:paraId="6490C430" w14:textId="57AF0A0A" w:rsidR="002B0F8B" w:rsidRPr="008B28F4" w:rsidRDefault="002B0F8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(Qualcomm)</w:t>
            </w:r>
          </w:p>
          <w:p w14:paraId="28EFAFC9" w14:textId="77777777" w:rsidR="001821CB" w:rsidRPr="002D0A58" w:rsidRDefault="001821CB" w:rsidP="001821CB">
            <w:pPr>
              <w:rPr>
                <w:rFonts w:eastAsiaTheme="minorEastAsia"/>
                <w:i/>
                <w:color w:val="0070C0"/>
                <w:lang w:val="en-US" w:eastAsia="zh-CN"/>
              </w:rPr>
            </w:pPr>
            <w:r w:rsidRPr="002D0A58">
              <w:rPr>
                <w:rFonts w:eastAsiaTheme="minorEastAsia"/>
                <w:i/>
                <w:color w:val="0070C0"/>
                <w:lang w:val="en-US" w:eastAsia="zh-CN"/>
              </w:rPr>
              <w:t>Candidate options:</w:t>
            </w:r>
          </w:p>
          <w:p w14:paraId="00D86CCF" w14:textId="46FC7D50" w:rsidR="001821CB" w:rsidRPr="008B28F4" w:rsidRDefault="001821CB" w:rsidP="001821CB">
            <w:pPr>
              <w:rPr>
                <w:rFonts w:eastAsia="宋体"/>
                <w:color w:val="0070C0"/>
                <w:szCs w:val="24"/>
                <w:lang w:eastAsia="zh-CN"/>
              </w:rPr>
            </w:pPr>
            <w:r w:rsidRPr="008B28F4">
              <w:rPr>
                <w:rFonts w:eastAsia="宋体"/>
                <w:color w:val="0070C0"/>
                <w:szCs w:val="24"/>
                <w:lang w:eastAsia="zh-CN"/>
              </w:rPr>
              <w:t xml:space="preserve">FFS on </w:t>
            </w:r>
            <w:r w:rsidR="00A11D44" w:rsidRPr="002D0A58">
              <w:rPr>
                <w:color w:val="0070C0"/>
                <w:szCs w:val="24"/>
                <w:lang w:eastAsia="zh-CN"/>
              </w:rPr>
              <w:t xml:space="preserve">whether </w:t>
            </w:r>
            <w:r w:rsidR="00346B03" w:rsidRPr="008B28F4">
              <w:rPr>
                <w:rFonts w:eastAsia="宋体"/>
                <w:color w:val="0070C0"/>
                <w:szCs w:val="24"/>
                <w:lang w:eastAsia="zh-CN"/>
              </w:rPr>
              <w:t xml:space="preserve">configure different </w:t>
            </w:r>
            <w:r w:rsidR="00346B03" w:rsidRPr="002D0A58">
              <w:rPr>
                <w:color w:val="0070C0"/>
                <w:szCs w:val="24"/>
                <w:lang w:eastAsia="zh-CN"/>
              </w:rPr>
              <w:t>scrambling sequences for PDSCH scheduled by different DCIs</w:t>
            </w:r>
          </w:p>
          <w:p w14:paraId="0E3776E2" w14:textId="45544404" w:rsidR="001821CB" w:rsidRDefault="001821CB" w:rsidP="001821CB">
            <w:pPr>
              <w:rPr>
                <w:rFonts w:eastAsiaTheme="minorEastAsia"/>
                <w:i/>
                <w:color w:val="0070C0"/>
                <w:lang w:val="en-US" w:eastAsia="zh-CN"/>
              </w:rPr>
            </w:pPr>
            <w:r w:rsidRPr="002D0A58">
              <w:rPr>
                <w:rFonts w:eastAsiaTheme="minorEastAsia"/>
                <w:i/>
                <w:color w:val="0070C0"/>
                <w:lang w:val="en-US" w:eastAsia="zh-CN"/>
              </w:rPr>
              <w:t xml:space="preserve">Recommendations for </w:t>
            </w:r>
            <w:r w:rsidR="00FE0A9F" w:rsidRPr="008B28F4">
              <w:rPr>
                <w:rFonts w:eastAsiaTheme="minorEastAsia"/>
                <w:i/>
                <w:color w:val="0070C0"/>
                <w:lang w:val="en-US" w:eastAsia="zh-CN"/>
              </w:rPr>
              <w:t>2</w:t>
            </w:r>
            <w:r w:rsidR="00FE0A9F" w:rsidRPr="008B28F4">
              <w:rPr>
                <w:rFonts w:eastAsiaTheme="minorEastAsia"/>
                <w:i/>
                <w:color w:val="0070C0"/>
                <w:vertAlign w:val="superscript"/>
                <w:lang w:val="en-US" w:eastAsia="zh-CN"/>
              </w:rPr>
              <w:t>nd</w:t>
            </w:r>
            <w:r w:rsidR="00FE0A9F" w:rsidRPr="008B28F4">
              <w:rPr>
                <w:rFonts w:eastAsiaTheme="minorEastAsia"/>
                <w:i/>
                <w:color w:val="0070C0"/>
                <w:lang w:val="en-US" w:eastAsia="zh-CN"/>
              </w:rPr>
              <w:t xml:space="preserve"> round</w:t>
            </w:r>
            <w:r w:rsidRPr="002D0A58">
              <w:rPr>
                <w:rFonts w:eastAsiaTheme="minorEastAsia"/>
                <w:i/>
                <w:color w:val="0070C0"/>
                <w:lang w:val="en-US" w:eastAsia="zh-CN"/>
              </w:rPr>
              <w:t>:</w:t>
            </w:r>
          </w:p>
          <w:p w14:paraId="257ABF0B" w14:textId="32A0688A" w:rsidR="001821CB" w:rsidRPr="008B28F4" w:rsidRDefault="00346B03">
            <w:pPr>
              <w:rPr>
                <w:rFonts w:eastAsiaTheme="minorEastAsia"/>
                <w:color w:val="0070C0"/>
                <w:lang w:eastAsia="zh-CN"/>
              </w:rPr>
            </w:pPr>
            <w:r w:rsidRPr="0008786B">
              <w:rPr>
                <w:rFonts w:eastAsiaTheme="minorEastAsia"/>
                <w:color w:val="0070C0"/>
                <w:lang w:eastAsia="zh-CN"/>
              </w:rPr>
              <w:t>Moderator</w:t>
            </w:r>
            <w:r w:rsidR="00A11D44">
              <w:rPr>
                <w:rFonts w:eastAsiaTheme="minorEastAsia"/>
                <w:color w:val="0070C0"/>
                <w:lang w:eastAsia="zh-CN"/>
              </w:rPr>
              <w:t xml:space="preserve"> </w:t>
            </w:r>
            <w:r w:rsidRPr="0008786B">
              <w:rPr>
                <w:rFonts w:eastAsiaTheme="minorEastAsia"/>
                <w:color w:val="0070C0"/>
                <w:lang w:eastAsia="zh-CN"/>
              </w:rPr>
              <w:t xml:space="preserve"> w</w:t>
            </w:r>
            <w:r>
              <w:rPr>
                <w:rFonts w:eastAsiaTheme="minorEastAsia"/>
                <w:color w:val="0070C0"/>
                <w:lang w:eastAsia="zh-CN"/>
              </w:rPr>
              <w:t xml:space="preserve">ould like to suggest companies further discussion </w:t>
            </w:r>
          </w:p>
        </w:tc>
      </w:tr>
      <w:tr w:rsidR="00082624" w14:paraId="22EE7A03" w14:textId="77777777" w:rsidTr="008B28F4">
        <w:tc>
          <w:tcPr>
            <w:tcW w:w="1227" w:type="dxa"/>
          </w:tcPr>
          <w:p w14:paraId="405D5399" w14:textId="0D2B2465" w:rsidR="00082624" w:rsidRDefault="00082624"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1-3</w:t>
            </w:r>
          </w:p>
        </w:tc>
        <w:tc>
          <w:tcPr>
            <w:tcW w:w="8404" w:type="dxa"/>
          </w:tcPr>
          <w:p w14:paraId="6C1BC374" w14:textId="77777777" w:rsidR="00966F35" w:rsidRPr="002140BC" w:rsidRDefault="00966F35" w:rsidP="00966F35">
            <w:pPr>
              <w:rPr>
                <w:b/>
                <w:color w:val="0070C0"/>
                <w:u w:val="single"/>
                <w:lang w:eastAsia="ko-KR"/>
              </w:rPr>
            </w:pPr>
            <w:r>
              <w:rPr>
                <w:b/>
                <w:color w:val="0070C0"/>
                <w:u w:val="single"/>
                <w:lang w:eastAsia="ko-KR"/>
              </w:rPr>
              <w:t xml:space="preserve">Issue 1-3-1: </w:t>
            </w:r>
            <w:r w:rsidRPr="002140BC">
              <w:rPr>
                <w:rFonts w:hint="eastAsia"/>
                <w:b/>
                <w:color w:val="0070C0"/>
                <w:u w:val="single"/>
                <w:lang w:eastAsia="ko-KR"/>
              </w:rPr>
              <w:t>W</w:t>
            </w:r>
            <w:r w:rsidRPr="002140BC">
              <w:rPr>
                <w:b/>
                <w:color w:val="0070C0"/>
                <w:u w:val="single"/>
                <w:lang w:eastAsia="ko-KR"/>
              </w:rPr>
              <w:t>hether to define PDSCH performance requirements for other scheduling schemes</w:t>
            </w:r>
          </w:p>
          <w:p w14:paraId="7A6537D1" w14:textId="77777777" w:rsidR="001821CB" w:rsidRPr="0008786B" w:rsidRDefault="001821CB" w:rsidP="001821CB">
            <w:pPr>
              <w:rPr>
                <w:rFonts w:eastAsia="宋体"/>
                <w:color w:val="0070C0"/>
                <w:szCs w:val="24"/>
                <w:lang w:eastAsia="zh-CN"/>
              </w:rPr>
            </w:pPr>
            <w:r>
              <w:rPr>
                <w:rFonts w:eastAsia="宋体"/>
                <w:color w:val="0070C0"/>
                <w:szCs w:val="24"/>
                <w:lang w:eastAsia="zh-CN"/>
              </w:rPr>
              <w:t>Following is the summary based on companies’ comment</w:t>
            </w:r>
          </w:p>
          <w:p w14:paraId="39799B72" w14:textId="77777777" w:rsidR="001821CB"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at least partially overlapping (Samsung, Ericsson)</w:t>
            </w:r>
          </w:p>
          <w:p w14:paraId="2E194740" w14:textId="62D63AB2" w:rsidR="001D4759" w:rsidRDefault="001D4759" w:rsidP="008B28F4">
            <w:pPr>
              <w:pStyle w:val="afe"/>
              <w:numPr>
                <w:ilvl w:val="0"/>
                <w:numId w:val="20"/>
              </w:numPr>
              <w:ind w:firstLineChars="0"/>
              <w:rPr>
                <w:rFonts w:eastAsia="宋体"/>
                <w:color w:val="0070C0"/>
                <w:szCs w:val="24"/>
                <w:lang w:eastAsia="zh-CN"/>
              </w:rPr>
            </w:pPr>
            <w:r>
              <w:rPr>
                <w:rFonts w:eastAsia="宋体"/>
                <w:color w:val="0070C0"/>
                <w:szCs w:val="24"/>
                <w:lang w:eastAsia="zh-CN"/>
              </w:rPr>
              <w:t>Option 1a: both full/partial over-lapping (Ericsson)</w:t>
            </w:r>
          </w:p>
          <w:p w14:paraId="368F2F60" w14:textId="50D5FA88" w:rsidR="001D4759" w:rsidRDefault="001821C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non-overlapping(Huawei, Qualcomm, Intel)</w:t>
            </w:r>
          </w:p>
          <w:p w14:paraId="0E9E8206" w14:textId="09665EE5" w:rsidR="00FE0A9F" w:rsidRPr="008B28F4" w:rsidRDefault="00FE0A9F"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Non-overlapped and fully-overlapped if no requirements for single CDI based multi TRP will be introduced, Otherwise only non-overlapped</w:t>
            </w:r>
          </w:p>
          <w:p w14:paraId="5BFC8481" w14:textId="77893162" w:rsidR="001821CB" w:rsidRDefault="001821CB" w:rsidP="00004165">
            <w:pPr>
              <w:rPr>
                <w:rFonts w:eastAsiaTheme="minorEastAsia"/>
                <w:i/>
                <w:color w:val="0070C0"/>
                <w:lang w:val="en-US" w:eastAsia="zh-CN"/>
              </w:rPr>
            </w:pPr>
            <w:r w:rsidRPr="00AB077B">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002B0F8B" w:rsidRPr="00AB077B">
              <w:rPr>
                <w:rFonts w:eastAsiaTheme="minorEastAsia"/>
                <w:i/>
                <w:color w:val="0070C0"/>
                <w:lang w:val="en-US" w:eastAsia="zh-CN"/>
              </w:rPr>
              <w:t xml:space="preserve"> round</w:t>
            </w:r>
            <w:r w:rsidR="002B0F8B">
              <w:rPr>
                <w:rFonts w:eastAsiaTheme="minorEastAsia"/>
                <w:i/>
                <w:color w:val="0070C0"/>
                <w:lang w:val="en-US" w:eastAsia="zh-CN"/>
              </w:rPr>
              <w:t xml:space="preserve"> </w:t>
            </w:r>
          </w:p>
          <w:p w14:paraId="65388186" w14:textId="0EBEED90" w:rsidR="002B0F8B" w:rsidRDefault="002B0F8B" w:rsidP="00004165">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43CDD483" w14:textId="77777777" w:rsidR="002B0F8B" w:rsidRPr="008B28F4" w:rsidRDefault="002B0F8B" w:rsidP="00004165">
            <w:pPr>
              <w:rPr>
                <w:rFonts w:eastAsiaTheme="minorEastAsia"/>
                <w:i/>
                <w:color w:val="0070C0"/>
                <w:lang w:val="en-US" w:eastAsia="zh-CN"/>
              </w:rPr>
            </w:pPr>
          </w:p>
          <w:p w14:paraId="096FAFFD" w14:textId="4772E0CD" w:rsidR="00966F35" w:rsidRDefault="00966F35" w:rsidP="00966F35">
            <w:pPr>
              <w:rPr>
                <w:b/>
                <w:color w:val="0070C0"/>
                <w:u w:val="single"/>
                <w:lang w:eastAsia="ko-KR"/>
              </w:rPr>
            </w:pPr>
            <w:r>
              <w:rPr>
                <w:b/>
                <w:color w:val="0070C0"/>
                <w:u w:val="single"/>
                <w:lang w:eastAsia="ko-KR"/>
              </w:rPr>
              <w:t xml:space="preserve">Issue 1-3-2-1: test parameters for layer combination for non-overlapping scheduling </w:t>
            </w:r>
          </w:p>
          <w:p w14:paraId="44C88B3A" w14:textId="3EE5813A" w:rsidR="001821CB" w:rsidRPr="008B28F4" w:rsidRDefault="001821CB" w:rsidP="00966F35">
            <w:pPr>
              <w:rPr>
                <w:rFonts w:eastAsia="宋体"/>
                <w:color w:val="0070C0"/>
                <w:szCs w:val="24"/>
                <w:lang w:eastAsia="zh-CN"/>
              </w:rPr>
            </w:pPr>
            <w:r>
              <w:rPr>
                <w:rFonts w:eastAsia="宋体"/>
                <w:color w:val="0070C0"/>
                <w:szCs w:val="24"/>
                <w:lang w:eastAsia="zh-CN"/>
              </w:rPr>
              <w:t>Following is the summary based on companies’ comment</w:t>
            </w:r>
          </w:p>
          <w:p w14:paraId="79EDC313" w14:textId="77777777" w:rsidR="001821CB"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 (Qualcomm)</w:t>
            </w:r>
          </w:p>
          <w:p w14:paraId="3161A039" w14:textId="77777777" w:rsidR="001821CB" w:rsidRPr="00805BE8"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2+2 (Samsung, Intel)</w:t>
            </w:r>
          </w:p>
          <w:p w14:paraId="094C68FA" w14:textId="6DEFE98F" w:rsidR="001821CB"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r w:rsidR="00DD1A98">
              <w:rPr>
                <w:rFonts w:eastAsia="宋体"/>
                <w:color w:val="0070C0"/>
                <w:szCs w:val="24"/>
                <w:lang w:eastAsia="zh-CN"/>
              </w:rPr>
              <w:t>, Huawei</w:t>
            </w:r>
            <w:r>
              <w:rPr>
                <w:rFonts w:eastAsia="宋体"/>
                <w:color w:val="0070C0"/>
                <w:szCs w:val="24"/>
                <w:lang w:eastAsia="zh-CN"/>
              </w:rPr>
              <w:t>):</w:t>
            </w:r>
          </w:p>
          <w:p w14:paraId="5363F01F" w14:textId="77777777" w:rsidR="001821CB" w:rsidRDefault="001821CB" w:rsidP="001821CB">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1+1 for 2Rx UE </w:t>
            </w:r>
          </w:p>
          <w:p w14:paraId="3BFFC308" w14:textId="77777777" w:rsidR="001821CB" w:rsidRDefault="001821CB" w:rsidP="001821CB">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2+2 for 4Rx UE</w:t>
            </w:r>
          </w:p>
          <w:p w14:paraId="5DE9E7B7" w14:textId="40F440EB" w:rsidR="001821CB"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Both 2+2 for 2Rx and 4Rx UE (Huawei</w:t>
            </w:r>
            <w:r w:rsidR="00F509C0">
              <w:rPr>
                <w:rFonts w:eastAsia="宋体"/>
                <w:color w:val="0070C0"/>
                <w:szCs w:val="24"/>
                <w:lang w:eastAsia="zh-CN"/>
              </w:rPr>
              <w:t>, Ericsson</w:t>
            </w:r>
            <w:r w:rsidR="00FE0A9F">
              <w:rPr>
                <w:rFonts w:eastAsia="宋体"/>
                <w:color w:val="0070C0"/>
                <w:szCs w:val="24"/>
                <w:lang w:eastAsia="zh-CN"/>
              </w:rPr>
              <w:t>, Intel</w:t>
            </w:r>
            <w:r>
              <w:rPr>
                <w:rFonts w:eastAsia="宋体"/>
                <w:color w:val="0070C0"/>
                <w:szCs w:val="24"/>
                <w:lang w:eastAsia="zh-CN"/>
              </w:rPr>
              <w:t>)</w:t>
            </w:r>
          </w:p>
          <w:p w14:paraId="6A010896" w14:textId="77777777" w:rsidR="00F509C0" w:rsidRDefault="00F509C0" w:rsidP="00F509C0">
            <w:pPr>
              <w:rPr>
                <w:rFonts w:eastAsiaTheme="minorEastAsia"/>
                <w:i/>
                <w:color w:val="0070C0"/>
                <w:lang w:val="en-US" w:eastAsia="zh-CN"/>
              </w:rPr>
            </w:pPr>
            <w:r w:rsidRPr="008B28F4">
              <w:rPr>
                <w:rFonts w:eastAsiaTheme="minorEastAsia"/>
                <w:i/>
                <w:color w:val="0070C0"/>
                <w:lang w:val="en-US" w:eastAsia="zh-CN"/>
              </w:rPr>
              <w:t>Candidate options:</w:t>
            </w:r>
          </w:p>
          <w:p w14:paraId="0D0DADBB" w14:textId="715AF7E2" w:rsidR="00F509C0" w:rsidRDefault="00F509C0" w:rsidP="00F509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2Rx UE</w:t>
            </w:r>
          </w:p>
          <w:p w14:paraId="7F2FA0EC" w14:textId="4779D7F9" w:rsidR="00F509C0" w:rsidRDefault="00F509C0" w:rsidP="00F509C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(Ericsson, Qualcomm?)</w:t>
            </w:r>
          </w:p>
          <w:p w14:paraId="5E376AFA" w14:textId="756B5148" w:rsidR="00F509C0" w:rsidRPr="008B28F4" w:rsidRDefault="00F509C0"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2+2 (Huawei, Samsung, Intel)</w:t>
            </w:r>
          </w:p>
          <w:p w14:paraId="60CEA7FD" w14:textId="31ADAA57" w:rsidR="00F509C0" w:rsidRDefault="00F509C0" w:rsidP="00F509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4Rx UE</w:t>
            </w:r>
          </w:p>
          <w:p w14:paraId="35A1F4FA" w14:textId="4B80433A" w:rsidR="00F509C0" w:rsidRDefault="00F509C0" w:rsidP="00F509C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(Qualcomm?)</w:t>
            </w:r>
          </w:p>
          <w:p w14:paraId="213FD9B0" w14:textId="3D6456DF" w:rsidR="00F509C0" w:rsidRPr="0008786B" w:rsidRDefault="00F509C0" w:rsidP="00F509C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2+2 (Huawei, Ericsson, Samsung,  Intel )</w:t>
            </w:r>
          </w:p>
          <w:p w14:paraId="0C1B72D4" w14:textId="77777777" w:rsidR="00F509C0" w:rsidRPr="008B28F4" w:rsidRDefault="00F509C0" w:rsidP="008B28F4">
            <w:pPr>
              <w:spacing w:after="120"/>
              <w:rPr>
                <w:rFonts w:eastAsia="宋体"/>
                <w:color w:val="0070C0"/>
                <w:szCs w:val="24"/>
                <w:lang w:eastAsia="zh-CN"/>
              </w:rPr>
            </w:pPr>
          </w:p>
          <w:p w14:paraId="038F075D" w14:textId="77777777" w:rsidR="00F509C0" w:rsidRDefault="00F509C0" w:rsidP="00F509C0">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r>
              <w:rPr>
                <w:rFonts w:eastAsiaTheme="minorEastAsia"/>
                <w:i/>
                <w:color w:val="0070C0"/>
                <w:lang w:val="en-US" w:eastAsia="zh-CN"/>
              </w:rPr>
              <w:t xml:space="preserve"> </w:t>
            </w:r>
          </w:p>
          <w:p w14:paraId="211A323C" w14:textId="77777777" w:rsidR="00F509C0" w:rsidRDefault="00F509C0" w:rsidP="00F509C0">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4750D883" w14:textId="77777777" w:rsidR="00F509C0" w:rsidRPr="008B28F4" w:rsidRDefault="00F509C0" w:rsidP="00966F35">
            <w:pPr>
              <w:rPr>
                <w:rFonts w:eastAsia="Malgun Gothic"/>
                <w:b/>
                <w:color w:val="0070C0"/>
                <w:u w:val="single"/>
                <w:lang w:eastAsia="ko-KR"/>
              </w:rPr>
            </w:pPr>
          </w:p>
          <w:p w14:paraId="79AF354C" w14:textId="576B0B34" w:rsidR="00966F35" w:rsidRDefault="00966F35" w:rsidP="00966F35">
            <w:pPr>
              <w:rPr>
                <w:b/>
                <w:color w:val="0070C0"/>
                <w:u w:val="single"/>
                <w:lang w:eastAsia="ko-KR"/>
              </w:rPr>
            </w:pPr>
            <w:r>
              <w:rPr>
                <w:b/>
                <w:color w:val="0070C0"/>
                <w:u w:val="single"/>
                <w:lang w:eastAsia="ko-KR"/>
              </w:rPr>
              <w:t xml:space="preserve">Issue 1-3-2-2: test parameters for timing offset </w:t>
            </w:r>
            <w:r w:rsidR="00370759">
              <w:rPr>
                <w:b/>
                <w:color w:val="0070C0"/>
                <w:u w:val="single"/>
                <w:lang w:eastAsia="ko-KR"/>
              </w:rPr>
              <w:t>for non-overlapping scheduling</w:t>
            </w:r>
          </w:p>
          <w:p w14:paraId="4717C3B0" w14:textId="38CD5906" w:rsidR="00C25E9F" w:rsidRDefault="00C25E9F" w:rsidP="00966F35">
            <w:pPr>
              <w:rPr>
                <w:rFonts w:eastAsia="宋体"/>
                <w:color w:val="0070C0"/>
                <w:szCs w:val="24"/>
                <w:lang w:eastAsia="zh-CN"/>
              </w:rPr>
            </w:pPr>
            <w:r>
              <w:rPr>
                <w:rFonts w:eastAsia="宋体"/>
                <w:color w:val="0070C0"/>
                <w:szCs w:val="24"/>
                <w:lang w:eastAsia="zh-CN"/>
              </w:rPr>
              <w:t>Following is the summary based on companies’ comment</w:t>
            </w:r>
          </w:p>
          <w:p w14:paraId="78FEAB93" w14:textId="41369973" w:rsidR="005322BA" w:rsidRDefault="005322BA" w:rsidP="00966F35">
            <w:pPr>
              <w:rPr>
                <w:rFonts w:eastAsiaTheme="minorEastAsia"/>
                <w:i/>
                <w:color w:val="0070C0"/>
                <w:lang w:val="en-US" w:eastAsia="zh-CN"/>
              </w:rPr>
            </w:pPr>
            <w:r w:rsidRPr="005C3DB2">
              <w:rPr>
                <w:rFonts w:eastAsiaTheme="minorEastAsia"/>
                <w:i/>
                <w:color w:val="0070C0"/>
                <w:lang w:val="en-US" w:eastAsia="zh-CN"/>
              </w:rPr>
              <w:t>Candidate options:</w:t>
            </w:r>
          </w:p>
          <w:p w14:paraId="502C9760" w14:textId="528F2DFC" w:rsidR="00C25E9F" w:rsidRPr="00F84B11"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r w:rsidR="00F509C0">
              <w:rPr>
                <w:rFonts w:eastAsia="宋体"/>
                <w:color w:val="0070C0"/>
                <w:szCs w:val="24"/>
                <w:lang w:eastAsia="zh-CN"/>
              </w:rPr>
              <w:t>, Ericsson</w:t>
            </w:r>
            <w:r w:rsidR="005C3DB2">
              <w:rPr>
                <w:rFonts w:eastAsia="宋体"/>
                <w:color w:val="0070C0"/>
                <w:szCs w:val="24"/>
                <w:lang w:eastAsia="zh-CN"/>
              </w:rPr>
              <w:t>,</w:t>
            </w:r>
            <w:r>
              <w:rPr>
                <w:rFonts w:eastAsia="宋体"/>
                <w:color w:val="0070C0"/>
                <w:szCs w:val="24"/>
                <w:lang w:eastAsia="zh-CN"/>
              </w:rPr>
              <w:t xml:space="preserve">):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m:rPr>
                      <m:sty m:val="p"/>
                    </m:rP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=2us</m:t>
              </m:r>
            </m:oMath>
          </w:p>
          <w:p w14:paraId="59B81730" w14:textId="7B6B5CAD" w:rsidR="00C25E9F" w:rsidRDefault="00C25E9F"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w:t>
            </w:r>
            <w:r w:rsidR="005C3DB2">
              <w:rPr>
                <w:rFonts w:eastAsia="宋体"/>
                <w:color w:val="0070C0"/>
                <w:szCs w:val="24"/>
                <w:lang w:eastAsia="zh-CN"/>
              </w:rPr>
              <w:t xml:space="preserve"> </w:t>
            </w:r>
            <w:r w:rsidR="005C3DB2">
              <w:rPr>
                <w:rFonts w:eastAsia="宋体" w:hint="eastAsia"/>
                <w:color w:val="0070C0"/>
                <w:szCs w:val="24"/>
                <w:lang w:eastAsia="zh-CN"/>
              </w:rPr>
              <w:t>(</w:t>
            </w:r>
            <w:r w:rsidR="005C3DB2">
              <w:rPr>
                <w:rFonts w:eastAsia="宋体"/>
                <w:color w:val="0070C0"/>
                <w:szCs w:val="24"/>
                <w:lang w:eastAsia="zh-CN"/>
              </w:rPr>
              <w:t>Huawei)</w:t>
            </w:r>
          </w:p>
          <w:p w14:paraId="065E7A10" w14:textId="687F5EFB" w:rsidR="00C25E9F" w:rsidRDefault="00C25E9F"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w:t>
            </w:r>
            <w:r w:rsidR="005C3DB2">
              <w:rPr>
                <w:rFonts w:eastAsia="宋体"/>
                <w:color w:val="0070C0"/>
                <w:szCs w:val="24"/>
                <w:lang w:eastAsia="zh-CN"/>
              </w:rPr>
              <w:t xml:space="preserve"> (Huawei)</w:t>
            </w:r>
          </w:p>
          <w:p w14:paraId="52A383D8" w14:textId="1ED3DF9F" w:rsidR="00F509C0" w:rsidRPr="008B28F4" w:rsidRDefault="00C25E9F"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0.25 us</w:t>
            </w:r>
          </w:p>
          <w:p w14:paraId="01450304" w14:textId="17682B8A" w:rsidR="002B0F8B" w:rsidRDefault="002B0F8B" w:rsidP="002B0F8B">
            <w:pPr>
              <w:rPr>
                <w:rFonts w:eastAsiaTheme="minorEastAsia"/>
                <w:i/>
                <w:color w:val="0070C0"/>
                <w:lang w:val="en-US" w:eastAsia="zh-CN"/>
              </w:rPr>
            </w:pPr>
            <w:r w:rsidRPr="005C3DB2">
              <w:rPr>
                <w:rFonts w:eastAsiaTheme="minorEastAsia"/>
                <w:i/>
                <w:color w:val="0070C0"/>
                <w:lang w:val="en-US" w:eastAsia="zh-CN"/>
              </w:rPr>
              <w:t>Recommendations for next meeting</w:t>
            </w:r>
            <w:r>
              <w:rPr>
                <w:rFonts w:eastAsiaTheme="minorEastAsia"/>
                <w:i/>
                <w:color w:val="0070C0"/>
                <w:lang w:val="en-US" w:eastAsia="zh-CN"/>
              </w:rPr>
              <w:t xml:space="preserve"> </w:t>
            </w:r>
          </w:p>
          <w:p w14:paraId="4F915D09" w14:textId="2979EC35" w:rsidR="002B0F8B" w:rsidRDefault="002B0F8B" w:rsidP="002B0F8B">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ould like to suggest companies further discussion in the last meeting</w:t>
            </w:r>
          </w:p>
          <w:p w14:paraId="411EA855" w14:textId="77777777" w:rsidR="00C25E9F" w:rsidRPr="008B28F4" w:rsidRDefault="00C25E9F" w:rsidP="00966F35">
            <w:pPr>
              <w:rPr>
                <w:rFonts w:eastAsia="Malgun Gothic"/>
                <w:b/>
                <w:color w:val="0070C0"/>
                <w:u w:val="single"/>
                <w:lang w:val="en-US" w:eastAsia="ko-KR"/>
              </w:rPr>
            </w:pPr>
          </w:p>
          <w:p w14:paraId="4FC90EEF" w14:textId="66604DFD" w:rsidR="00370759" w:rsidRDefault="00370759" w:rsidP="00370759">
            <w:pPr>
              <w:rPr>
                <w:b/>
                <w:color w:val="0070C0"/>
                <w:u w:val="single"/>
                <w:lang w:eastAsia="ko-KR"/>
              </w:rPr>
            </w:pPr>
            <w:r>
              <w:rPr>
                <w:b/>
                <w:color w:val="0070C0"/>
                <w:u w:val="single"/>
                <w:lang w:eastAsia="ko-KR"/>
              </w:rPr>
              <w:t>Issue 1-3-2-3: test parameters for frequency offset for non-overlapping scheduling</w:t>
            </w:r>
          </w:p>
          <w:p w14:paraId="4F2189E2" w14:textId="2B2C86D2" w:rsidR="00A87172" w:rsidRDefault="00C25E9F" w:rsidP="00370759">
            <w:pPr>
              <w:rPr>
                <w:rFonts w:eastAsia="宋体"/>
                <w:color w:val="0070C0"/>
                <w:szCs w:val="24"/>
                <w:lang w:eastAsia="zh-CN"/>
              </w:rPr>
            </w:pPr>
            <w:r>
              <w:rPr>
                <w:rFonts w:eastAsia="宋体"/>
                <w:color w:val="0070C0"/>
                <w:szCs w:val="24"/>
                <w:lang w:eastAsia="zh-CN"/>
              </w:rPr>
              <w:t>Following is the summary based on companies’ comment</w:t>
            </w:r>
          </w:p>
          <w:p w14:paraId="663D00CD" w14:textId="0B7642F7" w:rsidR="00A87172" w:rsidRPr="008B28F4" w:rsidRDefault="00A87172" w:rsidP="00370759">
            <w:pPr>
              <w:rPr>
                <w:rFonts w:eastAsiaTheme="minorEastAsia"/>
                <w:i/>
                <w:color w:val="0070C0"/>
                <w:lang w:val="en-US" w:eastAsia="zh-CN"/>
              </w:rPr>
            </w:pPr>
            <w:r w:rsidRPr="005C3DB2">
              <w:rPr>
                <w:rFonts w:eastAsiaTheme="minorEastAsia"/>
                <w:i/>
                <w:color w:val="0070C0"/>
                <w:lang w:val="en-US" w:eastAsia="zh-CN"/>
              </w:rPr>
              <w:t>Candidate options:</w:t>
            </w:r>
          </w:p>
          <w:p w14:paraId="03E148FD" w14:textId="77777777" w:rsidR="00C25E9F" w:rsidRPr="00805BE8"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Hz (Samsung)</w:t>
            </w:r>
          </w:p>
          <w:p w14:paraId="74B9B653" w14:textId="77777777" w:rsidR="00C25E9F"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(Huawei):</w:t>
            </w:r>
          </w:p>
          <w:p w14:paraId="139472A2" w14:textId="3602A0D6" w:rsidR="00C25E9F" w:rsidRDefault="005C3DB2"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w:t>
            </w:r>
            <w:r w:rsidR="00C25E9F">
              <w:rPr>
                <w:rFonts w:eastAsia="宋体"/>
                <w:color w:val="0070C0"/>
                <w:szCs w:val="24"/>
                <w:lang w:eastAsia="zh-CN"/>
              </w:rPr>
              <w:t>00 Hz for SCS =15KHz</w:t>
            </w:r>
          </w:p>
          <w:p w14:paraId="40FE7AA8" w14:textId="5C77F0F5" w:rsidR="00C25E9F" w:rsidRDefault="005C3DB2"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4</w:t>
            </w:r>
            <w:r w:rsidR="00C25E9F">
              <w:rPr>
                <w:rFonts w:eastAsia="宋体"/>
                <w:color w:val="0070C0"/>
                <w:szCs w:val="24"/>
                <w:lang w:eastAsia="zh-CN"/>
              </w:rPr>
              <w:t>00 Hz for SCS =30KHz</w:t>
            </w:r>
          </w:p>
          <w:p w14:paraId="19B1BCC5" w14:textId="55378CCD" w:rsidR="00F509C0" w:rsidRPr="008B28F4" w:rsidRDefault="00F509C0"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FFS</w:t>
            </w:r>
          </w:p>
          <w:p w14:paraId="743032A2" w14:textId="7CD604C6" w:rsidR="00F509C0" w:rsidRDefault="002B0F8B" w:rsidP="002B0F8B">
            <w:pPr>
              <w:rPr>
                <w:rFonts w:eastAsiaTheme="minorEastAsia"/>
                <w:i/>
                <w:color w:val="0070C0"/>
                <w:lang w:val="en-US" w:eastAsia="zh-CN"/>
              </w:rPr>
            </w:pPr>
            <w:r w:rsidRPr="005C3DB2">
              <w:rPr>
                <w:rFonts w:eastAsiaTheme="minorEastAsia"/>
                <w:i/>
                <w:color w:val="0070C0"/>
                <w:lang w:val="en-US" w:eastAsia="zh-CN"/>
              </w:rPr>
              <w:t>Recommendations for next meeting</w:t>
            </w:r>
            <w:r>
              <w:rPr>
                <w:rFonts w:eastAsiaTheme="minorEastAsia"/>
                <w:i/>
                <w:color w:val="0070C0"/>
                <w:lang w:val="en-US" w:eastAsia="zh-CN"/>
              </w:rPr>
              <w:t xml:space="preserve"> </w:t>
            </w:r>
          </w:p>
          <w:p w14:paraId="167DDA1D" w14:textId="77777777" w:rsidR="002B0F8B" w:rsidRDefault="002B0F8B" w:rsidP="002B0F8B">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ould like to suggest companies further discussion in the last meeting</w:t>
            </w:r>
          </w:p>
          <w:p w14:paraId="1400980D" w14:textId="77777777" w:rsidR="00C25E9F" w:rsidRPr="008B28F4" w:rsidRDefault="00C25E9F" w:rsidP="00370759">
            <w:pPr>
              <w:rPr>
                <w:b/>
                <w:color w:val="0070C0"/>
                <w:u w:val="single"/>
                <w:lang w:val="en-US" w:eastAsia="ko-KR"/>
              </w:rPr>
            </w:pPr>
          </w:p>
          <w:p w14:paraId="781AE8B4" w14:textId="4C41B4A8" w:rsidR="00370759" w:rsidRDefault="00370759" w:rsidP="00370759">
            <w:pPr>
              <w:rPr>
                <w:b/>
                <w:color w:val="0070C0"/>
                <w:u w:val="single"/>
                <w:lang w:eastAsia="ko-KR"/>
              </w:rPr>
            </w:pPr>
            <w:r>
              <w:rPr>
                <w:b/>
                <w:color w:val="0070C0"/>
                <w:u w:val="single"/>
                <w:lang w:eastAsia="ko-KR"/>
              </w:rPr>
              <w:t>Issue 1-3-2-4: ACK/NACK feedback scheme</w:t>
            </w:r>
            <w:r w:rsidR="00C25E9F">
              <w:rPr>
                <w:b/>
                <w:color w:val="0070C0"/>
                <w:u w:val="single"/>
                <w:lang w:eastAsia="ko-KR"/>
              </w:rPr>
              <w:t xml:space="preserve"> for non-overlapping schedule</w:t>
            </w:r>
          </w:p>
          <w:p w14:paraId="14F4D2C9" w14:textId="4C1C5DD6" w:rsidR="00C25E9F" w:rsidRDefault="00C25E9F" w:rsidP="00370759">
            <w:pPr>
              <w:rPr>
                <w:rFonts w:eastAsia="宋体"/>
                <w:color w:val="0070C0"/>
                <w:szCs w:val="24"/>
                <w:lang w:eastAsia="zh-CN"/>
              </w:rPr>
            </w:pPr>
            <w:r>
              <w:rPr>
                <w:rFonts w:eastAsia="宋体"/>
                <w:color w:val="0070C0"/>
                <w:szCs w:val="24"/>
                <w:lang w:eastAsia="zh-CN"/>
              </w:rPr>
              <w:t>Following is the summary based on companies’ comment</w:t>
            </w:r>
          </w:p>
          <w:p w14:paraId="66A99D94" w14:textId="2D57B018" w:rsidR="005322BA" w:rsidRPr="008B28F4" w:rsidRDefault="005322BA" w:rsidP="00370759">
            <w:pPr>
              <w:rPr>
                <w:rFonts w:eastAsiaTheme="minorEastAsia"/>
                <w:i/>
                <w:color w:val="0070C0"/>
                <w:lang w:val="en-US" w:eastAsia="zh-CN"/>
              </w:rPr>
            </w:pPr>
            <w:r w:rsidRPr="005C3DB2">
              <w:rPr>
                <w:rFonts w:eastAsiaTheme="minorEastAsia"/>
                <w:i/>
                <w:color w:val="0070C0"/>
                <w:lang w:val="en-US" w:eastAsia="zh-CN"/>
              </w:rPr>
              <w:t>Candidate options:</w:t>
            </w:r>
          </w:p>
          <w:p w14:paraId="34A476C0" w14:textId="77777777" w:rsidR="00C25E9F"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with separate ACK/NACK feedback (Intel)</w:t>
            </w:r>
          </w:p>
          <w:p w14:paraId="246C7FEA" w14:textId="77777777" w:rsidR="00C25E9F"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joint ACK/NACK feedback (Samsung) </w:t>
            </w:r>
          </w:p>
          <w:p w14:paraId="0F4712AF" w14:textId="101994ED" w:rsidR="00C25E9F" w:rsidRPr="008B28F4" w:rsidRDefault="002B0F8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Both joint and separated </w:t>
            </w:r>
            <w:r w:rsidR="00F509C0">
              <w:rPr>
                <w:rFonts w:eastAsia="宋体"/>
                <w:color w:val="0070C0"/>
                <w:szCs w:val="24"/>
                <w:lang w:eastAsia="zh-CN"/>
              </w:rPr>
              <w:t xml:space="preserve">ACK/NACK </w:t>
            </w:r>
            <w:r w:rsidR="00C62A79">
              <w:rPr>
                <w:rFonts w:eastAsia="宋体"/>
                <w:color w:val="0070C0"/>
                <w:szCs w:val="24"/>
                <w:lang w:eastAsia="zh-CN"/>
              </w:rPr>
              <w:t xml:space="preserve">can be used into test design, only one of them to selection based on UE capability </w:t>
            </w:r>
            <w:r w:rsidR="00391895">
              <w:rPr>
                <w:rFonts w:eastAsia="宋体"/>
                <w:color w:val="0070C0"/>
                <w:szCs w:val="24"/>
                <w:lang w:eastAsia="zh-CN"/>
              </w:rPr>
              <w:t>(Qualcomm)</w:t>
            </w:r>
          </w:p>
          <w:p w14:paraId="3FDA6491" w14:textId="77777777" w:rsidR="00E809B0" w:rsidRDefault="00E809B0" w:rsidP="00E809B0">
            <w:pPr>
              <w:rPr>
                <w:rFonts w:eastAsiaTheme="minorEastAsia"/>
                <w:i/>
                <w:color w:val="0070C0"/>
                <w:lang w:val="en-US" w:eastAsia="zh-CN"/>
              </w:rPr>
            </w:pPr>
            <w:r w:rsidRPr="008B28F4">
              <w:rPr>
                <w:rFonts w:eastAsiaTheme="minorEastAsia"/>
                <w:i/>
                <w:color w:val="0070C0"/>
                <w:lang w:val="en-US" w:eastAsia="zh-CN"/>
              </w:rPr>
              <w:t>Recommendations for next meeting</w:t>
            </w:r>
            <w:r>
              <w:rPr>
                <w:rFonts w:eastAsiaTheme="minorEastAsia"/>
                <w:i/>
                <w:color w:val="0070C0"/>
                <w:lang w:val="en-US" w:eastAsia="zh-CN"/>
              </w:rPr>
              <w:t xml:space="preserve"> </w:t>
            </w:r>
          </w:p>
          <w:p w14:paraId="3850EF69" w14:textId="6C2A1A4A" w:rsidR="00E809B0" w:rsidRDefault="00E809B0" w:rsidP="00E809B0">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391895">
              <w:rPr>
                <w:rFonts w:eastAsiaTheme="minorEastAsia"/>
                <w:color w:val="0070C0"/>
                <w:lang w:eastAsia="zh-CN"/>
              </w:rPr>
              <w:t>next meeting</w:t>
            </w:r>
          </w:p>
          <w:p w14:paraId="7707F07B" w14:textId="77777777" w:rsidR="00E809B0" w:rsidRPr="008B28F4" w:rsidRDefault="00E809B0" w:rsidP="00370759">
            <w:pPr>
              <w:rPr>
                <w:rFonts w:eastAsia="Malgun Gothic"/>
                <w:b/>
                <w:color w:val="0070C0"/>
                <w:u w:val="single"/>
                <w:lang w:eastAsia="ko-KR"/>
              </w:rPr>
            </w:pPr>
          </w:p>
          <w:p w14:paraId="2B49277C" w14:textId="77777777" w:rsidR="00370759" w:rsidRDefault="00370759" w:rsidP="00370759">
            <w:pPr>
              <w:rPr>
                <w:b/>
                <w:color w:val="0070C0"/>
                <w:u w:val="single"/>
                <w:lang w:eastAsia="ko-KR"/>
              </w:rPr>
            </w:pPr>
            <w:r w:rsidRPr="00805BE8">
              <w:rPr>
                <w:b/>
                <w:color w:val="0070C0"/>
                <w:u w:val="single"/>
                <w:lang w:eastAsia="ko-KR"/>
              </w:rPr>
              <w:t>Issue 1-</w:t>
            </w:r>
            <w:r>
              <w:rPr>
                <w:b/>
                <w:color w:val="0070C0"/>
                <w:u w:val="single"/>
                <w:lang w:eastAsia="ko-KR"/>
              </w:rPr>
              <w:t>3-2-5: Test configuration for PDSCH with non-overlapping summary</w:t>
            </w:r>
          </w:p>
          <w:p w14:paraId="23BF28E8" w14:textId="1CEB85AB" w:rsidR="002B0F8B" w:rsidRPr="008B28F4" w:rsidRDefault="00C25E9F" w:rsidP="00370759">
            <w:pPr>
              <w:rPr>
                <w:rFonts w:eastAsia="宋体"/>
                <w:color w:val="0070C0"/>
                <w:szCs w:val="24"/>
                <w:lang w:eastAsia="zh-CN"/>
              </w:rPr>
            </w:pPr>
            <w:r>
              <w:rPr>
                <w:rFonts w:eastAsia="宋体"/>
                <w:color w:val="0070C0"/>
                <w:szCs w:val="24"/>
                <w:lang w:eastAsia="zh-CN"/>
              </w:rPr>
              <w:t>Following is the summary based on companies’ comment</w:t>
            </w:r>
          </w:p>
          <w:p w14:paraId="4DFE3795" w14:textId="77777777" w:rsidR="00C25E9F"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w:t>
            </w:r>
          </w:p>
          <w:p w14:paraId="2CA729A5" w14:textId="77777777" w:rsidR="00C25E9F" w:rsidRDefault="00C25E9F"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PDCCH configuration </w:t>
            </w:r>
          </w:p>
          <w:p w14:paraId="23F5629B" w14:textId="77777777" w:rsidR="00C25E9F" w:rsidRPr="00A55F15" w:rsidRDefault="00C25E9F" w:rsidP="00C25E9F">
            <w:pPr>
              <w:pStyle w:val="afe"/>
              <w:numPr>
                <w:ilvl w:val="0"/>
                <w:numId w:val="24"/>
              </w:numPr>
              <w:ind w:firstLineChars="0"/>
              <w:rPr>
                <w:rFonts w:eastAsia="宋体"/>
                <w:color w:val="0070C0"/>
                <w:szCs w:val="24"/>
                <w:lang w:eastAsia="zh-CN"/>
              </w:rPr>
            </w:pPr>
            <w:r w:rsidRPr="00A55F15">
              <w:t xml:space="preserve"> </w:t>
            </w:r>
            <w:r w:rsidRPr="00A55F15">
              <w:rPr>
                <w:rFonts w:eastAsia="宋体"/>
                <w:color w:val="0070C0"/>
                <w:szCs w:val="24"/>
                <w:lang w:eastAsia="zh-CN"/>
              </w:rPr>
              <w:t>CORESETPoolIndex = 0, 1, each with one CORESET configured for each PDCCH</w:t>
            </w:r>
          </w:p>
          <w:p w14:paraId="17D4889C" w14:textId="77777777" w:rsidR="00C25E9F"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Symbols for PDCCH: 0, 1</w:t>
            </w:r>
          </w:p>
          <w:p w14:paraId="4F899A45" w14:textId="77777777" w:rsidR="00C25E9F" w:rsidRPr="00BC701E" w:rsidRDefault="00C25E9F" w:rsidP="00C25E9F">
            <w:pPr>
              <w:pStyle w:val="afe"/>
              <w:numPr>
                <w:ilvl w:val="0"/>
                <w:numId w:val="26"/>
              </w:numPr>
              <w:ind w:firstLineChars="0"/>
              <w:rPr>
                <w:rFonts w:eastAsia="宋体"/>
                <w:color w:val="0070C0"/>
                <w:szCs w:val="24"/>
                <w:lang w:eastAsia="zh-CN"/>
              </w:rPr>
            </w:pPr>
            <w:r w:rsidRPr="00BC701E">
              <w:rPr>
                <w:rFonts w:eastAsia="宋体"/>
                <w:color w:val="0070C0"/>
                <w:szCs w:val="24"/>
                <w:lang w:eastAsia="zh-CN"/>
              </w:rPr>
              <w:t>Number of PRB, Half of the channel bandwidth with contiguous RB allocation and non-interleaved CCE-to-REG mapping</w:t>
            </w:r>
          </w:p>
          <w:p w14:paraId="6CF01B7C" w14:textId="77777777" w:rsidR="00C25E9F" w:rsidRDefault="00C25E9F" w:rsidP="00C25E9F">
            <w:pPr>
              <w:pStyle w:val="afe"/>
              <w:numPr>
                <w:ilvl w:val="0"/>
                <w:numId w:val="26"/>
              </w:numPr>
              <w:ind w:firstLineChars="0"/>
              <w:rPr>
                <w:rFonts w:eastAsia="宋体"/>
                <w:color w:val="0070C0"/>
                <w:szCs w:val="24"/>
                <w:lang w:eastAsia="zh-CN"/>
              </w:rPr>
            </w:pPr>
            <w:r>
              <w:rPr>
                <w:rFonts w:eastAsia="宋体" w:hint="eastAsia"/>
                <w:color w:val="0070C0"/>
                <w:szCs w:val="24"/>
                <w:lang w:eastAsia="zh-CN"/>
              </w:rPr>
              <w:t>K</w:t>
            </w:r>
            <w:r>
              <w:rPr>
                <w:rFonts w:eastAsia="宋体"/>
                <w:color w:val="0070C0"/>
                <w:szCs w:val="24"/>
                <w:lang w:eastAsia="zh-CN"/>
              </w:rPr>
              <w:t>0=0</w:t>
            </w:r>
          </w:p>
          <w:p w14:paraId="525B5CC1" w14:textId="77777777" w:rsidR="00C25E9F" w:rsidRPr="00BC701E"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AL=8</w:t>
            </w:r>
          </w:p>
          <w:p w14:paraId="160249EF" w14:textId="77777777" w:rsidR="00C25E9F" w:rsidRDefault="00C25E9F"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configuration for each TRP</w:t>
            </w:r>
          </w:p>
          <w:p w14:paraId="70DB05ED" w14:textId="77777777" w:rsidR="00C25E9F"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PDSCH resource mapping type: Type A</w:t>
            </w:r>
          </w:p>
          <w:p w14:paraId="1D7F4677" w14:textId="77777777" w:rsidR="00C25E9F"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R</w:t>
            </w:r>
            <w:r w:rsidRPr="00C00EE2">
              <w:rPr>
                <w:rFonts w:eastAsia="宋体"/>
                <w:color w:val="0070C0"/>
                <w:szCs w:val="24"/>
                <w:lang w:eastAsia="zh-CN"/>
              </w:rPr>
              <w:t>esource allocation type: Type 1</w:t>
            </w:r>
          </w:p>
          <w:p w14:paraId="36BF1654" w14:textId="77777777" w:rsidR="00C25E9F" w:rsidRPr="00C00EE2" w:rsidRDefault="00C25E9F" w:rsidP="00C25E9F">
            <w:pPr>
              <w:pStyle w:val="afe"/>
              <w:numPr>
                <w:ilvl w:val="0"/>
                <w:numId w:val="24"/>
              </w:numPr>
              <w:ind w:firstLineChars="0"/>
              <w:rPr>
                <w:rFonts w:eastAsia="宋体"/>
                <w:color w:val="0070C0"/>
                <w:szCs w:val="24"/>
                <w:lang w:eastAsia="zh-CN"/>
              </w:rPr>
            </w:pPr>
            <w:r w:rsidRPr="00C00EE2">
              <w:rPr>
                <w:rFonts w:eastAsia="宋体"/>
                <w:color w:val="0070C0"/>
                <w:szCs w:val="24"/>
                <w:lang w:eastAsia="zh-CN"/>
              </w:rPr>
              <w:t>DM-RS: DM-RS configuration type 1 with single-symbol DM-RS: 1+1</w:t>
            </w:r>
          </w:p>
          <w:p w14:paraId="5BC858D9" w14:textId="77777777" w:rsidR="00C25E9F" w:rsidRPr="00BC701E" w:rsidRDefault="00C25E9F" w:rsidP="00C25E9F">
            <w:pPr>
              <w:pStyle w:val="afe"/>
              <w:numPr>
                <w:ilvl w:val="0"/>
                <w:numId w:val="24"/>
              </w:numPr>
              <w:ind w:firstLineChars="0"/>
              <w:rPr>
                <w:rFonts w:eastAsia="宋体"/>
                <w:color w:val="0070C0"/>
                <w:szCs w:val="24"/>
                <w:lang w:eastAsia="zh-CN"/>
              </w:rPr>
            </w:pPr>
            <w:r w:rsidRPr="00BC701E">
              <w:rPr>
                <w:rFonts w:eastAsia="宋体"/>
                <w:color w:val="0070C0"/>
                <w:szCs w:val="24"/>
                <w:lang w:eastAsia="zh-CN"/>
              </w:rPr>
              <w:t>Antenna ports indexes: such as {1000,1001} and {1002,1003}, i.e. different CDM groups for two TRPs</w:t>
            </w:r>
          </w:p>
          <w:p w14:paraId="30056FD9" w14:textId="77777777" w:rsidR="00C25E9F" w:rsidRDefault="00C25E9F" w:rsidP="00C25E9F">
            <w:pPr>
              <w:pStyle w:val="afe"/>
              <w:numPr>
                <w:ilvl w:val="0"/>
                <w:numId w:val="24"/>
              </w:numPr>
              <w:ind w:firstLineChars="0"/>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taring symbol (S): 2</w:t>
            </w:r>
          </w:p>
          <w:p w14:paraId="5BA0AAB4" w14:textId="77777777" w:rsidR="00C25E9F"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Time duration (L): 12</w:t>
            </w:r>
          </w:p>
          <w:p w14:paraId="3DC1912F" w14:textId="77777777" w:rsidR="00C25E9F" w:rsidRPr="00BC701E"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 xml:space="preserve">Frequency domain: </w:t>
            </w:r>
            <w:r w:rsidRPr="00BC701E">
              <w:rPr>
                <w:rFonts w:eastAsia="宋体"/>
                <w:color w:val="0070C0"/>
                <w:szCs w:val="24"/>
                <w:lang w:eastAsia="zh-CN"/>
              </w:rPr>
              <w:t>half of the maximum bandwidth by indicating the start resource block</w:t>
            </w:r>
            <w:r>
              <w:rPr>
                <w:rFonts w:eastAsia="宋体"/>
                <w:color w:val="0070C0"/>
                <w:szCs w:val="24"/>
                <w:lang w:eastAsia="zh-CN"/>
              </w:rPr>
              <w:t xml:space="preserve"> </w:t>
            </w:r>
            <w:r w:rsidRPr="0048482F">
              <w:rPr>
                <w:noProof/>
                <w:color w:val="000000"/>
                <w:position w:val="-10"/>
                <w:lang w:eastAsia="en-GB"/>
              </w:rPr>
              <w:object w:dxaOrig="600" w:dyaOrig="300" w14:anchorId="5E392B4B">
                <v:shape id="_x0000_i1027" type="#_x0000_t75" alt="" style="width:30pt;height:16pt;mso-width-percent:0;mso-height-percent:0;mso-width-percent:0;mso-height-percent:0" o:ole="">
                  <v:imagedata r:id="rId9" o:title=""/>
                </v:shape>
                <o:OLEObject Type="Embed" ProgID="Equation.3" ShapeID="_x0000_i1027" DrawAspect="Content" ObjectID="_1649192386" r:id="rId13"/>
              </w:object>
            </w:r>
            <w:r w:rsidRPr="00BC701E">
              <w:rPr>
                <w:rFonts w:eastAsia="宋体"/>
                <w:color w:val="0070C0"/>
                <w:szCs w:val="24"/>
                <w:lang w:eastAsia="zh-CN"/>
              </w:rPr>
              <w:t xml:space="preserve">, the allocated resource blocks </w:t>
            </w:r>
            <w:r w:rsidRPr="0048482F">
              <w:rPr>
                <w:noProof/>
                <w:color w:val="000000"/>
                <w:position w:val="-10"/>
                <w:lang w:eastAsia="en-GB"/>
              </w:rPr>
              <w:object w:dxaOrig="440" w:dyaOrig="300" w14:anchorId="523ECAFD">
                <v:shape id="_x0000_i1028" type="#_x0000_t75" alt="" style="width:22.5pt;height:16pt;mso-width-percent:0;mso-height-percent:0;mso-width-percent:0;mso-height-percent:0" o:ole="">
                  <v:imagedata r:id="rId11" o:title=""/>
                </v:shape>
                <o:OLEObject Type="Embed" ProgID="Equation.3" ShapeID="_x0000_i1028" DrawAspect="Content" ObjectID="_1649192387" r:id="rId14"/>
              </w:object>
            </w:r>
          </w:p>
          <w:p w14:paraId="45EB9117" w14:textId="77777777" w:rsidR="00C25E9F" w:rsidRPr="00BC701E" w:rsidRDefault="00C25E9F" w:rsidP="00C25E9F">
            <w:pPr>
              <w:pStyle w:val="afe"/>
              <w:numPr>
                <w:ilvl w:val="0"/>
                <w:numId w:val="24"/>
              </w:numPr>
              <w:ind w:firstLineChars="0"/>
              <w:rPr>
                <w:rFonts w:eastAsia="宋体"/>
                <w:color w:val="0070C0"/>
                <w:szCs w:val="24"/>
                <w:lang w:eastAsia="zh-CN"/>
              </w:rPr>
            </w:pPr>
            <w:r w:rsidRPr="00BC701E">
              <w:rPr>
                <w:rFonts w:eastAsia="宋体" w:hint="eastAsia"/>
                <w:color w:val="0070C0"/>
                <w:szCs w:val="24"/>
                <w:lang w:eastAsia="zh-CN"/>
              </w:rPr>
              <w:t xml:space="preserve">Layer combination: </w:t>
            </w:r>
            <w:r w:rsidRPr="00BC701E">
              <w:rPr>
                <w:rFonts w:eastAsia="宋体"/>
                <w:color w:val="0070C0"/>
                <w:szCs w:val="24"/>
                <w:lang w:eastAsia="zh-CN"/>
              </w:rPr>
              <w:t>2+2</w:t>
            </w:r>
          </w:p>
          <w:p w14:paraId="7929F119" w14:textId="77777777" w:rsidR="00C25E9F" w:rsidRDefault="00C25E9F" w:rsidP="00C25E9F">
            <w:pPr>
              <w:pStyle w:val="afe"/>
              <w:numPr>
                <w:ilvl w:val="0"/>
                <w:numId w:val="24"/>
              </w:numPr>
              <w:ind w:firstLineChars="0"/>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umber of HARQ process</w:t>
            </w:r>
          </w:p>
          <w:p w14:paraId="591352CD" w14:textId="77777777" w:rsidR="00C25E9F"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FR1 FDD (15KHz SCS): 4</w:t>
            </w:r>
          </w:p>
          <w:p w14:paraId="555C7317" w14:textId="77777777" w:rsidR="00C25E9F"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FR1 TDD (15KHz SCS): DDDSU with 8-&gt;6, 6+6=12 HARQ process</w:t>
            </w:r>
          </w:p>
          <w:p w14:paraId="56B8136B" w14:textId="77777777" w:rsidR="00C25E9F" w:rsidRPr="00A55F15"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6ECDD672" w14:textId="77777777" w:rsidR="00C25E9F"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Time offset and frequency offset</w:t>
            </w:r>
          </w:p>
          <w:p w14:paraId="69A8C6CD" w14:textId="77777777" w:rsidR="00C25E9F"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Timing offset: 3 us for 15KHz SCS, 1.5 us for 30KHz SCS</w:t>
            </w:r>
          </w:p>
          <w:p w14:paraId="0ADF9C30" w14:textId="77777777" w:rsidR="00C25E9F" w:rsidRPr="00BC701E"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Frequency offset: 300Hz for 15KHz SCS, 600Hz for 30KHz SCS</w:t>
            </w:r>
          </w:p>
          <w:p w14:paraId="1308A5CE" w14:textId="5999BCFC" w:rsidR="002B0F8B" w:rsidRPr="008B28F4" w:rsidRDefault="00CB522C"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Keep it open (</w:t>
            </w:r>
            <w:r>
              <w:rPr>
                <w:rFonts w:eastAsiaTheme="minorEastAsia"/>
                <w:color w:val="0070C0"/>
                <w:lang w:val="en-US" w:eastAsia="zh-CN"/>
              </w:rPr>
              <w:t>Qualcomm</w:t>
            </w:r>
            <w:r>
              <w:rPr>
                <w:rFonts w:eastAsia="宋体"/>
                <w:color w:val="0070C0"/>
                <w:szCs w:val="24"/>
                <w:lang w:eastAsia="zh-CN"/>
              </w:rPr>
              <w:t>)</w:t>
            </w:r>
          </w:p>
          <w:p w14:paraId="62E573F5" w14:textId="77777777" w:rsidR="00C25E9F" w:rsidRPr="00391895" w:rsidRDefault="00C25E9F" w:rsidP="00C25E9F">
            <w:pPr>
              <w:rPr>
                <w:rFonts w:eastAsiaTheme="minorEastAsia"/>
                <w:i/>
                <w:color w:val="0070C0"/>
                <w:lang w:val="en-US" w:eastAsia="zh-CN"/>
              </w:rPr>
            </w:pPr>
            <w:r w:rsidRPr="00391895">
              <w:rPr>
                <w:rFonts w:eastAsiaTheme="minorEastAsia"/>
                <w:i/>
                <w:color w:val="0070C0"/>
                <w:lang w:val="en-US" w:eastAsia="zh-CN"/>
              </w:rPr>
              <w:t>Candidate options:</w:t>
            </w:r>
          </w:p>
          <w:p w14:paraId="0A404239" w14:textId="0387BA70" w:rsidR="00C25E9F" w:rsidRDefault="00C25E9F" w:rsidP="00C25E9F">
            <w:pPr>
              <w:rPr>
                <w:rFonts w:eastAsiaTheme="minorEastAsia"/>
                <w:i/>
                <w:color w:val="0070C0"/>
                <w:lang w:val="en-US" w:eastAsia="zh-CN"/>
              </w:rPr>
            </w:pPr>
            <w:r w:rsidRPr="00391895">
              <w:rPr>
                <w:rFonts w:eastAsiaTheme="minorEastAsia"/>
                <w:i/>
                <w:color w:val="0070C0"/>
                <w:lang w:val="en-US" w:eastAsia="zh-CN"/>
              </w:rPr>
              <w:t>Recommendations for</w:t>
            </w:r>
            <w:r w:rsidR="00391895" w:rsidRPr="00391895">
              <w:rPr>
                <w:rFonts w:eastAsiaTheme="minorEastAsia"/>
                <w:i/>
                <w:color w:val="0070C0"/>
                <w:lang w:val="en-US" w:eastAsia="zh-CN"/>
              </w:rPr>
              <w:t xml:space="preserve"> 2</w:t>
            </w:r>
            <w:r w:rsidR="00391895" w:rsidRPr="008B28F4">
              <w:rPr>
                <w:rFonts w:eastAsiaTheme="minorEastAsia"/>
                <w:i/>
                <w:color w:val="0070C0"/>
                <w:vertAlign w:val="superscript"/>
                <w:lang w:val="en-US" w:eastAsia="zh-CN"/>
              </w:rPr>
              <w:t>nd</w:t>
            </w:r>
            <w:r w:rsidR="00391895" w:rsidRPr="00391895">
              <w:rPr>
                <w:rFonts w:eastAsiaTheme="minorEastAsia"/>
                <w:i/>
                <w:color w:val="0070C0"/>
                <w:lang w:val="en-US" w:eastAsia="zh-CN"/>
              </w:rPr>
              <w:t xml:space="preserve"> round</w:t>
            </w:r>
          </w:p>
          <w:p w14:paraId="78125169" w14:textId="2BC08D0C" w:rsidR="00391895" w:rsidRDefault="00391895" w:rsidP="00391895">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17A1A964" w14:textId="77777777" w:rsidR="00C25E9F" w:rsidRPr="008B28F4" w:rsidRDefault="00C25E9F" w:rsidP="00370759">
            <w:pPr>
              <w:rPr>
                <w:rFonts w:eastAsia="Malgun Gothic"/>
                <w:b/>
                <w:color w:val="0070C0"/>
                <w:u w:val="single"/>
                <w:lang w:val="en-US" w:eastAsia="ko-KR"/>
              </w:rPr>
            </w:pPr>
          </w:p>
          <w:p w14:paraId="3234C42C" w14:textId="7A9893DF" w:rsidR="00370759" w:rsidRDefault="00370759" w:rsidP="00370759">
            <w:pPr>
              <w:rPr>
                <w:b/>
                <w:color w:val="0070C0"/>
                <w:u w:val="single"/>
                <w:lang w:eastAsia="ko-KR"/>
              </w:rPr>
            </w:pPr>
            <w:r>
              <w:rPr>
                <w:b/>
                <w:color w:val="0070C0"/>
                <w:u w:val="single"/>
                <w:lang w:eastAsia="ko-KR"/>
              </w:rPr>
              <w:t>Issue 1-3-3</w:t>
            </w:r>
            <w:r w:rsidR="00C25E9F">
              <w:rPr>
                <w:b/>
                <w:color w:val="0070C0"/>
                <w:u w:val="single"/>
                <w:lang w:eastAsia="ko-KR"/>
              </w:rPr>
              <w:t>-1</w:t>
            </w:r>
            <w:r>
              <w:rPr>
                <w:b/>
                <w:color w:val="0070C0"/>
                <w:u w:val="single"/>
                <w:lang w:eastAsia="ko-KR"/>
              </w:rPr>
              <w:t>: Test parameters for layer combination for partial-overlapping scheduling (if agreed)</w:t>
            </w:r>
          </w:p>
          <w:p w14:paraId="6DB99D9B" w14:textId="77777777" w:rsidR="00C25E9F" w:rsidRDefault="00C25E9F" w:rsidP="00C25E9F">
            <w:pPr>
              <w:rPr>
                <w:rFonts w:eastAsia="宋体"/>
                <w:color w:val="0070C0"/>
                <w:szCs w:val="24"/>
                <w:lang w:eastAsia="zh-CN"/>
              </w:rPr>
            </w:pPr>
            <w:r>
              <w:rPr>
                <w:rFonts w:eastAsia="宋体"/>
                <w:color w:val="0070C0"/>
                <w:szCs w:val="24"/>
                <w:lang w:eastAsia="zh-CN"/>
              </w:rPr>
              <w:t>Following is the summary based on companies’ comment</w:t>
            </w:r>
          </w:p>
          <w:p w14:paraId="56819471" w14:textId="6508F7AD" w:rsidR="002B0F8B" w:rsidRPr="008B28F4" w:rsidRDefault="002B0F8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 (Samsung)</w:t>
            </w:r>
          </w:p>
          <w:p w14:paraId="64FE25A7" w14:textId="77777777" w:rsidR="00C25E9F" w:rsidRPr="00855107" w:rsidRDefault="00C25E9F" w:rsidP="00C25E9F">
            <w:pPr>
              <w:rPr>
                <w:rFonts w:eastAsiaTheme="minorEastAsia"/>
                <w:i/>
                <w:color w:val="0070C0"/>
                <w:lang w:val="en-US" w:eastAsia="zh-CN"/>
              </w:rPr>
            </w:pPr>
            <w:r>
              <w:rPr>
                <w:rFonts w:eastAsiaTheme="minorEastAsia" w:hint="eastAsia"/>
                <w:i/>
                <w:color w:val="0070C0"/>
                <w:lang w:val="en-US" w:eastAsia="zh-CN"/>
              </w:rPr>
              <w:t>Candidate options:</w:t>
            </w:r>
          </w:p>
          <w:p w14:paraId="5F3B1DE3" w14:textId="7B7186C9" w:rsidR="003A5E4B" w:rsidRDefault="003A5E4B" w:rsidP="003A5E4B">
            <w:pPr>
              <w:rPr>
                <w:rFonts w:eastAsiaTheme="minorEastAsia"/>
                <w:i/>
                <w:color w:val="0070C0"/>
                <w:lang w:val="en-US" w:eastAsia="zh-CN"/>
              </w:rPr>
            </w:pPr>
            <w:r w:rsidRPr="008B28F4">
              <w:rPr>
                <w:rFonts w:eastAsiaTheme="minorEastAsia"/>
                <w:i/>
                <w:color w:val="0070C0"/>
                <w:lang w:val="en-US" w:eastAsia="zh-CN"/>
              </w:rPr>
              <w:t xml:space="preserve">Recommendations for </w:t>
            </w:r>
            <w:r w:rsidRPr="00CB522C">
              <w:rPr>
                <w:rFonts w:eastAsiaTheme="minorEastAsia"/>
                <w:i/>
                <w:color w:val="0070C0"/>
                <w:lang w:val="en-US" w:eastAsia="zh-CN"/>
              </w:rPr>
              <w:t>next meeting</w:t>
            </w:r>
          </w:p>
          <w:p w14:paraId="01C0A4DE" w14:textId="59126BC7" w:rsidR="002B0F8B" w:rsidRDefault="002B0F8B" w:rsidP="002B0F8B">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C44102">
              <w:rPr>
                <w:rFonts w:eastAsiaTheme="minorEastAsia"/>
                <w:color w:val="0070C0"/>
                <w:lang w:eastAsia="zh-CN"/>
              </w:rPr>
              <w:t xml:space="preserve">next </w:t>
            </w:r>
            <w:r>
              <w:rPr>
                <w:rFonts w:eastAsiaTheme="minorEastAsia"/>
                <w:color w:val="0070C0"/>
                <w:lang w:eastAsia="zh-CN"/>
              </w:rPr>
              <w:t xml:space="preserve"> meeting</w:t>
            </w:r>
          </w:p>
          <w:p w14:paraId="4099A441" w14:textId="77777777" w:rsidR="00370759" w:rsidRPr="008B28F4" w:rsidRDefault="00370759" w:rsidP="00966F35">
            <w:pPr>
              <w:rPr>
                <w:rFonts w:eastAsia="Malgun Gothic"/>
                <w:b/>
                <w:color w:val="0070C0"/>
                <w:u w:val="single"/>
                <w:lang w:val="en-US" w:eastAsia="ko-KR"/>
              </w:rPr>
            </w:pPr>
          </w:p>
          <w:p w14:paraId="0F233279" w14:textId="2BB12B12" w:rsidR="00C25E9F" w:rsidRDefault="00C25E9F" w:rsidP="00C25E9F">
            <w:pPr>
              <w:rPr>
                <w:b/>
                <w:color w:val="0070C0"/>
                <w:u w:val="single"/>
                <w:lang w:eastAsia="ko-KR"/>
              </w:rPr>
            </w:pPr>
            <w:r>
              <w:rPr>
                <w:b/>
                <w:color w:val="0070C0"/>
                <w:u w:val="single"/>
                <w:lang w:eastAsia="ko-KR"/>
              </w:rPr>
              <w:t>Issue 1-3-3-2: Test parameters for timing offset for partial-overlapping scheduling (if agreed)</w:t>
            </w:r>
          </w:p>
          <w:p w14:paraId="744DF4EA" w14:textId="77777777" w:rsidR="00C25E9F" w:rsidRDefault="00C25E9F" w:rsidP="00C25E9F">
            <w:pPr>
              <w:rPr>
                <w:rFonts w:eastAsia="宋体"/>
                <w:color w:val="0070C0"/>
                <w:szCs w:val="24"/>
                <w:lang w:eastAsia="zh-CN"/>
              </w:rPr>
            </w:pPr>
            <w:r>
              <w:rPr>
                <w:rFonts w:eastAsia="宋体"/>
                <w:color w:val="0070C0"/>
                <w:szCs w:val="24"/>
                <w:lang w:eastAsia="zh-CN"/>
              </w:rPr>
              <w:t>Following is the summary based on companies’ comment</w:t>
            </w:r>
          </w:p>
          <w:p w14:paraId="44109A4E" w14:textId="77777777" w:rsidR="002B0F8B" w:rsidRDefault="002B0F8B" w:rsidP="002B0F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(Samsung): </w:t>
            </w:r>
            <m:oMath>
              <m:r>
                <m:rPr>
                  <m:sty m:val="p"/>
                </m:rPr>
                <w:rPr>
                  <w:rFonts w:ascii="Cambria Math" w:eastAsia="Cambria Math" w:hAnsi="Cambria Math" w:cs="Calibri"/>
                </w:rPr>
                <m:t>∆t=</m:t>
              </m:r>
              <m:sSup>
                <m:sSupPr>
                  <m:ctrlPr>
                    <w:rPr>
                      <w:rFonts w:ascii="Cambria Math" w:eastAsia="Cambria Math" w:hAnsi="Cambria Math" w:cs="Calibri"/>
                      <w:lang w:eastAsia="zh-CN"/>
                    </w:rPr>
                  </m:ctrlPr>
                </m:sSupPr>
                <m:e>
                  <m:r>
                    <m:rPr>
                      <m:sty m:val="p"/>
                    </m:rPr>
                    <w:rPr>
                      <w:rFonts w:ascii="Cambria Math" w:eastAsia="Cambria Math" w:hAnsi="Cambria Math" w:cs="Calibri"/>
                    </w:rPr>
                    <m:t>2</m:t>
                  </m:r>
                </m:e>
                <m:sup>
                  <m:r>
                    <m:rPr>
                      <m:sty m:val="p"/>
                    </m:rPr>
                    <w:rPr>
                      <w:rFonts w:ascii="Cambria Math" w:eastAsia="Cambria Math" w:hAnsi="Cambria Math" w:cs="Calibri"/>
                    </w:rPr>
                    <m:t>-μ</m:t>
                  </m:r>
                </m:sup>
              </m:sSup>
              <m:r>
                <m:rPr>
                  <m:sty m:val="p"/>
                </m:rPr>
                <w:rPr>
                  <w:rFonts w:ascii="Cambria Math" w:eastAsia="Cambria Math" w:hAnsi="Cambria Math" w:cs="Calibri"/>
                </w:rPr>
                <m:t>∆</m:t>
              </m:r>
              <m:sSub>
                <m:sSubPr>
                  <m:ctrlPr>
                    <w:rPr>
                      <w:rFonts w:ascii="Cambria Math" w:eastAsia="Cambria Math" w:hAnsi="Cambria Math" w:cs="Calibri"/>
                      <w:lang w:eastAsia="zh-CN"/>
                    </w:rPr>
                  </m:ctrlPr>
                </m:sSubPr>
                <m:e>
                  <m:r>
                    <m:rPr>
                      <m:sty m:val="p"/>
                    </m:rPr>
                    <w:rPr>
                      <w:rFonts w:ascii="Cambria Math" w:eastAsia="Cambria Math" w:hAnsi="Cambria Math" w:cs="Calibri"/>
                    </w:rPr>
                    <m:t>t</m:t>
                  </m:r>
                </m:e>
                <m:sub>
                  <m:r>
                    <m:rPr>
                      <m:sty m:val="p"/>
                    </m:rPr>
                    <w:rPr>
                      <w:rFonts w:ascii="Cambria Math" w:eastAsia="Cambria Math" w:hAnsi="Cambria Math" w:cs="Calibri"/>
                    </w:rPr>
                    <m:t>1</m:t>
                  </m:r>
                </m:sub>
              </m:sSub>
              <m:r>
                <m:rPr>
                  <m:sty m:val="p"/>
                </m:rPr>
                <w:rPr>
                  <w:rFonts w:ascii="Cambria Math" w:eastAsia="Cambria Math" w:hAnsi="Cambria Math" w:cs="Calibri"/>
                </w:rPr>
                <m:t xml:space="preserve"> , ∆</m:t>
              </m:r>
              <m:sSub>
                <m:sSubPr>
                  <m:ctrlPr>
                    <w:rPr>
                      <w:rFonts w:ascii="Cambria Math" w:eastAsia="Cambria Math" w:hAnsi="Cambria Math" w:cs="Calibri"/>
                      <w:lang w:eastAsia="zh-CN"/>
                    </w:rPr>
                  </m:ctrlPr>
                </m:sSubPr>
                <m:e>
                  <m:r>
                    <m:rPr>
                      <m:sty m:val="p"/>
                    </m:rPr>
                    <w:rPr>
                      <w:rFonts w:ascii="Cambria Math" w:eastAsia="Cambria Math" w:hAnsi="Cambria Math" w:cs="Calibri"/>
                    </w:rPr>
                    <m:t>t</m:t>
                  </m:r>
                </m:e>
                <m:sub>
                  <m:r>
                    <m:rPr>
                      <m:sty m:val="p"/>
                    </m:rPr>
                    <w:rPr>
                      <w:rFonts w:ascii="Cambria Math" w:eastAsia="Cambria Math" w:hAnsi="Cambria Math" w:cs="Calibri"/>
                    </w:rPr>
                    <m:t>1</m:t>
                  </m:r>
                </m:sub>
              </m:sSub>
              <m:r>
                <m:rPr>
                  <m:sty m:val="p"/>
                </m:rPr>
                <w:rPr>
                  <w:rFonts w:ascii="Cambria Math" w:eastAsia="Cambria Math" w:hAnsi="Cambria Math" w:cs="Calibri"/>
                </w:rPr>
                <m:t>=-0.5us</m:t>
              </m:r>
            </m:oMath>
          </w:p>
          <w:p w14:paraId="4BFC78A7" w14:textId="77777777" w:rsidR="002B0F8B" w:rsidRDefault="002B0F8B" w:rsidP="002B0F8B">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-0.5 us</w:t>
            </w:r>
          </w:p>
          <w:p w14:paraId="2FAD8219" w14:textId="77777777" w:rsidR="002B0F8B" w:rsidRDefault="002B0F8B" w:rsidP="002B0F8B">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-0.25 us</w:t>
            </w:r>
          </w:p>
          <w:p w14:paraId="3F7D46C4" w14:textId="6631A43A" w:rsidR="002B0F8B" w:rsidRPr="008B28F4" w:rsidRDefault="002B0F8B"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-0.0625 us</w:t>
            </w:r>
          </w:p>
          <w:p w14:paraId="21885CAC" w14:textId="77777777" w:rsidR="00C25E9F" w:rsidRPr="00855107" w:rsidRDefault="00C25E9F" w:rsidP="00C25E9F">
            <w:pPr>
              <w:rPr>
                <w:rFonts w:eastAsiaTheme="minorEastAsia"/>
                <w:i/>
                <w:color w:val="0070C0"/>
                <w:lang w:val="en-US" w:eastAsia="zh-CN"/>
              </w:rPr>
            </w:pPr>
            <w:r>
              <w:rPr>
                <w:rFonts w:eastAsiaTheme="minorEastAsia" w:hint="eastAsia"/>
                <w:i/>
                <w:color w:val="0070C0"/>
                <w:lang w:val="en-US" w:eastAsia="zh-CN"/>
              </w:rPr>
              <w:t>Candidate options:</w:t>
            </w:r>
          </w:p>
          <w:p w14:paraId="0758013D" w14:textId="77777777" w:rsidR="00C25E9F" w:rsidRDefault="00C25E9F" w:rsidP="00C25E9F">
            <w:pPr>
              <w:rPr>
                <w:rFonts w:eastAsiaTheme="minorEastAsia"/>
                <w:i/>
                <w:color w:val="0070C0"/>
                <w:lang w:val="en-US" w:eastAsia="zh-CN"/>
              </w:rPr>
            </w:pPr>
            <w:r w:rsidRPr="00C44102">
              <w:rPr>
                <w:rFonts w:eastAsiaTheme="minorEastAsia"/>
                <w:i/>
                <w:color w:val="0070C0"/>
                <w:lang w:val="en-US" w:eastAsia="zh-CN"/>
              </w:rPr>
              <w:t>Recommendations for next meeting</w:t>
            </w:r>
          </w:p>
          <w:p w14:paraId="67CDB54A" w14:textId="6C2BECB2" w:rsidR="002B0F8B" w:rsidRDefault="002B0F8B" w:rsidP="002B0F8B">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C44102">
              <w:rPr>
                <w:rFonts w:eastAsiaTheme="minorEastAsia"/>
                <w:color w:val="0070C0"/>
                <w:lang w:eastAsia="zh-CN"/>
              </w:rPr>
              <w:t>next</w:t>
            </w:r>
            <w:r>
              <w:rPr>
                <w:rFonts w:eastAsiaTheme="minorEastAsia"/>
                <w:color w:val="0070C0"/>
                <w:lang w:eastAsia="zh-CN"/>
              </w:rPr>
              <w:t xml:space="preserve"> meeting</w:t>
            </w:r>
          </w:p>
          <w:p w14:paraId="1C834DD7" w14:textId="77777777" w:rsidR="00C25E9F" w:rsidRPr="008B28F4" w:rsidRDefault="00C25E9F" w:rsidP="00C25E9F">
            <w:pPr>
              <w:rPr>
                <w:b/>
                <w:color w:val="0070C0"/>
                <w:u w:val="single"/>
                <w:lang w:val="en-US" w:eastAsia="ko-KR"/>
              </w:rPr>
            </w:pPr>
          </w:p>
          <w:p w14:paraId="6952943C" w14:textId="594D22F6" w:rsidR="00C25E9F" w:rsidRDefault="00C25E9F" w:rsidP="00C25E9F">
            <w:pPr>
              <w:rPr>
                <w:b/>
                <w:color w:val="0070C0"/>
                <w:u w:val="single"/>
                <w:lang w:eastAsia="ko-KR"/>
              </w:rPr>
            </w:pPr>
            <w:r>
              <w:rPr>
                <w:b/>
                <w:color w:val="0070C0"/>
                <w:u w:val="single"/>
                <w:lang w:eastAsia="ko-KR"/>
              </w:rPr>
              <w:t>Issue 1-3-3-3: Test parameters for frequency offset for partial-overlapping scheduling (if agreed)</w:t>
            </w:r>
          </w:p>
          <w:p w14:paraId="3DA3A347" w14:textId="77777777" w:rsidR="002B0F8B" w:rsidRDefault="002B0F8B" w:rsidP="002B0F8B">
            <w:pPr>
              <w:rPr>
                <w:rFonts w:eastAsia="宋体"/>
                <w:color w:val="0070C0"/>
                <w:szCs w:val="24"/>
                <w:lang w:eastAsia="zh-CN"/>
              </w:rPr>
            </w:pPr>
            <w:r>
              <w:rPr>
                <w:rFonts w:eastAsia="宋体"/>
                <w:color w:val="0070C0"/>
                <w:szCs w:val="24"/>
                <w:lang w:eastAsia="zh-CN"/>
              </w:rPr>
              <w:t>Following is the summary based on companies’ comment</w:t>
            </w:r>
          </w:p>
          <w:p w14:paraId="6BE3A943" w14:textId="202C802A" w:rsidR="002B0F8B" w:rsidRPr="008B28F4" w:rsidRDefault="002B0F8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0Hz (Samsung)</w:t>
            </w:r>
          </w:p>
          <w:p w14:paraId="330F40D9" w14:textId="77777777" w:rsidR="00C25E9F" w:rsidRPr="00855107" w:rsidRDefault="00C25E9F" w:rsidP="00C25E9F">
            <w:pPr>
              <w:rPr>
                <w:rFonts w:eastAsiaTheme="minorEastAsia"/>
                <w:i/>
                <w:color w:val="0070C0"/>
                <w:lang w:val="en-US" w:eastAsia="zh-CN"/>
              </w:rPr>
            </w:pPr>
            <w:r>
              <w:rPr>
                <w:rFonts w:eastAsiaTheme="minorEastAsia" w:hint="eastAsia"/>
                <w:i/>
                <w:color w:val="0070C0"/>
                <w:lang w:val="en-US" w:eastAsia="zh-CN"/>
              </w:rPr>
              <w:t>Candidate options:</w:t>
            </w:r>
          </w:p>
          <w:p w14:paraId="6B37A3B0" w14:textId="77777777" w:rsidR="00C25E9F" w:rsidRDefault="00C25E9F" w:rsidP="00C25E9F">
            <w:pPr>
              <w:rPr>
                <w:rFonts w:eastAsiaTheme="minorEastAsia"/>
                <w:i/>
                <w:color w:val="0070C0"/>
                <w:lang w:val="en-US" w:eastAsia="zh-CN"/>
              </w:rPr>
            </w:pPr>
            <w:r w:rsidRPr="00C44102">
              <w:rPr>
                <w:rFonts w:eastAsiaTheme="minorEastAsia"/>
                <w:i/>
                <w:color w:val="0070C0"/>
                <w:lang w:val="en-US" w:eastAsia="zh-CN"/>
              </w:rPr>
              <w:t>Recommendations for next meeting</w:t>
            </w:r>
          </w:p>
          <w:p w14:paraId="68D0F336" w14:textId="07E85C0C" w:rsidR="00C25E9F" w:rsidRPr="008B28F4" w:rsidRDefault="003C635D" w:rsidP="00C25E9F">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C44102">
              <w:rPr>
                <w:rFonts w:eastAsiaTheme="minorEastAsia"/>
                <w:color w:val="0070C0"/>
                <w:lang w:eastAsia="zh-CN"/>
              </w:rPr>
              <w:t>next</w:t>
            </w:r>
            <w:r>
              <w:rPr>
                <w:rFonts w:eastAsiaTheme="minorEastAsia"/>
                <w:color w:val="0070C0"/>
                <w:lang w:eastAsia="zh-CN"/>
              </w:rPr>
              <w:t xml:space="preserve"> meeting</w:t>
            </w:r>
          </w:p>
          <w:p w14:paraId="62DB7B00" w14:textId="7E9CC02A" w:rsidR="00C25E9F" w:rsidRDefault="00C25E9F" w:rsidP="00C25E9F">
            <w:pPr>
              <w:rPr>
                <w:b/>
                <w:color w:val="0070C0"/>
                <w:u w:val="single"/>
                <w:lang w:eastAsia="ko-KR"/>
              </w:rPr>
            </w:pPr>
            <w:r>
              <w:rPr>
                <w:b/>
                <w:color w:val="0070C0"/>
                <w:u w:val="single"/>
                <w:lang w:eastAsia="ko-KR"/>
              </w:rPr>
              <w:t>Issue 1-3-3-4: Test parameters for ACK/NACK feedback  for partial-overlapping scheduling (if agreed)</w:t>
            </w:r>
          </w:p>
          <w:p w14:paraId="3331E74D" w14:textId="77777777" w:rsidR="00C25E9F" w:rsidRDefault="00C25E9F" w:rsidP="00C25E9F">
            <w:pPr>
              <w:rPr>
                <w:rFonts w:eastAsia="宋体"/>
                <w:color w:val="0070C0"/>
                <w:szCs w:val="24"/>
                <w:lang w:eastAsia="zh-CN"/>
              </w:rPr>
            </w:pPr>
            <w:r>
              <w:rPr>
                <w:rFonts w:eastAsia="宋体"/>
                <w:color w:val="0070C0"/>
                <w:szCs w:val="24"/>
                <w:lang w:eastAsia="zh-CN"/>
              </w:rPr>
              <w:t>Following is the summary based on companies’ comment</w:t>
            </w:r>
          </w:p>
          <w:p w14:paraId="605C1324" w14:textId="77777777" w:rsidR="003C635D" w:rsidRPr="00805BE8" w:rsidRDefault="003C635D" w:rsidP="003C63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933A83C" w14:textId="48501315" w:rsidR="003C635D" w:rsidRPr="003C635D" w:rsidRDefault="003C635D"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ACK/NACK feedback (Samsung)</w:t>
            </w:r>
          </w:p>
          <w:p w14:paraId="563430F7" w14:textId="77777777" w:rsidR="00C25E9F" w:rsidRPr="00855107" w:rsidRDefault="00C25E9F" w:rsidP="00C25E9F">
            <w:pPr>
              <w:rPr>
                <w:rFonts w:eastAsiaTheme="minorEastAsia"/>
                <w:i/>
                <w:color w:val="0070C0"/>
                <w:lang w:val="en-US" w:eastAsia="zh-CN"/>
              </w:rPr>
            </w:pPr>
            <w:r>
              <w:rPr>
                <w:rFonts w:eastAsiaTheme="minorEastAsia" w:hint="eastAsia"/>
                <w:i/>
                <w:color w:val="0070C0"/>
                <w:lang w:val="en-US" w:eastAsia="zh-CN"/>
              </w:rPr>
              <w:t>Candidate options:</w:t>
            </w:r>
          </w:p>
          <w:p w14:paraId="6A56400B" w14:textId="77777777" w:rsidR="003C635D" w:rsidRDefault="003C635D" w:rsidP="003C635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next meeting</w:t>
            </w:r>
          </w:p>
          <w:p w14:paraId="575CEC9F" w14:textId="4D8524FA" w:rsidR="00966F35" w:rsidRPr="00C44102" w:rsidRDefault="003C635D" w:rsidP="00004165">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C44102">
              <w:rPr>
                <w:rFonts w:eastAsiaTheme="minorEastAsia"/>
                <w:color w:val="0070C0"/>
                <w:lang w:eastAsia="zh-CN"/>
              </w:rPr>
              <w:t>next</w:t>
            </w:r>
            <w:r>
              <w:rPr>
                <w:rFonts w:eastAsiaTheme="minorEastAsia"/>
                <w:color w:val="0070C0"/>
                <w:lang w:eastAsia="zh-CN"/>
              </w:rPr>
              <w:t xml:space="preserve"> meeting</w:t>
            </w:r>
          </w:p>
        </w:tc>
      </w:tr>
      <w:tr w:rsidR="00D76815" w14:paraId="4A2DC99F" w14:textId="77777777" w:rsidTr="008B28F4">
        <w:tc>
          <w:tcPr>
            <w:tcW w:w="1227" w:type="dxa"/>
          </w:tcPr>
          <w:p w14:paraId="3B85B6A5" w14:textId="7046AA1E" w:rsidR="00D76815" w:rsidRPr="00045592" w:rsidRDefault="00082624"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r w:rsidR="00370759">
              <w:rPr>
                <w:rFonts w:eastAsiaTheme="minorEastAsia"/>
                <w:b/>
                <w:bCs/>
                <w:color w:val="0070C0"/>
                <w:lang w:val="en-US" w:eastAsia="zh-CN"/>
              </w:rPr>
              <w:t xml:space="preserve"> 1-4</w:t>
            </w:r>
          </w:p>
        </w:tc>
        <w:tc>
          <w:tcPr>
            <w:tcW w:w="8404" w:type="dxa"/>
          </w:tcPr>
          <w:p w14:paraId="31B95A67" w14:textId="6F4FB172" w:rsidR="00370759" w:rsidRPr="00805BE8" w:rsidRDefault="00370759" w:rsidP="00370759">
            <w:pPr>
              <w:rPr>
                <w:b/>
                <w:color w:val="0070C0"/>
                <w:u w:val="single"/>
                <w:lang w:eastAsia="ko-KR"/>
              </w:rPr>
            </w:pPr>
            <w:r>
              <w:rPr>
                <w:b/>
                <w:color w:val="0070C0"/>
                <w:u w:val="single"/>
                <w:lang w:eastAsia="ko-KR"/>
              </w:rPr>
              <w:t>Issue 1-4-1: Whether to define</w:t>
            </w:r>
            <w:r w:rsidR="003A5E4B">
              <w:rPr>
                <w:b/>
                <w:color w:val="0070C0"/>
                <w:u w:val="single"/>
                <w:lang w:eastAsia="ko-KR"/>
              </w:rPr>
              <w:t xml:space="preserve"> </w:t>
            </w:r>
            <w:r>
              <w:rPr>
                <w:b/>
                <w:color w:val="0070C0"/>
                <w:u w:val="single"/>
                <w:lang w:eastAsia="ko-KR"/>
              </w:rPr>
              <w:t>PDSCH demodula</w:t>
            </w:r>
            <w:r w:rsidR="003A5E4B">
              <w:rPr>
                <w:b/>
                <w:color w:val="0070C0"/>
                <w:u w:val="single"/>
                <w:lang w:eastAsia="ko-KR"/>
              </w:rPr>
              <w:t>tion requirement for single-DCI based multi-TRP/Panel transmission for eMBB</w:t>
            </w:r>
          </w:p>
          <w:p w14:paraId="0E9A0943" w14:textId="14E39499" w:rsidR="00D76815" w:rsidRPr="008B28F4" w:rsidRDefault="00370759"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2E1074C4" w14:textId="77777777" w:rsidR="00370759" w:rsidRPr="00805BE8" w:rsidRDefault="00370759" w:rsidP="0037075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(Intel, Samsung, Qualcomm)</w:t>
            </w:r>
          </w:p>
          <w:p w14:paraId="75FBC3A5" w14:textId="0A1E77C2" w:rsidR="00AA367C" w:rsidRPr="008B28F4" w:rsidRDefault="0037075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No (</w:t>
            </w:r>
            <w:r w:rsidRPr="00B14A84">
              <w:rPr>
                <w:rFonts w:eastAsia="宋体" w:hint="eastAsia"/>
                <w:color w:val="0070C0"/>
                <w:szCs w:val="24"/>
                <w:lang w:eastAsia="zh-CN"/>
              </w:rPr>
              <w:t>E</w:t>
            </w:r>
            <w:r w:rsidRPr="00B14A84">
              <w:rPr>
                <w:rFonts w:eastAsia="宋体"/>
                <w:color w:val="0070C0"/>
                <w:szCs w:val="24"/>
                <w:lang w:eastAsia="zh-CN"/>
              </w:rPr>
              <w:t>ricsson, Huawei</w:t>
            </w:r>
            <w:r>
              <w:rPr>
                <w:rFonts w:eastAsia="宋体"/>
                <w:color w:val="0070C0"/>
                <w:szCs w:val="24"/>
                <w:lang w:eastAsia="zh-CN"/>
              </w:rPr>
              <w:t>)</w:t>
            </w:r>
          </w:p>
          <w:p w14:paraId="5C9E5FF3" w14:textId="523E6299" w:rsidR="00AA367C" w:rsidRPr="008B28F4" w:rsidRDefault="00AA367C" w:rsidP="008B28F4">
            <w:pPr>
              <w:rPr>
                <w:rFonts w:eastAsia="Malgun Gothic"/>
                <w:b/>
                <w:color w:val="0070C0"/>
                <w:u w:val="single"/>
                <w:lang w:eastAsia="ko-KR"/>
              </w:rPr>
            </w:pPr>
            <w:r w:rsidRPr="00AB077B">
              <w:rPr>
                <w:rFonts w:eastAsiaTheme="minorEastAsia"/>
                <w:i/>
                <w:color w:val="0070C0"/>
                <w:lang w:val="en-US" w:eastAsia="zh-CN"/>
              </w:rPr>
              <w:t>Recommendations for 2</w:t>
            </w:r>
            <w:r w:rsidRPr="00AB077B">
              <w:rPr>
                <w:rFonts w:eastAsiaTheme="minorEastAsia"/>
                <w:i/>
                <w:color w:val="0070C0"/>
                <w:vertAlign w:val="superscript"/>
                <w:lang w:val="en-US" w:eastAsia="zh-CN"/>
              </w:rPr>
              <w:t>nd</w:t>
            </w:r>
            <w:r w:rsidRPr="00AB077B">
              <w:rPr>
                <w:rFonts w:eastAsiaTheme="minorEastAsia"/>
                <w:i/>
                <w:color w:val="0070C0"/>
                <w:lang w:val="en-US" w:eastAsia="zh-CN"/>
              </w:rPr>
              <w:t xml:space="preserve"> round</w:t>
            </w:r>
            <w:r>
              <w:rPr>
                <w:rFonts w:eastAsiaTheme="minorEastAsia"/>
                <w:i/>
                <w:color w:val="0070C0"/>
                <w:lang w:val="en-US" w:eastAsia="zh-CN"/>
              </w:rPr>
              <w:t xml:space="preserve"> </w:t>
            </w:r>
          </w:p>
          <w:p w14:paraId="25B2BDA8" w14:textId="77777777" w:rsidR="00AA367C" w:rsidRPr="0008786B" w:rsidRDefault="00AA367C" w:rsidP="00AA367C">
            <w:pPr>
              <w:rPr>
                <w:rFonts w:eastAsiaTheme="minorEastAsia"/>
                <w:i/>
                <w:color w:val="0070C0"/>
                <w:lang w:eastAsia="zh-CN"/>
              </w:rPr>
            </w:pPr>
            <w:r w:rsidRPr="00AA367C">
              <w:rPr>
                <w:rFonts w:eastAsiaTheme="minorEastAsia"/>
                <w:i/>
                <w:color w:val="0070C0"/>
                <w:lang w:eastAsia="zh-CN"/>
              </w:rPr>
              <w:t>Moderator would like to suggest companies these two options for further discussion, and encourage companies to provide comments</w:t>
            </w:r>
          </w:p>
          <w:p w14:paraId="7FA746DB" w14:textId="77777777" w:rsidR="00C25E9F" w:rsidRPr="008B28F4" w:rsidRDefault="00C25E9F" w:rsidP="008B28F4">
            <w:pPr>
              <w:spacing w:after="120"/>
              <w:rPr>
                <w:rFonts w:eastAsia="宋体"/>
                <w:color w:val="0070C0"/>
                <w:szCs w:val="24"/>
                <w:lang w:eastAsia="zh-CN"/>
              </w:rPr>
            </w:pPr>
          </w:p>
          <w:p w14:paraId="17B75AAE" w14:textId="77777777" w:rsidR="00370759" w:rsidRDefault="00370759" w:rsidP="00370759">
            <w:pPr>
              <w:rPr>
                <w:b/>
                <w:color w:val="0070C0"/>
                <w:u w:val="single"/>
                <w:lang w:eastAsia="ko-KR"/>
              </w:rPr>
            </w:pPr>
            <w:r>
              <w:rPr>
                <w:b/>
                <w:color w:val="0070C0"/>
                <w:u w:val="single"/>
                <w:lang w:eastAsia="ko-KR"/>
              </w:rPr>
              <w:t>Issue 1-4-2: Test parameter for resource allocation (if agreed to introduce</w:t>
            </w:r>
            <w:r w:rsidRPr="006D57FF">
              <w:rPr>
                <w:b/>
                <w:color w:val="0070C0"/>
                <w:u w:val="single"/>
                <w:lang w:eastAsia="ko-KR"/>
              </w:rPr>
              <w:t xml:space="preserve"> </w:t>
            </w:r>
            <w:r>
              <w:rPr>
                <w:b/>
                <w:color w:val="0070C0"/>
                <w:u w:val="single"/>
                <w:lang w:eastAsia="ko-KR"/>
              </w:rPr>
              <w:t>PDSCH demodulation requirement for single-DCI)</w:t>
            </w:r>
          </w:p>
          <w:p w14:paraId="006A1E46" w14:textId="6EA5A956" w:rsidR="005747A9" w:rsidRDefault="005747A9" w:rsidP="008B28F4">
            <w:pPr>
              <w:overflowPunct/>
              <w:autoSpaceDE/>
              <w:autoSpaceDN/>
              <w:adjustRightInd/>
              <w:textAlignment w:val="auto"/>
              <w:rPr>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046DDF82" w14:textId="3F1DCE78" w:rsidR="005322BA" w:rsidRPr="008B28F4" w:rsidRDefault="005322BA">
            <w:pPr>
              <w:rPr>
                <w:rFonts w:eastAsiaTheme="minorEastAsia"/>
                <w:i/>
                <w:color w:val="0070C0"/>
                <w:lang w:val="en-US" w:eastAsia="zh-CN"/>
              </w:rPr>
            </w:pPr>
            <w:r w:rsidRPr="00AB077B">
              <w:rPr>
                <w:rFonts w:eastAsiaTheme="minorEastAsia"/>
                <w:i/>
                <w:color w:val="0070C0"/>
                <w:lang w:val="en-US" w:eastAsia="zh-CN"/>
              </w:rPr>
              <w:t>Candidate options:</w:t>
            </w:r>
          </w:p>
          <w:p w14:paraId="0D3C9341" w14:textId="77777777" w:rsidR="005747A9" w:rsidRPr="00AB077B" w:rsidRDefault="005747A9" w:rsidP="00574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B077B">
              <w:rPr>
                <w:rFonts w:eastAsia="宋体"/>
                <w:color w:val="0070C0"/>
                <w:szCs w:val="24"/>
                <w:lang w:eastAsia="zh-CN"/>
              </w:rPr>
              <w:t>Option 1: full-overlapped (Intel, Samsung, Qualcomm)</w:t>
            </w:r>
          </w:p>
          <w:p w14:paraId="5D272B01" w14:textId="3768F01C" w:rsidR="005747A9" w:rsidRPr="008B28F4" w:rsidRDefault="005747A9"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AB077B">
              <w:rPr>
                <w:rFonts w:eastAsia="宋体"/>
                <w:color w:val="0070C0"/>
                <w:szCs w:val="24"/>
                <w:lang w:eastAsia="zh-CN"/>
              </w:rPr>
              <w:t>Option 1a: Only with full-overlapped (Intel, Qualcomm)</w:t>
            </w:r>
          </w:p>
          <w:p w14:paraId="7CECBD14" w14:textId="77777777" w:rsidR="005747A9" w:rsidRPr="0008786B" w:rsidRDefault="005747A9" w:rsidP="005747A9">
            <w:pPr>
              <w:rPr>
                <w:rFonts w:eastAsia="Malgun Gothic"/>
                <w:b/>
                <w:color w:val="0070C0"/>
                <w:u w:val="single"/>
                <w:lang w:eastAsia="ko-KR"/>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r>
              <w:rPr>
                <w:rFonts w:eastAsiaTheme="minorEastAsia"/>
                <w:i/>
                <w:color w:val="0070C0"/>
                <w:lang w:val="en-US" w:eastAsia="zh-CN"/>
              </w:rPr>
              <w:t xml:space="preserve"> </w:t>
            </w:r>
          </w:p>
          <w:p w14:paraId="211EABB1" w14:textId="77777777" w:rsidR="005747A9" w:rsidRPr="0008786B" w:rsidRDefault="005747A9" w:rsidP="005747A9">
            <w:pPr>
              <w:rPr>
                <w:rFonts w:eastAsiaTheme="minorEastAsia"/>
                <w:i/>
                <w:color w:val="0070C0"/>
                <w:lang w:eastAsia="zh-CN"/>
              </w:rPr>
            </w:pPr>
            <w:r w:rsidRPr="00AA367C">
              <w:rPr>
                <w:rFonts w:eastAsiaTheme="minorEastAsia"/>
                <w:i/>
                <w:color w:val="0070C0"/>
                <w:lang w:eastAsia="zh-CN"/>
              </w:rPr>
              <w:t>Moderator would like to suggest companies these two options for further discussion, and encourage companies to provide comments</w:t>
            </w:r>
          </w:p>
          <w:p w14:paraId="30AD6FDB" w14:textId="77777777" w:rsidR="005747A9" w:rsidRPr="008B28F4" w:rsidRDefault="005747A9" w:rsidP="00370759">
            <w:pPr>
              <w:rPr>
                <w:rFonts w:eastAsia="Malgun Gothic"/>
                <w:b/>
                <w:color w:val="0070C0"/>
                <w:u w:val="single"/>
                <w:lang w:eastAsia="ko-KR"/>
              </w:rPr>
            </w:pPr>
          </w:p>
          <w:p w14:paraId="5C4806C3" w14:textId="2F943D8F" w:rsidR="00370759" w:rsidRDefault="00370759" w:rsidP="00370759">
            <w:pPr>
              <w:rPr>
                <w:b/>
                <w:color w:val="0070C0"/>
                <w:u w:val="single"/>
                <w:lang w:eastAsia="ko-KR"/>
              </w:rPr>
            </w:pPr>
            <w:r>
              <w:rPr>
                <w:b/>
                <w:color w:val="0070C0"/>
                <w:u w:val="single"/>
                <w:lang w:eastAsia="ko-KR"/>
              </w:rPr>
              <w:t xml:space="preserve">Issue 1-4-3-1: Test parameter for layer combination with full-overlapped </w:t>
            </w:r>
          </w:p>
          <w:p w14:paraId="746D7FEC" w14:textId="27FDEE96" w:rsidR="00AA367C" w:rsidRPr="00AA367C" w:rsidRDefault="00AA367C"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7A1E1DB4" w14:textId="7F01B456" w:rsidR="00AA367C" w:rsidRPr="00805BE8" w:rsidRDefault="00AA367C" w:rsidP="00AA367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1+1for full overlapping (Intel, Samsung</w:t>
            </w:r>
            <w:r w:rsidR="00CB522C">
              <w:rPr>
                <w:rFonts w:eastAsia="宋体"/>
                <w:color w:val="0070C0"/>
                <w:szCs w:val="24"/>
                <w:lang w:eastAsia="zh-CN"/>
              </w:rPr>
              <w:t>, Qualcomm</w:t>
            </w:r>
            <w:r>
              <w:rPr>
                <w:rFonts w:eastAsia="宋体"/>
                <w:color w:val="0070C0"/>
                <w:szCs w:val="24"/>
                <w:lang w:eastAsia="zh-CN"/>
              </w:rPr>
              <w:t>)</w:t>
            </w:r>
          </w:p>
          <w:p w14:paraId="27D1886E" w14:textId="77777777" w:rsidR="00AA367C" w:rsidRPr="008B28F4" w:rsidRDefault="00AA367C" w:rsidP="00370759">
            <w:pPr>
              <w:rPr>
                <w:rFonts w:eastAsiaTheme="minorEastAsia"/>
                <w:i/>
                <w:color w:val="0070C0"/>
                <w:lang w:eastAsia="zh-CN"/>
              </w:rPr>
            </w:pPr>
          </w:p>
          <w:p w14:paraId="72C5F0F1" w14:textId="77777777" w:rsidR="005747A9" w:rsidRPr="00AB077B" w:rsidRDefault="005747A9" w:rsidP="005747A9">
            <w:pPr>
              <w:rPr>
                <w:rFonts w:eastAsia="Malgun Gothic"/>
                <w:b/>
                <w:color w:val="0070C0"/>
                <w:u w:val="single"/>
                <w:lang w:eastAsia="ko-KR"/>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r w:rsidRPr="00AB077B">
              <w:rPr>
                <w:rFonts w:eastAsiaTheme="minorEastAsia"/>
                <w:i/>
                <w:color w:val="0070C0"/>
                <w:lang w:val="en-US" w:eastAsia="zh-CN"/>
              </w:rPr>
              <w:t xml:space="preserve"> </w:t>
            </w:r>
          </w:p>
          <w:p w14:paraId="2EB93EEB" w14:textId="77777777" w:rsidR="005747A9" w:rsidRPr="0008786B" w:rsidRDefault="005747A9" w:rsidP="005747A9">
            <w:pPr>
              <w:rPr>
                <w:rFonts w:eastAsiaTheme="minorEastAsia"/>
                <w:i/>
                <w:color w:val="0070C0"/>
                <w:lang w:eastAsia="zh-CN"/>
              </w:rPr>
            </w:pPr>
            <w:r w:rsidRPr="00AB077B">
              <w:rPr>
                <w:rFonts w:eastAsiaTheme="minorEastAsia"/>
                <w:i/>
                <w:color w:val="0070C0"/>
                <w:lang w:eastAsia="zh-CN"/>
              </w:rPr>
              <w:t>Moderator would like to suggest companies these two options for further discussion, and encourage companies to provide comments</w:t>
            </w:r>
          </w:p>
          <w:p w14:paraId="43E2067D" w14:textId="77777777" w:rsidR="00370759" w:rsidRPr="005747A9" w:rsidRDefault="00370759" w:rsidP="00370759">
            <w:pPr>
              <w:rPr>
                <w:b/>
                <w:color w:val="0070C0"/>
                <w:u w:val="single"/>
                <w:lang w:eastAsia="ko-KR"/>
              </w:rPr>
            </w:pPr>
          </w:p>
          <w:p w14:paraId="5D6BED6B" w14:textId="5B113D69" w:rsidR="00370759" w:rsidRDefault="00370759" w:rsidP="00370759">
            <w:pPr>
              <w:rPr>
                <w:b/>
                <w:color w:val="0070C0"/>
                <w:u w:val="single"/>
                <w:lang w:eastAsia="ko-KR"/>
              </w:rPr>
            </w:pPr>
            <w:r>
              <w:rPr>
                <w:b/>
                <w:color w:val="0070C0"/>
                <w:u w:val="single"/>
                <w:lang w:eastAsia="ko-KR"/>
              </w:rPr>
              <w:t xml:space="preserve">Issue 1-4-3-2: Test parameter for timing offset with full-overlapped </w:t>
            </w:r>
          </w:p>
          <w:p w14:paraId="676B2D67" w14:textId="77777777" w:rsidR="005747A9" w:rsidRPr="00AA367C" w:rsidRDefault="005747A9" w:rsidP="005747A9">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13AF9078" w14:textId="47315CAA" w:rsidR="005747A9" w:rsidRDefault="005747A9"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us for full overlapping scheduling (Samsung</w:t>
            </w:r>
            <w:r w:rsidR="00CB522C">
              <w:rPr>
                <w:rFonts w:eastAsia="宋体"/>
                <w:color w:val="0070C0"/>
                <w:szCs w:val="24"/>
                <w:lang w:eastAsia="zh-CN"/>
              </w:rPr>
              <w:t>, Qualcomm</w:t>
            </w:r>
            <w:r>
              <w:rPr>
                <w:rFonts w:eastAsia="宋体"/>
                <w:color w:val="0070C0"/>
                <w:szCs w:val="24"/>
                <w:lang w:eastAsia="zh-CN"/>
              </w:rPr>
              <w:t>)</w:t>
            </w:r>
          </w:p>
          <w:p w14:paraId="311A3629" w14:textId="0929B2CA" w:rsidR="00FE0A9F" w:rsidRPr="008B28F4" w:rsidRDefault="00FE0A9F"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(Intel)</w:t>
            </w:r>
          </w:p>
          <w:p w14:paraId="638A4FE8" w14:textId="1A8220AA" w:rsidR="005747A9" w:rsidRPr="0008786B" w:rsidRDefault="005747A9" w:rsidP="005747A9">
            <w:pPr>
              <w:rPr>
                <w:rFonts w:eastAsia="Malgun Gothic"/>
                <w:b/>
                <w:color w:val="0070C0"/>
                <w:u w:val="single"/>
                <w:lang w:eastAsia="ko-KR"/>
              </w:rPr>
            </w:pPr>
            <w:r w:rsidRPr="008B28F4">
              <w:rPr>
                <w:rFonts w:eastAsiaTheme="minorEastAsia"/>
                <w:i/>
                <w:color w:val="0070C0"/>
                <w:lang w:val="en-US" w:eastAsia="zh-CN"/>
              </w:rPr>
              <w:t xml:space="preserve">Recommendations for </w:t>
            </w:r>
            <w:r w:rsidRPr="00AB077B">
              <w:rPr>
                <w:rFonts w:eastAsiaTheme="minorEastAsia"/>
                <w:i/>
                <w:color w:val="0070C0"/>
                <w:lang w:val="en-US" w:eastAsia="zh-CN"/>
              </w:rPr>
              <w:t>next meeting</w:t>
            </w:r>
          </w:p>
          <w:p w14:paraId="4C2861FB" w14:textId="0CFB9032" w:rsidR="005747A9" w:rsidRPr="0008786B" w:rsidRDefault="005747A9" w:rsidP="005747A9">
            <w:pPr>
              <w:rPr>
                <w:rFonts w:eastAsiaTheme="minorEastAsia"/>
                <w:i/>
                <w:color w:val="0070C0"/>
                <w:lang w:eastAsia="zh-CN"/>
              </w:rPr>
            </w:pPr>
            <w:r w:rsidRPr="00AA367C">
              <w:rPr>
                <w:rFonts w:eastAsiaTheme="minorEastAsia"/>
                <w:i/>
                <w:color w:val="0070C0"/>
                <w:lang w:eastAsia="zh-CN"/>
              </w:rPr>
              <w:t>Moderator would like to suggest companies for further discussion</w:t>
            </w:r>
            <w:r>
              <w:rPr>
                <w:rFonts w:eastAsiaTheme="minorEastAsia"/>
                <w:i/>
                <w:color w:val="0070C0"/>
                <w:lang w:eastAsia="zh-CN"/>
              </w:rPr>
              <w:t xml:space="preserve"> in next meeting</w:t>
            </w:r>
          </w:p>
          <w:p w14:paraId="4443A6D6" w14:textId="77777777" w:rsidR="005747A9" w:rsidRDefault="005747A9" w:rsidP="00370759">
            <w:pPr>
              <w:rPr>
                <w:rFonts w:eastAsiaTheme="minorEastAsia"/>
                <w:i/>
                <w:color w:val="0070C0"/>
                <w:lang w:eastAsia="zh-CN"/>
              </w:rPr>
            </w:pPr>
          </w:p>
          <w:p w14:paraId="7152CF0F" w14:textId="63EFE604" w:rsidR="00370759" w:rsidRDefault="00370759" w:rsidP="00370759">
            <w:pPr>
              <w:rPr>
                <w:b/>
                <w:color w:val="0070C0"/>
                <w:u w:val="single"/>
                <w:lang w:eastAsia="ko-KR"/>
              </w:rPr>
            </w:pPr>
            <w:r>
              <w:rPr>
                <w:b/>
                <w:color w:val="0070C0"/>
                <w:u w:val="single"/>
                <w:lang w:eastAsia="ko-KR"/>
              </w:rPr>
              <w:t xml:space="preserve">Issue 1-4-3-3: Test parameter for frequency offset with full-overlapped </w:t>
            </w:r>
          </w:p>
          <w:p w14:paraId="4EFC3B10" w14:textId="77777777" w:rsidR="005747A9" w:rsidRPr="00AA367C" w:rsidRDefault="005747A9" w:rsidP="005747A9">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12FD1FCE" w14:textId="31512B5C" w:rsidR="005747A9" w:rsidRDefault="005747A9" w:rsidP="00574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r w:rsidR="00CB522C">
              <w:rPr>
                <w:rFonts w:eastAsia="宋体"/>
                <w:color w:val="0070C0"/>
                <w:szCs w:val="24"/>
                <w:lang w:eastAsia="zh-CN"/>
              </w:rPr>
              <w:t>, Qualcomm(foe FR1)</w:t>
            </w:r>
            <w:r>
              <w:rPr>
                <w:rFonts w:eastAsia="宋体"/>
                <w:color w:val="0070C0"/>
                <w:szCs w:val="24"/>
                <w:lang w:eastAsia="zh-CN"/>
              </w:rPr>
              <w:t>):</w:t>
            </w:r>
          </w:p>
          <w:p w14:paraId="13B9EB58" w14:textId="77777777" w:rsidR="005747A9" w:rsidRDefault="005747A9" w:rsidP="005747A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200Hz</w:t>
            </w:r>
          </w:p>
          <w:p w14:paraId="5E8649B6" w14:textId="77777777" w:rsidR="005747A9" w:rsidRDefault="005747A9" w:rsidP="005747A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300Hz</w:t>
            </w:r>
          </w:p>
          <w:p w14:paraId="57E59DD8" w14:textId="7565544C" w:rsidR="00370759" w:rsidRPr="008B28F4" w:rsidRDefault="005747A9"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FFS</w:t>
            </w:r>
          </w:p>
          <w:p w14:paraId="5F7C9D89" w14:textId="19DA20C1" w:rsidR="00370759" w:rsidRPr="008B28F4" w:rsidRDefault="00370759" w:rsidP="00370759">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sidR="00AA367C">
              <w:rPr>
                <w:rFonts w:eastAsiaTheme="minorEastAsia"/>
                <w:i/>
                <w:color w:val="0070C0"/>
                <w:lang w:val="en-US" w:eastAsia="zh-CN"/>
              </w:rPr>
              <w:t xml:space="preserve"> next meeting</w:t>
            </w:r>
          </w:p>
          <w:p w14:paraId="0AAE323E" w14:textId="77777777" w:rsidR="005747A9" w:rsidRPr="0008786B" w:rsidRDefault="005747A9" w:rsidP="005747A9">
            <w:pPr>
              <w:rPr>
                <w:rFonts w:eastAsiaTheme="minorEastAsia"/>
                <w:i/>
                <w:color w:val="0070C0"/>
                <w:lang w:eastAsia="zh-CN"/>
              </w:rPr>
            </w:pPr>
            <w:r w:rsidRPr="00AA367C">
              <w:rPr>
                <w:rFonts w:eastAsiaTheme="minorEastAsia"/>
                <w:i/>
                <w:color w:val="0070C0"/>
                <w:lang w:eastAsia="zh-CN"/>
              </w:rPr>
              <w:t>Moderator would like to suggest companies for further discussion</w:t>
            </w:r>
            <w:r>
              <w:rPr>
                <w:rFonts w:eastAsiaTheme="minorEastAsia"/>
                <w:i/>
                <w:color w:val="0070C0"/>
                <w:lang w:eastAsia="zh-CN"/>
              </w:rPr>
              <w:t xml:space="preserve"> in next meeting</w:t>
            </w:r>
          </w:p>
          <w:p w14:paraId="1EE55863" w14:textId="77777777" w:rsidR="00370759" w:rsidRPr="005747A9" w:rsidRDefault="00370759" w:rsidP="00370759">
            <w:pPr>
              <w:rPr>
                <w:b/>
                <w:color w:val="0070C0"/>
                <w:u w:val="single"/>
                <w:lang w:eastAsia="ko-KR"/>
              </w:rPr>
            </w:pPr>
          </w:p>
          <w:p w14:paraId="21DE93D0" w14:textId="35CDDA00" w:rsidR="00370759" w:rsidRDefault="00370759" w:rsidP="00370759">
            <w:pPr>
              <w:rPr>
                <w:b/>
                <w:color w:val="0070C0"/>
                <w:u w:val="single"/>
                <w:lang w:eastAsia="ko-KR"/>
              </w:rPr>
            </w:pPr>
            <w:r>
              <w:rPr>
                <w:b/>
                <w:color w:val="0070C0"/>
                <w:u w:val="single"/>
                <w:lang w:eastAsia="ko-KR"/>
              </w:rPr>
              <w:t xml:space="preserve">Issue 1-4-3-4: Test parameter for TCI state  with full-overlapped </w:t>
            </w:r>
          </w:p>
          <w:p w14:paraId="7FACEDD8" w14:textId="71DF240A" w:rsidR="005747A9" w:rsidRPr="008B28F4" w:rsidRDefault="005747A9"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0DB826DF" w14:textId="2770AAB8" w:rsidR="005747A9" w:rsidRPr="008B28F4" w:rsidRDefault="00AA367C"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Two TCI state configuration (Samsung</w:t>
            </w:r>
            <w:r w:rsidR="00FE0A9F">
              <w:rPr>
                <w:rFonts w:eastAsia="宋体"/>
                <w:color w:val="0070C0"/>
                <w:szCs w:val="24"/>
                <w:lang w:eastAsia="zh-CN"/>
              </w:rPr>
              <w:t>, Intel</w:t>
            </w:r>
            <w:r w:rsidR="00CB522C">
              <w:rPr>
                <w:rFonts w:eastAsia="宋体"/>
                <w:color w:val="0070C0"/>
                <w:szCs w:val="24"/>
                <w:lang w:eastAsia="zh-CN"/>
              </w:rPr>
              <w:t>, Qualcomm</w:t>
            </w:r>
            <w:r>
              <w:rPr>
                <w:rFonts w:eastAsia="宋体"/>
                <w:color w:val="0070C0"/>
                <w:szCs w:val="24"/>
                <w:lang w:eastAsia="zh-CN"/>
              </w:rPr>
              <w:t>)</w:t>
            </w:r>
          </w:p>
          <w:p w14:paraId="32335039" w14:textId="5735557B" w:rsidR="00370759" w:rsidRPr="008B28F4" w:rsidRDefault="00370759" w:rsidP="00370759">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sidR="00CB522C">
              <w:rPr>
                <w:rFonts w:eastAsiaTheme="minorEastAsia"/>
                <w:i/>
                <w:color w:val="0070C0"/>
                <w:lang w:val="en-US" w:eastAsia="zh-CN"/>
              </w:rPr>
              <w:t>next meeting</w:t>
            </w:r>
            <w:r>
              <w:rPr>
                <w:rFonts w:eastAsiaTheme="minorEastAsia" w:hint="eastAsia"/>
                <w:i/>
                <w:color w:val="0070C0"/>
                <w:lang w:val="en-US" w:eastAsia="zh-CN"/>
              </w:rPr>
              <w:t>:</w:t>
            </w:r>
          </w:p>
          <w:p w14:paraId="4C3F28E3" w14:textId="20D95DC1" w:rsidR="00370759" w:rsidRPr="008B28F4" w:rsidRDefault="00AA367C" w:rsidP="00004165">
            <w:pPr>
              <w:rPr>
                <w:rFonts w:eastAsiaTheme="minorEastAsia"/>
                <w:i/>
                <w:color w:val="0070C0"/>
                <w:lang w:eastAsia="zh-CN"/>
              </w:rPr>
            </w:pPr>
            <w:r w:rsidRPr="00AA367C">
              <w:rPr>
                <w:rFonts w:eastAsiaTheme="minorEastAsia"/>
                <w:i/>
                <w:color w:val="0070C0"/>
                <w:lang w:eastAsia="zh-CN"/>
              </w:rPr>
              <w:t>Moderator would like to suggest companies</w:t>
            </w:r>
            <w:r w:rsidR="005747A9">
              <w:rPr>
                <w:rFonts w:eastAsiaTheme="minorEastAsia"/>
                <w:i/>
                <w:color w:val="0070C0"/>
                <w:lang w:eastAsia="zh-CN"/>
              </w:rPr>
              <w:t xml:space="preserve"> for</w:t>
            </w:r>
            <w:r w:rsidRPr="00AA367C">
              <w:rPr>
                <w:rFonts w:eastAsiaTheme="minorEastAsia"/>
                <w:i/>
                <w:color w:val="0070C0"/>
                <w:lang w:eastAsia="zh-CN"/>
              </w:rPr>
              <w:t xml:space="preserve"> further discussion</w:t>
            </w:r>
          </w:p>
          <w:p w14:paraId="13BCB9BA" w14:textId="77777777" w:rsidR="00082624" w:rsidRPr="00855107" w:rsidRDefault="00082624" w:rsidP="00004165">
            <w:pPr>
              <w:rPr>
                <w:rFonts w:eastAsiaTheme="minorEastAsia"/>
                <w:i/>
                <w:color w:val="0070C0"/>
                <w:lang w:val="en-US" w:eastAsia="zh-CN"/>
              </w:rPr>
            </w:pPr>
          </w:p>
        </w:tc>
      </w:tr>
      <w:tr w:rsidR="00D76815" w14:paraId="50A408E3" w14:textId="77777777" w:rsidTr="008B28F4">
        <w:tc>
          <w:tcPr>
            <w:tcW w:w="1227" w:type="dxa"/>
          </w:tcPr>
          <w:p w14:paraId="356A8DBA" w14:textId="01783604" w:rsidR="00D76815" w:rsidRPr="00045592" w:rsidRDefault="000B3BF1" w:rsidP="00004165">
            <w:pPr>
              <w:rPr>
                <w:rFonts w:eastAsiaTheme="minorEastAsia"/>
                <w:b/>
                <w:bCs/>
                <w:color w:val="0070C0"/>
                <w:lang w:val="en-US" w:eastAsia="zh-CN"/>
              </w:rPr>
            </w:pPr>
            <w:r>
              <w:rPr>
                <w:rFonts w:eastAsiaTheme="minorEastAsia"/>
                <w:b/>
                <w:bCs/>
                <w:color w:val="0070C0"/>
                <w:lang w:val="en-US" w:eastAsia="zh-CN"/>
              </w:rPr>
              <w:t>Sub-topic 1-5-1</w:t>
            </w:r>
          </w:p>
        </w:tc>
        <w:tc>
          <w:tcPr>
            <w:tcW w:w="8404" w:type="dxa"/>
          </w:tcPr>
          <w:p w14:paraId="60EA81CC" w14:textId="7A3BEB71" w:rsidR="000B3BF1" w:rsidRPr="00805BE8" w:rsidRDefault="000B3BF1" w:rsidP="000B3BF1">
            <w:pPr>
              <w:rPr>
                <w:b/>
                <w:color w:val="0070C0"/>
                <w:u w:val="single"/>
                <w:lang w:eastAsia="ko-KR"/>
              </w:rPr>
            </w:pPr>
            <w:r>
              <w:rPr>
                <w:b/>
                <w:color w:val="0070C0"/>
                <w:u w:val="single"/>
                <w:lang w:eastAsia="ko-KR"/>
              </w:rPr>
              <w:t>Issue 1-5-1: Whether to define PDSCH requirement for URLLC</w:t>
            </w:r>
            <w:r w:rsidR="005322BA">
              <w:rPr>
                <w:b/>
                <w:color w:val="0070C0"/>
                <w:u w:val="single"/>
                <w:lang w:eastAsia="ko-KR"/>
              </w:rPr>
              <w:t xml:space="preserve"> (reliable)</w:t>
            </w:r>
            <w:r>
              <w:rPr>
                <w:b/>
                <w:color w:val="0070C0"/>
                <w:u w:val="single"/>
                <w:lang w:eastAsia="ko-KR"/>
              </w:rPr>
              <w:t xml:space="preserve"> multi-TRP transmission schemes </w:t>
            </w:r>
            <w:r w:rsidR="005322BA">
              <w:rPr>
                <w:b/>
                <w:color w:val="0070C0"/>
                <w:u w:val="single"/>
                <w:lang w:eastAsia="ko-KR"/>
              </w:rPr>
              <w:t xml:space="preserve">single-DCI based </w:t>
            </w:r>
            <w:r>
              <w:rPr>
                <w:b/>
                <w:color w:val="0070C0"/>
                <w:u w:val="single"/>
                <w:lang w:eastAsia="ko-KR"/>
              </w:rPr>
              <w:t>with the test metric 70% of maximum throughput</w:t>
            </w:r>
          </w:p>
          <w:p w14:paraId="7DCD343B" w14:textId="77777777" w:rsidR="005322BA" w:rsidRPr="00530BDE" w:rsidRDefault="005322BA" w:rsidP="005322BA">
            <w:pPr>
              <w:rPr>
                <w:rFonts w:eastAsiaTheme="minorEastAsia"/>
                <w:i/>
                <w:color w:val="0070C0"/>
                <w:lang w:val="en-US" w:eastAsia="zh-CN"/>
              </w:rPr>
            </w:pPr>
            <w:r w:rsidRPr="008B28F4">
              <w:rPr>
                <w:rFonts w:eastAsiaTheme="minorEastAsia"/>
                <w:i/>
                <w:color w:val="0070C0"/>
                <w:lang w:val="en-US" w:eastAsia="zh-CN"/>
              </w:rPr>
              <w:t>Candidate options:</w:t>
            </w:r>
          </w:p>
          <w:p w14:paraId="165E94B7" w14:textId="77777777" w:rsidR="00BD17EB" w:rsidRPr="00530BDE" w:rsidRDefault="00BD17EB" w:rsidP="00BD17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1: Yes (Ericsson, Intel)</w:t>
            </w:r>
          </w:p>
          <w:p w14:paraId="457BE89A" w14:textId="77777777" w:rsidR="00BD17EB" w:rsidRPr="00530BDE" w:rsidRDefault="00BD17EB" w:rsidP="00BD17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2: No (Huawei, Qualcomm)</w:t>
            </w:r>
          </w:p>
          <w:p w14:paraId="5D24733E" w14:textId="083A2FB7" w:rsidR="00BD17EB" w:rsidRPr="008B28F4" w:rsidRDefault="00BD17E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3: Deprioritize the detailed test case design for URLLC test cases pending on the progress to test case design for eMBB based NCJT Multi-TRP and normal URLLC test cases under Rel-16 URLLC WI (Samsung)</w:t>
            </w:r>
          </w:p>
          <w:p w14:paraId="12D7DCB7" w14:textId="36A9D1A6" w:rsidR="000B3BF1" w:rsidRPr="008B28F4" w:rsidRDefault="00DF3FB8" w:rsidP="00004165">
            <w:pPr>
              <w:rPr>
                <w:rFonts w:eastAsia="Malgun Gothic"/>
                <w:b/>
                <w:color w:val="0070C0"/>
                <w:u w:val="single"/>
                <w:lang w:eastAsia="ko-KR"/>
              </w:rPr>
            </w:pPr>
            <w:r w:rsidRPr="00530BDE">
              <w:rPr>
                <w:rFonts w:eastAsiaTheme="minorEastAsia"/>
                <w:i/>
                <w:color w:val="0070C0"/>
                <w:lang w:val="en-US" w:eastAsia="zh-CN"/>
              </w:rPr>
              <w:t>Recommendations for 2</w:t>
            </w:r>
            <w:r w:rsidRPr="00530BDE">
              <w:rPr>
                <w:rFonts w:eastAsiaTheme="minorEastAsia"/>
                <w:i/>
                <w:color w:val="0070C0"/>
                <w:vertAlign w:val="superscript"/>
                <w:lang w:val="en-US" w:eastAsia="zh-CN"/>
              </w:rPr>
              <w:t>nd</w:t>
            </w:r>
            <w:r w:rsidRPr="00530BDE">
              <w:rPr>
                <w:rFonts w:eastAsiaTheme="minorEastAsia"/>
                <w:i/>
                <w:color w:val="0070C0"/>
                <w:lang w:val="en-US" w:eastAsia="zh-CN"/>
              </w:rPr>
              <w:t xml:space="preserve"> round:</w:t>
            </w:r>
          </w:p>
          <w:p w14:paraId="3855EA41" w14:textId="2FBAC76C" w:rsidR="003500F1" w:rsidRPr="008B28F4" w:rsidRDefault="003500F1" w:rsidP="00004165">
            <w:pPr>
              <w:rPr>
                <w:rFonts w:eastAsia="宋体"/>
                <w:color w:val="0070C0"/>
                <w:szCs w:val="24"/>
                <w:lang w:eastAsia="zh-CN"/>
              </w:rPr>
            </w:pPr>
            <w:r w:rsidRPr="004837DD">
              <w:rPr>
                <w:rFonts w:eastAsia="宋体"/>
                <w:color w:val="0070C0"/>
                <w:szCs w:val="24"/>
                <w:lang w:eastAsia="zh-CN"/>
              </w:rPr>
              <w:t>Moderator</w:t>
            </w:r>
            <w:r>
              <w:rPr>
                <w:rFonts w:eastAsia="宋体"/>
                <w:color w:val="0070C0"/>
                <w:szCs w:val="24"/>
                <w:lang w:eastAsia="zh-CN"/>
              </w:rPr>
              <w:t xml:space="preserve"> would like to suggest companies provide more comments </w:t>
            </w:r>
            <w:r w:rsidR="00BD17EB">
              <w:rPr>
                <w:rFonts w:eastAsia="宋体"/>
                <w:color w:val="0070C0"/>
                <w:szCs w:val="24"/>
                <w:lang w:eastAsia="zh-CN"/>
              </w:rPr>
              <w:t xml:space="preserve">to further discussion </w:t>
            </w:r>
          </w:p>
          <w:p w14:paraId="46F75E9E" w14:textId="7193A6AA" w:rsidR="005322BA" w:rsidRPr="008B28F4" w:rsidRDefault="000B3BF1" w:rsidP="000B3BF1">
            <w:pPr>
              <w:rPr>
                <w:rFonts w:eastAsia="Malgun Gothic"/>
                <w:b/>
                <w:color w:val="0070C0"/>
                <w:u w:val="single"/>
                <w:lang w:eastAsia="ko-KR"/>
              </w:rPr>
            </w:pPr>
            <w:r>
              <w:rPr>
                <w:b/>
                <w:color w:val="0070C0"/>
                <w:u w:val="single"/>
                <w:lang w:eastAsia="ko-KR"/>
              </w:rPr>
              <w:t>Issue 1-5-1</w:t>
            </w:r>
            <w:r w:rsidR="00AA367C">
              <w:rPr>
                <w:b/>
                <w:color w:val="0070C0"/>
                <w:u w:val="single"/>
                <w:lang w:eastAsia="ko-KR"/>
              </w:rPr>
              <w:t>-</w:t>
            </w:r>
            <w:r w:rsidR="00BD17EB">
              <w:rPr>
                <w:b/>
                <w:color w:val="0070C0"/>
                <w:u w:val="single"/>
                <w:lang w:eastAsia="ko-KR"/>
              </w:rPr>
              <w:t>1</w:t>
            </w:r>
            <w:r>
              <w:rPr>
                <w:b/>
                <w:color w:val="0070C0"/>
                <w:u w:val="single"/>
                <w:lang w:eastAsia="ko-KR"/>
              </w:rPr>
              <w:t xml:space="preserve">: Whether to define PDSCH requirement for </w:t>
            </w:r>
            <w:r w:rsidR="005322BA">
              <w:rPr>
                <w:b/>
                <w:color w:val="0070C0"/>
                <w:u w:val="single"/>
                <w:lang w:eastAsia="ko-KR"/>
              </w:rPr>
              <w:t>URLLC (reliable) multi-TRP transmission schemes single-DCI based</w:t>
            </w:r>
            <w:r>
              <w:rPr>
                <w:b/>
                <w:color w:val="0070C0"/>
                <w:u w:val="single"/>
                <w:lang w:eastAsia="ko-KR"/>
              </w:rPr>
              <w:t xml:space="preserve"> with the test metric 1% BLER </w:t>
            </w:r>
          </w:p>
          <w:p w14:paraId="61AA6547" w14:textId="77777777" w:rsidR="005322BA" w:rsidRPr="0008786B" w:rsidRDefault="005322BA" w:rsidP="005322BA">
            <w:pPr>
              <w:rPr>
                <w:rFonts w:eastAsiaTheme="minorEastAsia"/>
                <w:i/>
                <w:color w:val="0070C0"/>
                <w:lang w:val="en-US" w:eastAsia="zh-CN"/>
              </w:rPr>
            </w:pPr>
            <w:r w:rsidRPr="008B28F4">
              <w:rPr>
                <w:rFonts w:eastAsiaTheme="minorEastAsia"/>
                <w:i/>
                <w:color w:val="0070C0"/>
                <w:lang w:val="en-US" w:eastAsia="zh-CN"/>
              </w:rPr>
              <w:t>Candidate options:</w:t>
            </w:r>
          </w:p>
          <w:p w14:paraId="227888CC" w14:textId="4AF313D6" w:rsidR="003500F1" w:rsidRPr="008B28F4" w:rsidRDefault="003500F1"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4F60B6">
              <w:rPr>
                <w:rFonts w:eastAsia="宋体"/>
                <w:color w:val="0070C0"/>
                <w:szCs w:val="24"/>
                <w:lang w:eastAsia="zh-CN"/>
              </w:rPr>
              <w:t>1</w:t>
            </w:r>
            <w:r>
              <w:rPr>
                <w:rFonts w:eastAsia="宋体"/>
                <w:color w:val="0070C0"/>
                <w:szCs w:val="24"/>
                <w:lang w:eastAsia="zh-CN"/>
              </w:rPr>
              <w:t xml:space="preserve">: </w:t>
            </w:r>
            <w:r w:rsidR="004F60B6">
              <w:rPr>
                <w:rFonts w:eastAsia="宋体"/>
                <w:color w:val="0070C0"/>
                <w:szCs w:val="24"/>
                <w:lang w:eastAsia="zh-CN"/>
              </w:rPr>
              <w:t xml:space="preserve">Define PDSCH requirements for URLLC multi-TRP transmission schemes with test metric of 1% BLER  </w:t>
            </w:r>
            <w:r>
              <w:rPr>
                <w:rFonts w:eastAsia="宋体"/>
                <w:color w:val="0070C0"/>
                <w:szCs w:val="24"/>
                <w:lang w:eastAsia="zh-CN"/>
              </w:rPr>
              <w:t xml:space="preserve"> (</w:t>
            </w:r>
            <w:r w:rsidR="004F60B6">
              <w:rPr>
                <w:rFonts w:eastAsia="宋体"/>
                <w:color w:val="0070C0"/>
                <w:szCs w:val="24"/>
                <w:lang w:eastAsia="zh-CN"/>
              </w:rPr>
              <w:t>Intel</w:t>
            </w:r>
            <w:r>
              <w:rPr>
                <w:rFonts w:eastAsia="宋体"/>
                <w:color w:val="0070C0"/>
                <w:szCs w:val="24"/>
                <w:lang w:eastAsia="zh-CN"/>
              </w:rPr>
              <w:t>)</w:t>
            </w:r>
          </w:p>
          <w:p w14:paraId="4EF90011" w14:textId="391F9F98" w:rsidR="00BD17EB" w:rsidRDefault="00A83B32" w:rsidP="00BD17EB">
            <w:pPr>
              <w:rPr>
                <w:rFonts w:eastAsia="宋体"/>
                <w:color w:val="0070C0"/>
                <w:szCs w:val="24"/>
                <w:lang w:eastAsia="zh-CN"/>
              </w:rPr>
            </w:pPr>
            <w:r>
              <w:rPr>
                <w:rFonts w:eastAsia="宋体"/>
                <w:color w:val="0070C0"/>
                <w:szCs w:val="24"/>
                <w:lang w:eastAsia="zh-CN"/>
              </w:rPr>
              <w:t xml:space="preserve">1 company propose to define PDSCH </w:t>
            </w:r>
            <w:r w:rsidR="00BD17EB">
              <w:rPr>
                <w:rFonts w:eastAsia="宋体"/>
                <w:color w:val="0070C0"/>
                <w:szCs w:val="24"/>
                <w:lang w:eastAsia="zh-CN"/>
              </w:rPr>
              <w:t>new metric</w:t>
            </w:r>
            <w:r>
              <w:rPr>
                <w:rFonts w:eastAsia="宋体"/>
                <w:color w:val="0070C0"/>
                <w:szCs w:val="24"/>
                <w:lang w:eastAsia="zh-CN"/>
              </w:rPr>
              <w:t xml:space="preserve"> with 1% BLER</w:t>
            </w:r>
            <w:r w:rsidR="00BD17EB">
              <w:rPr>
                <w:rFonts w:eastAsia="宋体"/>
                <w:color w:val="0070C0"/>
                <w:szCs w:val="24"/>
                <w:lang w:eastAsia="zh-CN"/>
              </w:rPr>
              <w:t xml:space="preserve">. </w:t>
            </w:r>
            <w:r>
              <w:rPr>
                <w:rFonts w:eastAsia="宋体"/>
                <w:color w:val="0070C0"/>
                <w:szCs w:val="24"/>
                <w:lang w:eastAsia="zh-CN"/>
              </w:rPr>
              <w:t xml:space="preserve"> </w:t>
            </w:r>
            <w:r w:rsidR="00BD17EB">
              <w:rPr>
                <w:rFonts w:eastAsia="宋体"/>
                <w:color w:val="0070C0"/>
                <w:szCs w:val="24"/>
                <w:lang w:eastAsia="zh-CN"/>
              </w:rPr>
              <w:t xml:space="preserve">During the last meeting,  it is agreed </w:t>
            </w:r>
          </w:p>
          <w:p w14:paraId="0206706F" w14:textId="5BA0DD92" w:rsidR="00A83B32" w:rsidRPr="008B28F4" w:rsidRDefault="00BD17EB" w:rsidP="008B28F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No PDSCH requirements for URLLC multi-TRP/Panel Transmission schemes with reliability transmission with </w:t>
            </w:r>
            <w:r w:rsidRPr="008B28F4">
              <w:rPr>
                <w:rFonts w:eastAsia="宋体"/>
                <w:color w:val="0070C0"/>
                <w:szCs w:val="24"/>
                <w:highlight w:val="yellow"/>
                <w:lang w:eastAsia="zh-CN"/>
              </w:rPr>
              <w:t>lower BLER test metric (e.g., lower than 1% BLER)</w:t>
            </w:r>
            <w:r>
              <w:rPr>
                <w:rFonts w:eastAsia="宋体"/>
                <w:color w:val="0070C0"/>
                <w:szCs w:val="24"/>
                <w:lang w:eastAsia="zh-CN"/>
              </w:rPr>
              <w:t xml:space="preserve"> in Rel-16 NR eMIMO WI</w:t>
            </w:r>
          </w:p>
          <w:p w14:paraId="00F7909F" w14:textId="597AE1A9" w:rsidR="00BD17EB" w:rsidRPr="008B28F4" w:rsidRDefault="00A83B32" w:rsidP="00DF3FB8">
            <w:pPr>
              <w:rPr>
                <w:rFonts w:eastAsia="宋体"/>
                <w:color w:val="0070C0"/>
                <w:szCs w:val="24"/>
                <w:lang w:eastAsia="zh-CN"/>
              </w:rPr>
            </w:pPr>
            <w:r>
              <w:rPr>
                <w:rFonts w:eastAsia="宋体"/>
                <w:color w:val="0070C0"/>
                <w:szCs w:val="24"/>
                <w:lang w:eastAsia="zh-CN"/>
              </w:rPr>
              <w:t>Moderator would like to suggest company to keep the agreement in the last meeting</w:t>
            </w:r>
          </w:p>
          <w:p w14:paraId="4E590E56" w14:textId="77777777" w:rsidR="00BD17EB" w:rsidRPr="008B28F4" w:rsidRDefault="00BD17EB" w:rsidP="00BD17EB">
            <w:pPr>
              <w:rPr>
                <w:rFonts w:eastAsiaTheme="minorEastAsia"/>
                <w:i/>
                <w:strike/>
                <w:color w:val="0070C0"/>
                <w:lang w:val="en-US" w:eastAsia="zh-CN"/>
              </w:rPr>
            </w:pPr>
            <w:r w:rsidRPr="008B28F4">
              <w:rPr>
                <w:rFonts w:eastAsiaTheme="minorEastAsia"/>
                <w:i/>
                <w:strike/>
                <w:color w:val="0070C0"/>
                <w:highlight w:val="yellow"/>
                <w:lang w:val="en-US" w:eastAsia="zh-CN"/>
              </w:rPr>
              <w:t>Tentative agreements:</w:t>
            </w:r>
          </w:p>
          <w:p w14:paraId="3473E0FB" w14:textId="6C634458" w:rsidR="00BD17EB" w:rsidRPr="008B28F4" w:rsidRDefault="00A83B32" w:rsidP="00DF3FB8">
            <w:pPr>
              <w:rPr>
                <w:rFonts w:eastAsiaTheme="minorEastAsia"/>
                <w:i/>
                <w:strike/>
                <w:color w:val="0070C0"/>
                <w:lang w:eastAsia="zh-CN"/>
              </w:rPr>
            </w:pPr>
            <w:r w:rsidRPr="008B28F4">
              <w:rPr>
                <w:rFonts w:eastAsiaTheme="minorEastAsia"/>
                <w:i/>
                <w:strike/>
                <w:color w:val="0070C0"/>
                <w:lang w:val="en-US" w:eastAsia="zh-CN"/>
              </w:rPr>
              <w:t>No PDSCH requirements for URLLC multi-TRP/Panel Transmission schemes with reliability transmission with BLER test metric in Rel-16 NR eMIMO WI</w:t>
            </w:r>
          </w:p>
          <w:p w14:paraId="63B13A21" w14:textId="77777777" w:rsidR="000B3BF1" w:rsidRPr="008B28F4" w:rsidRDefault="000B3BF1" w:rsidP="00004165">
            <w:pPr>
              <w:rPr>
                <w:rFonts w:eastAsiaTheme="minorEastAsia"/>
                <w:i/>
                <w:color w:val="0070C0"/>
                <w:lang w:eastAsia="zh-CN"/>
              </w:rPr>
            </w:pPr>
          </w:p>
          <w:p w14:paraId="3918B541" w14:textId="77777777" w:rsidR="000B3BF1" w:rsidRDefault="000B3BF1" w:rsidP="000B3BF1">
            <w:pPr>
              <w:rPr>
                <w:b/>
                <w:color w:val="0070C0"/>
                <w:u w:val="single"/>
                <w:lang w:eastAsia="ko-KR"/>
              </w:rPr>
            </w:pPr>
            <w:r>
              <w:rPr>
                <w:b/>
                <w:color w:val="0070C0"/>
                <w:u w:val="single"/>
                <w:lang w:eastAsia="ko-KR"/>
              </w:rPr>
              <w:t>Issue 1-5-2:  Test case design</w:t>
            </w:r>
          </w:p>
          <w:p w14:paraId="2EAB2A56" w14:textId="3F600FED" w:rsidR="00BD17EB" w:rsidRDefault="003500F1" w:rsidP="00004165">
            <w:pPr>
              <w:rPr>
                <w:rFonts w:eastAsiaTheme="minorEastAsia"/>
                <w:i/>
                <w:color w:val="0070C0"/>
                <w:lang w:val="en-US" w:eastAsia="zh-CN"/>
              </w:rPr>
            </w:pPr>
            <w:r>
              <w:rPr>
                <w:rFonts w:eastAsiaTheme="minorEastAsia" w:hint="eastAsia"/>
                <w:i/>
                <w:color w:val="0070C0"/>
                <w:lang w:val="en-US" w:eastAsia="zh-CN"/>
              </w:rPr>
              <w:t>Candidate options:</w:t>
            </w:r>
          </w:p>
          <w:p w14:paraId="09C72513" w14:textId="05D2FBE9" w:rsidR="00BD17EB" w:rsidRPr="008B28F4" w:rsidRDefault="00BD17E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focus on test scope of URLLC discussion in Q2 2020</w:t>
            </w:r>
            <w:r w:rsidR="005322BA">
              <w:rPr>
                <w:rFonts w:eastAsia="宋体"/>
                <w:color w:val="0070C0"/>
                <w:szCs w:val="24"/>
                <w:lang w:eastAsia="zh-CN"/>
              </w:rPr>
              <w:t xml:space="preserve"> (Samsung)</w:t>
            </w:r>
          </w:p>
          <w:p w14:paraId="79B956BA" w14:textId="05328517" w:rsidR="003500F1" w:rsidRDefault="003500F1" w:rsidP="003500F1">
            <w:pPr>
              <w:rPr>
                <w:rFonts w:eastAsiaTheme="minorEastAsia"/>
                <w:i/>
                <w:color w:val="0070C0"/>
                <w:lang w:val="en-US" w:eastAsia="zh-CN"/>
              </w:rPr>
            </w:pPr>
            <w:r w:rsidRPr="00530BDE">
              <w:rPr>
                <w:rFonts w:eastAsiaTheme="minorEastAsia"/>
                <w:i/>
                <w:color w:val="0070C0"/>
                <w:lang w:val="en-US" w:eastAsia="zh-CN"/>
              </w:rPr>
              <w:t>Recommendations for 2</w:t>
            </w:r>
            <w:r w:rsidRPr="00530BDE">
              <w:rPr>
                <w:rFonts w:eastAsiaTheme="minorEastAsia"/>
                <w:i/>
                <w:color w:val="0070C0"/>
                <w:vertAlign w:val="superscript"/>
                <w:lang w:val="en-US" w:eastAsia="zh-CN"/>
              </w:rPr>
              <w:t>nd</w:t>
            </w:r>
            <w:r w:rsidRPr="00530BDE">
              <w:rPr>
                <w:rFonts w:eastAsiaTheme="minorEastAsia"/>
                <w:i/>
                <w:color w:val="0070C0"/>
                <w:lang w:val="en-US" w:eastAsia="zh-CN"/>
              </w:rPr>
              <w:t xml:space="preserve"> round:</w:t>
            </w:r>
          </w:p>
          <w:p w14:paraId="7E287BC6" w14:textId="2E73EFF6" w:rsidR="003500F1" w:rsidRPr="0008786B" w:rsidRDefault="003500F1" w:rsidP="003500F1">
            <w:pPr>
              <w:rPr>
                <w:rFonts w:eastAsia="Malgun Gothic"/>
                <w:b/>
                <w:color w:val="0070C0"/>
                <w:u w:val="single"/>
                <w:lang w:eastAsia="ko-KR"/>
              </w:rPr>
            </w:pPr>
            <w:r>
              <w:rPr>
                <w:rFonts w:eastAsia="宋体"/>
                <w:color w:val="0070C0"/>
                <w:szCs w:val="24"/>
                <w:lang w:eastAsia="zh-CN"/>
              </w:rPr>
              <w:t xml:space="preserve">This issue is related with  issue 1-5-1, </w:t>
            </w:r>
            <w:r w:rsidRPr="004837DD">
              <w:rPr>
                <w:rFonts w:eastAsia="宋体"/>
                <w:color w:val="0070C0"/>
                <w:szCs w:val="24"/>
                <w:lang w:eastAsia="zh-CN"/>
              </w:rPr>
              <w:t>Moderator</w:t>
            </w:r>
            <w:r>
              <w:rPr>
                <w:rFonts w:eastAsia="宋体"/>
                <w:color w:val="0070C0"/>
                <w:szCs w:val="24"/>
                <w:lang w:eastAsia="zh-CN"/>
              </w:rPr>
              <w:t xml:space="preserve"> would like to postponed the discussion pending on issue 1-5-</w:t>
            </w:r>
            <w:r w:rsidR="00CA0652">
              <w:rPr>
                <w:rFonts w:eastAsia="宋体"/>
                <w:color w:val="0070C0"/>
                <w:szCs w:val="24"/>
                <w:lang w:eastAsia="zh-CN"/>
              </w:rPr>
              <w:t>1</w:t>
            </w:r>
          </w:p>
          <w:p w14:paraId="6B50D9F7" w14:textId="77777777" w:rsidR="000B3BF1" w:rsidRDefault="000B3BF1" w:rsidP="00004165">
            <w:pPr>
              <w:rPr>
                <w:rFonts w:eastAsiaTheme="minorEastAsia"/>
                <w:i/>
                <w:color w:val="0070C0"/>
                <w:lang w:val="en-US" w:eastAsia="zh-CN"/>
              </w:rPr>
            </w:pPr>
          </w:p>
          <w:p w14:paraId="3DAED1EC" w14:textId="77777777" w:rsidR="000B3BF1" w:rsidRPr="00805BE8" w:rsidRDefault="000B3BF1" w:rsidP="000B3BF1">
            <w:pPr>
              <w:rPr>
                <w:b/>
                <w:color w:val="0070C0"/>
                <w:u w:val="single"/>
                <w:lang w:eastAsia="ko-KR"/>
              </w:rPr>
            </w:pPr>
            <w:r>
              <w:rPr>
                <w:b/>
                <w:color w:val="0070C0"/>
                <w:u w:val="single"/>
                <w:lang w:eastAsia="ko-KR"/>
              </w:rPr>
              <w:t>Issue 1-5-3: URLLC multi-TRP transmission schemes (if agreed to introduced)</w:t>
            </w:r>
          </w:p>
          <w:p w14:paraId="3CB2DC95" w14:textId="77777777" w:rsidR="005322BA" w:rsidRPr="00530BDE" w:rsidRDefault="005322BA" w:rsidP="005322BA">
            <w:pPr>
              <w:rPr>
                <w:rFonts w:eastAsiaTheme="minorEastAsia"/>
                <w:i/>
                <w:color w:val="0070C0"/>
                <w:lang w:val="en-US" w:eastAsia="zh-CN"/>
              </w:rPr>
            </w:pPr>
            <w:r w:rsidRPr="00530BDE">
              <w:rPr>
                <w:rFonts w:eastAsiaTheme="minorEastAsia"/>
                <w:i/>
                <w:color w:val="0070C0"/>
                <w:lang w:val="en-US" w:eastAsia="zh-CN"/>
              </w:rPr>
              <w:t>Candidate options:</w:t>
            </w:r>
          </w:p>
          <w:p w14:paraId="5CD603AF" w14:textId="77777777" w:rsidR="000B3BF1" w:rsidRPr="00530BDE" w:rsidRDefault="000B3BF1" w:rsidP="000B3B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1: Scheme 1a, FFS scheme 2a and scheme 2b, Deprioritize TDM (scheme 3 and scheme 4) pending on performance requirements of Rel-16 URLLC WI (Samsung)</w:t>
            </w:r>
          </w:p>
          <w:p w14:paraId="19584504" w14:textId="77777777" w:rsidR="000B3BF1" w:rsidRPr="00530BDE" w:rsidRDefault="000B3BF1" w:rsidP="000B3B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2: Scheme 1a, 2a, 2b, 3 and 4 (Intel)</w:t>
            </w:r>
          </w:p>
          <w:p w14:paraId="298134DE" w14:textId="0DF219CC" w:rsidR="000B3BF1" w:rsidRPr="008B28F4" w:rsidRDefault="000B3BF1"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3: Scheme 2a, 3 and 4 (Ericsson)</w:t>
            </w:r>
          </w:p>
          <w:p w14:paraId="04E0298E" w14:textId="68DDAF47" w:rsidR="000B3BF1" w:rsidRDefault="000B3BF1" w:rsidP="000B3BF1">
            <w:pPr>
              <w:rPr>
                <w:rFonts w:eastAsiaTheme="minorEastAsia"/>
                <w:i/>
                <w:color w:val="0070C0"/>
                <w:lang w:eastAsia="zh-CN"/>
              </w:rPr>
            </w:pPr>
            <w:r w:rsidRPr="00530BDE">
              <w:rPr>
                <w:rFonts w:eastAsiaTheme="minorEastAsia"/>
                <w:i/>
                <w:color w:val="0070C0"/>
                <w:lang w:val="en-US" w:eastAsia="zh-CN"/>
              </w:rPr>
              <w:t>Recommendations for 2</w:t>
            </w:r>
            <w:r w:rsidRPr="00530BDE">
              <w:rPr>
                <w:rFonts w:eastAsiaTheme="minorEastAsia"/>
                <w:i/>
                <w:color w:val="0070C0"/>
                <w:vertAlign w:val="superscript"/>
                <w:lang w:val="en-US" w:eastAsia="zh-CN"/>
              </w:rPr>
              <w:t>nd</w:t>
            </w:r>
            <w:r w:rsidRPr="00530BDE">
              <w:rPr>
                <w:rFonts w:eastAsiaTheme="minorEastAsia"/>
                <w:i/>
                <w:color w:val="0070C0"/>
                <w:lang w:val="en-US" w:eastAsia="zh-CN"/>
              </w:rPr>
              <w:t xml:space="preserve"> round:</w:t>
            </w:r>
          </w:p>
          <w:p w14:paraId="45FDEA2F" w14:textId="6CBC934A" w:rsidR="00EA2999" w:rsidRDefault="00EA2999" w:rsidP="00EA2999">
            <w:pPr>
              <w:rPr>
                <w:rFonts w:eastAsia="宋体"/>
                <w:color w:val="0070C0"/>
                <w:szCs w:val="24"/>
                <w:lang w:eastAsia="zh-CN"/>
              </w:rPr>
            </w:pPr>
            <w:r>
              <w:rPr>
                <w:rFonts w:eastAsia="宋体"/>
                <w:color w:val="0070C0"/>
                <w:szCs w:val="24"/>
                <w:lang w:eastAsia="zh-CN"/>
              </w:rPr>
              <w:t xml:space="preserve">This issue is related with  issue 1-5-1, </w:t>
            </w:r>
            <w:r w:rsidRPr="004837DD">
              <w:rPr>
                <w:rFonts w:eastAsia="宋体"/>
                <w:color w:val="0070C0"/>
                <w:szCs w:val="24"/>
                <w:lang w:eastAsia="zh-CN"/>
              </w:rPr>
              <w:t>Moderator</w:t>
            </w:r>
            <w:r>
              <w:rPr>
                <w:rFonts w:eastAsia="宋体"/>
                <w:color w:val="0070C0"/>
                <w:szCs w:val="24"/>
                <w:lang w:eastAsia="zh-CN"/>
              </w:rPr>
              <w:t xml:space="preserve"> would like to postponed the d</w:t>
            </w:r>
            <w:r w:rsidR="00CA0652">
              <w:rPr>
                <w:rFonts w:eastAsia="宋体"/>
                <w:color w:val="0070C0"/>
                <w:szCs w:val="24"/>
                <w:lang w:eastAsia="zh-CN"/>
              </w:rPr>
              <w:t>iscussion pending on issue 1-5-1</w:t>
            </w:r>
          </w:p>
          <w:p w14:paraId="0A289DC2" w14:textId="77777777" w:rsidR="005322BA" w:rsidRPr="0008786B" w:rsidRDefault="005322BA" w:rsidP="00EA2999">
            <w:pPr>
              <w:rPr>
                <w:rFonts w:eastAsia="宋体"/>
                <w:color w:val="0070C0"/>
                <w:szCs w:val="24"/>
                <w:lang w:eastAsia="zh-CN"/>
              </w:rPr>
            </w:pPr>
          </w:p>
          <w:p w14:paraId="6DAA3D4E" w14:textId="77777777" w:rsidR="000B3BF1" w:rsidRDefault="000B3BF1" w:rsidP="000B3BF1">
            <w:pPr>
              <w:rPr>
                <w:b/>
                <w:color w:val="0070C0"/>
                <w:u w:val="single"/>
                <w:lang w:eastAsia="ko-KR"/>
              </w:rPr>
            </w:pPr>
            <w:r>
              <w:rPr>
                <w:b/>
                <w:color w:val="0070C0"/>
                <w:u w:val="single"/>
                <w:lang w:eastAsia="ko-KR"/>
              </w:rPr>
              <w:t>Issue 1-5-4: Requirement for FR1 or FR2</w:t>
            </w:r>
          </w:p>
          <w:p w14:paraId="3F30E962" w14:textId="19AA04B1" w:rsidR="00CA0652" w:rsidRPr="008B28F4" w:rsidRDefault="00CA0652"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6C5139BF" w14:textId="3E2BB70A" w:rsidR="000B3BF1" w:rsidRPr="008B28F4" w:rsidRDefault="000B3BF1"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Both </w:t>
            </w:r>
            <w:r w:rsidRPr="00942604">
              <w:rPr>
                <w:rFonts w:eastAsia="宋体" w:hint="eastAsia"/>
                <w:color w:val="0070C0"/>
                <w:szCs w:val="24"/>
                <w:lang w:eastAsia="zh-CN"/>
              </w:rPr>
              <w:t>F</w:t>
            </w:r>
            <w:r w:rsidRPr="00942604">
              <w:rPr>
                <w:rFonts w:eastAsia="宋体"/>
                <w:color w:val="0070C0"/>
                <w:szCs w:val="24"/>
                <w:lang w:eastAsia="zh-CN"/>
              </w:rPr>
              <w:t xml:space="preserve">R1 </w:t>
            </w:r>
            <w:r>
              <w:rPr>
                <w:rFonts w:eastAsia="宋体"/>
                <w:color w:val="0070C0"/>
                <w:szCs w:val="24"/>
                <w:lang w:eastAsia="zh-CN"/>
              </w:rPr>
              <w:t>and FR2 (Ericsson</w:t>
            </w:r>
            <w:r w:rsidR="003E606A">
              <w:rPr>
                <w:rFonts w:eastAsia="宋体"/>
                <w:color w:val="0070C0"/>
                <w:szCs w:val="24"/>
                <w:lang w:eastAsia="zh-CN"/>
              </w:rPr>
              <w:t>, Intel</w:t>
            </w:r>
            <w:r>
              <w:rPr>
                <w:rFonts w:eastAsia="宋体"/>
                <w:color w:val="0070C0"/>
                <w:szCs w:val="24"/>
                <w:lang w:eastAsia="zh-CN"/>
              </w:rPr>
              <w:t>)</w:t>
            </w:r>
          </w:p>
          <w:p w14:paraId="752DD02F" w14:textId="77777777" w:rsidR="000B3BF1" w:rsidRPr="00855107" w:rsidRDefault="000B3BF1" w:rsidP="000B3BF1">
            <w:pPr>
              <w:rPr>
                <w:rFonts w:eastAsiaTheme="minorEastAsia"/>
                <w:i/>
                <w:color w:val="0070C0"/>
                <w:lang w:val="en-US" w:eastAsia="zh-CN"/>
              </w:rPr>
            </w:pPr>
            <w:r>
              <w:rPr>
                <w:rFonts w:eastAsiaTheme="minorEastAsia" w:hint="eastAsia"/>
                <w:i/>
                <w:color w:val="0070C0"/>
                <w:lang w:val="en-US" w:eastAsia="zh-CN"/>
              </w:rPr>
              <w:t>Candidate options:</w:t>
            </w:r>
          </w:p>
          <w:p w14:paraId="77F7B6D4" w14:textId="273DC1D0" w:rsidR="000B3BF1" w:rsidRDefault="000B3BF1" w:rsidP="000B3BF1">
            <w:pPr>
              <w:rPr>
                <w:rFonts w:eastAsiaTheme="minorEastAsia"/>
                <w:i/>
                <w:color w:val="0070C0"/>
                <w:lang w:val="en-US" w:eastAsia="zh-CN"/>
              </w:rPr>
            </w:pPr>
            <w:r w:rsidRPr="00530BDE">
              <w:rPr>
                <w:rFonts w:eastAsiaTheme="minorEastAsia"/>
                <w:i/>
                <w:color w:val="0070C0"/>
                <w:lang w:val="en-US" w:eastAsia="zh-CN"/>
              </w:rPr>
              <w:t xml:space="preserve">Recommendations for </w:t>
            </w:r>
            <w:r w:rsidR="00DF3FB8" w:rsidRPr="00530BDE">
              <w:rPr>
                <w:rFonts w:eastAsiaTheme="minorEastAsia"/>
                <w:i/>
                <w:color w:val="0070C0"/>
                <w:lang w:val="en-US" w:eastAsia="zh-CN"/>
              </w:rPr>
              <w:t>next meeting</w:t>
            </w:r>
            <w:r w:rsidR="00DF3FB8">
              <w:rPr>
                <w:rFonts w:eastAsiaTheme="minorEastAsia"/>
                <w:i/>
                <w:color w:val="0070C0"/>
                <w:lang w:val="en-US" w:eastAsia="zh-CN"/>
              </w:rPr>
              <w:t xml:space="preserve"> </w:t>
            </w:r>
          </w:p>
          <w:p w14:paraId="7905023F" w14:textId="4852EBE2" w:rsidR="00EA2999" w:rsidRPr="008B28F4" w:rsidRDefault="00EA2999" w:rsidP="000B3BF1">
            <w:pPr>
              <w:rPr>
                <w:rFonts w:eastAsia="宋体"/>
                <w:color w:val="0070C0"/>
                <w:szCs w:val="24"/>
                <w:lang w:eastAsia="zh-CN"/>
              </w:rPr>
            </w:pPr>
            <w:r>
              <w:rPr>
                <w:rFonts w:eastAsia="宋体"/>
                <w:color w:val="0070C0"/>
                <w:szCs w:val="24"/>
                <w:lang w:eastAsia="zh-CN"/>
              </w:rPr>
              <w:t xml:space="preserve">This issue is related with  issue 1-5-1, </w:t>
            </w:r>
            <w:r w:rsidRPr="004837DD">
              <w:rPr>
                <w:rFonts w:eastAsia="宋体"/>
                <w:color w:val="0070C0"/>
                <w:szCs w:val="24"/>
                <w:lang w:eastAsia="zh-CN"/>
              </w:rPr>
              <w:t>Moderator</w:t>
            </w:r>
            <w:r>
              <w:rPr>
                <w:rFonts w:eastAsia="宋体"/>
                <w:color w:val="0070C0"/>
                <w:szCs w:val="24"/>
                <w:lang w:eastAsia="zh-CN"/>
              </w:rPr>
              <w:t xml:space="preserve"> would like to postponed the discussion pending on issue 1-5-</w:t>
            </w:r>
            <w:r w:rsidR="00CA0652">
              <w:rPr>
                <w:rFonts w:eastAsia="宋体"/>
                <w:color w:val="0070C0"/>
                <w:szCs w:val="24"/>
                <w:lang w:eastAsia="zh-CN"/>
              </w:rPr>
              <w:t>1</w:t>
            </w:r>
          </w:p>
          <w:p w14:paraId="65042D78" w14:textId="77777777" w:rsidR="000B3BF1" w:rsidRDefault="000B3BF1" w:rsidP="000B3BF1">
            <w:pPr>
              <w:rPr>
                <w:b/>
                <w:color w:val="0070C0"/>
                <w:u w:val="single"/>
                <w:lang w:eastAsia="ko-KR"/>
              </w:rPr>
            </w:pPr>
            <w:r>
              <w:rPr>
                <w:b/>
                <w:color w:val="0070C0"/>
                <w:u w:val="single"/>
                <w:lang w:eastAsia="ko-KR"/>
              </w:rPr>
              <w:t>Issue 1-5-5: SCS and BW</w:t>
            </w:r>
          </w:p>
          <w:p w14:paraId="2A82C468" w14:textId="5244D419" w:rsidR="00CA0652" w:rsidRPr="008B28F4" w:rsidRDefault="00CA0652"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4B998DED" w14:textId="02382BD6" w:rsidR="000B3BF1" w:rsidRDefault="000B3BF1" w:rsidP="000B3B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1(Ericsson</w:t>
            </w:r>
            <w:r w:rsidR="003E606A">
              <w:rPr>
                <w:rFonts w:eastAsia="宋体"/>
                <w:color w:val="0070C0"/>
                <w:szCs w:val="24"/>
                <w:lang w:eastAsia="zh-CN"/>
              </w:rPr>
              <w:t>, Intel</w:t>
            </w:r>
            <w:r>
              <w:rPr>
                <w:rFonts w:eastAsia="宋体"/>
                <w:color w:val="0070C0"/>
                <w:szCs w:val="24"/>
                <w:lang w:eastAsia="zh-CN"/>
              </w:rPr>
              <w:t>):</w:t>
            </w:r>
          </w:p>
          <w:p w14:paraId="5CE69C08" w14:textId="77777777" w:rsidR="000B3BF1" w:rsidRDefault="000B3BF1" w:rsidP="000B3BF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10MHz CBW</w:t>
            </w:r>
          </w:p>
          <w:p w14:paraId="15FCBE11" w14:textId="77777777" w:rsidR="000B3BF1" w:rsidRDefault="000B3BF1" w:rsidP="000B3BF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40MHz CBW</w:t>
            </w:r>
          </w:p>
          <w:p w14:paraId="363A17A7" w14:textId="5EDE3AF9" w:rsidR="000B3BF1" w:rsidRPr="008B28F4" w:rsidRDefault="000B3BF1"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100MHz CBW</w:t>
            </w:r>
          </w:p>
          <w:p w14:paraId="7C750103" w14:textId="77777777" w:rsidR="000B3BF1" w:rsidRPr="00855107" w:rsidRDefault="000B3BF1" w:rsidP="000B3BF1">
            <w:pPr>
              <w:rPr>
                <w:rFonts w:eastAsiaTheme="minorEastAsia"/>
                <w:i/>
                <w:color w:val="0070C0"/>
                <w:lang w:val="en-US" w:eastAsia="zh-CN"/>
              </w:rPr>
            </w:pPr>
            <w:r>
              <w:rPr>
                <w:rFonts w:eastAsiaTheme="minorEastAsia" w:hint="eastAsia"/>
                <w:i/>
                <w:color w:val="0070C0"/>
                <w:lang w:val="en-US" w:eastAsia="zh-CN"/>
              </w:rPr>
              <w:t>Candidate options:</w:t>
            </w:r>
          </w:p>
          <w:p w14:paraId="4F8D57FA" w14:textId="2DD8BAB1" w:rsidR="000B3BF1" w:rsidRPr="000B3BF1" w:rsidRDefault="000B3BF1" w:rsidP="00004165">
            <w:pPr>
              <w:rPr>
                <w:rFonts w:eastAsiaTheme="minorEastAsia"/>
                <w:i/>
                <w:color w:val="0070C0"/>
                <w:lang w:val="en-US" w:eastAsia="zh-CN"/>
              </w:rPr>
            </w:pPr>
            <w:r w:rsidRPr="00530BDE">
              <w:rPr>
                <w:rFonts w:eastAsiaTheme="minorEastAsia"/>
                <w:i/>
                <w:color w:val="0070C0"/>
                <w:lang w:val="en-US" w:eastAsia="zh-CN"/>
              </w:rPr>
              <w:t xml:space="preserve">Recommendations for </w:t>
            </w:r>
            <w:r w:rsidR="00DF3FB8" w:rsidRPr="00530BDE">
              <w:rPr>
                <w:rFonts w:eastAsiaTheme="minorEastAsia"/>
                <w:i/>
                <w:color w:val="0070C0"/>
                <w:lang w:val="en-US" w:eastAsia="zh-CN"/>
              </w:rPr>
              <w:t>next meeting</w:t>
            </w:r>
          </w:p>
          <w:p w14:paraId="53CBE885" w14:textId="423472F8" w:rsidR="000B3BF1" w:rsidRPr="008B28F4" w:rsidRDefault="00DF3FB8">
            <w:pPr>
              <w:rPr>
                <w:rFonts w:eastAsia="宋体"/>
                <w:color w:val="0070C0"/>
                <w:szCs w:val="24"/>
                <w:lang w:eastAsia="zh-CN"/>
              </w:rPr>
            </w:pPr>
            <w:r>
              <w:rPr>
                <w:rFonts w:eastAsia="宋体"/>
                <w:color w:val="0070C0"/>
                <w:szCs w:val="24"/>
                <w:lang w:eastAsia="zh-CN"/>
              </w:rPr>
              <w:t xml:space="preserve">This issue is related with </w:t>
            </w:r>
            <w:r w:rsidR="000E1129">
              <w:rPr>
                <w:rFonts w:eastAsia="宋体"/>
                <w:color w:val="0070C0"/>
                <w:szCs w:val="24"/>
                <w:lang w:eastAsia="zh-CN"/>
              </w:rPr>
              <w:t xml:space="preserve"> issue 1-5-1, </w:t>
            </w:r>
            <w:r w:rsidR="000E1129" w:rsidRPr="004837DD">
              <w:rPr>
                <w:rFonts w:eastAsia="宋体"/>
                <w:color w:val="0070C0"/>
                <w:szCs w:val="24"/>
                <w:lang w:eastAsia="zh-CN"/>
              </w:rPr>
              <w:t>Moderator</w:t>
            </w:r>
            <w:r w:rsidR="000E1129">
              <w:rPr>
                <w:rFonts w:eastAsia="宋体"/>
                <w:color w:val="0070C0"/>
                <w:szCs w:val="24"/>
                <w:lang w:eastAsia="zh-CN"/>
              </w:rPr>
              <w:t xml:space="preserve"> would like to postponed the d</w:t>
            </w:r>
            <w:r w:rsidR="0065162A">
              <w:rPr>
                <w:rFonts w:eastAsia="宋体"/>
                <w:color w:val="0070C0"/>
                <w:szCs w:val="24"/>
                <w:lang w:eastAsia="zh-CN"/>
              </w:rPr>
              <w:t>iscussion pending on issue 1-5-</w:t>
            </w:r>
            <w:r w:rsidR="00CA0652">
              <w:rPr>
                <w:rFonts w:eastAsia="宋体"/>
                <w:color w:val="0070C0"/>
                <w:szCs w:val="24"/>
                <w:lang w:eastAsia="zh-CN"/>
              </w:rPr>
              <w:t>1</w:t>
            </w:r>
          </w:p>
        </w:tc>
      </w:tr>
      <w:tr w:rsidR="00D76815" w14:paraId="358CF01D" w14:textId="77777777" w:rsidTr="008B28F4">
        <w:tc>
          <w:tcPr>
            <w:tcW w:w="1227" w:type="dxa"/>
          </w:tcPr>
          <w:p w14:paraId="070E68B8" w14:textId="7F1EE328" w:rsidR="00D76815" w:rsidRPr="00045592" w:rsidRDefault="00D76815"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1-6</w:t>
            </w:r>
          </w:p>
        </w:tc>
        <w:tc>
          <w:tcPr>
            <w:tcW w:w="8404" w:type="dxa"/>
          </w:tcPr>
          <w:p w14:paraId="114F56C4" w14:textId="77777777" w:rsidR="00D76815" w:rsidRPr="00805BE8" w:rsidRDefault="00D76815" w:rsidP="00D76815">
            <w:pPr>
              <w:rPr>
                <w:b/>
                <w:color w:val="0070C0"/>
                <w:u w:val="single"/>
                <w:lang w:eastAsia="ko-KR"/>
              </w:rPr>
            </w:pPr>
            <w:r>
              <w:rPr>
                <w:b/>
                <w:color w:val="0070C0"/>
                <w:u w:val="single"/>
                <w:lang w:eastAsia="ko-KR"/>
              </w:rPr>
              <w:t>Issue 1-6-1: Whether to define PDSCH requirement based on Rel-16 DMRS sequence</w:t>
            </w:r>
          </w:p>
          <w:p w14:paraId="41723F06" w14:textId="77777777" w:rsidR="00D76815" w:rsidRPr="00AD5D22" w:rsidRDefault="00D76815" w:rsidP="00D76815">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0EBF7DA2" w14:textId="77777777" w:rsidR="00D76815" w:rsidRPr="00805BE8" w:rsidRDefault="00D76815" w:rsidP="00D768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No (Huawei, </w:t>
            </w:r>
            <w:r w:rsidRPr="00276DD3">
              <w:rPr>
                <w:rFonts w:eastAsia="宋体"/>
                <w:color w:val="0070C0"/>
                <w:szCs w:val="24"/>
                <w:lang w:eastAsia="zh-CN"/>
              </w:rPr>
              <w:t>Ericsson</w:t>
            </w:r>
            <w:r>
              <w:rPr>
                <w:rFonts w:eastAsia="宋体"/>
                <w:color w:val="0070C0"/>
                <w:szCs w:val="24"/>
                <w:lang w:eastAsia="zh-CN"/>
              </w:rPr>
              <w:t>, Samsung, Intel)</w:t>
            </w:r>
          </w:p>
          <w:p w14:paraId="6343608E" w14:textId="77777777" w:rsidR="00D76815" w:rsidRDefault="00D76815" w:rsidP="00D768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If needed</w:t>
            </w:r>
            <w:r>
              <w:rPr>
                <w:rFonts w:eastAsia="宋体" w:hint="eastAsia"/>
                <w:color w:val="0070C0"/>
                <w:szCs w:val="24"/>
                <w:lang w:eastAsia="zh-CN"/>
              </w:rPr>
              <w:t>,</w:t>
            </w:r>
            <w:r>
              <w:rPr>
                <w:rFonts w:eastAsia="宋体"/>
                <w:color w:val="0070C0"/>
                <w:szCs w:val="24"/>
                <w:lang w:eastAsia="zh-CN"/>
              </w:rPr>
              <w:t xml:space="preserve"> verify Rel-16 DMRS enhancement feature jointly together with test cases designed for multi-TRP/Panel transmission. No individual test case is defined to verify the Rel-16 DMRS enhancement feature (Samsung)</w:t>
            </w:r>
          </w:p>
          <w:p w14:paraId="5EFD6DDD" w14:textId="57F8D62C" w:rsidR="00D76815" w:rsidRPr="008B28F4" w:rsidRDefault="00D7681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Yes (DCM)</w:t>
            </w:r>
            <w:r>
              <w:rPr>
                <w:rFonts w:eastAsia="宋体"/>
                <w:color w:val="0070C0"/>
                <w:szCs w:val="24"/>
                <w:lang w:eastAsia="zh-CN"/>
              </w:rPr>
              <w:tab/>
            </w:r>
          </w:p>
          <w:p w14:paraId="070D882E" w14:textId="1A2CB943" w:rsidR="00D76815" w:rsidRDefault="00D76815" w:rsidP="00004165">
            <w:pPr>
              <w:rPr>
                <w:rFonts w:eastAsia="宋体"/>
                <w:color w:val="0070C0"/>
                <w:szCs w:val="24"/>
                <w:lang w:eastAsia="zh-CN"/>
              </w:rPr>
            </w:pPr>
            <w:r>
              <w:rPr>
                <w:rFonts w:eastAsia="宋体"/>
                <w:color w:val="0070C0"/>
                <w:szCs w:val="24"/>
                <w:lang w:eastAsia="zh-CN"/>
              </w:rPr>
              <w:t>5</w:t>
            </w:r>
            <w:r w:rsidRPr="0035661F">
              <w:rPr>
                <w:rFonts w:eastAsia="宋体"/>
                <w:color w:val="0070C0"/>
                <w:szCs w:val="24"/>
                <w:lang w:eastAsia="zh-CN"/>
              </w:rPr>
              <w:t xml:space="preserve"> companies discuss Issue 1-</w:t>
            </w:r>
            <w:r>
              <w:rPr>
                <w:rFonts w:eastAsia="宋体"/>
                <w:color w:val="0070C0"/>
                <w:szCs w:val="24"/>
                <w:lang w:eastAsia="zh-CN"/>
              </w:rPr>
              <w:t xml:space="preserve">6-1. 2 </w:t>
            </w:r>
            <w:r w:rsidRPr="0035661F">
              <w:rPr>
                <w:rFonts w:eastAsia="宋体"/>
                <w:color w:val="0070C0"/>
                <w:szCs w:val="24"/>
                <w:lang w:eastAsia="zh-CN"/>
              </w:rPr>
              <w:t xml:space="preserve">companies provide the initial simulation results to show there is no demodulation performance with configured Rel-15 DMRS and Rel-16 DMRS sequence without changed test parameters. </w:t>
            </w:r>
            <w:r>
              <w:rPr>
                <w:rFonts w:eastAsia="宋体"/>
                <w:color w:val="0070C0"/>
                <w:szCs w:val="24"/>
                <w:lang w:eastAsia="zh-CN"/>
              </w:rPr>
              <w:t xml:space="preserve">1 company provide the initial simulation results to show some performance difference with changed test parameters of Rel-15 PDSCH configuration.  </w:t>
            </w:r>
            <w:r w:rsidR="00CA0652">
              <w:rPr>
                <w:rFonts w:eastAsia="宋体"/>
                <w:color w:val="0070C0"/>
                <w:szCs w:val="24"/>
                <w:lang w:eastAsia="zh-CN"/>
              </w:rPr>
              <w:t xml:space="preserve">Meanwhile, Rel-16 DMRS enhancement is a UE optional feature </w:t>
            </w:r>
          </w:p>
          <w:p w14:paraId="38B30760" w14:textId="5615BBE3" w:rsidR="00D76815" w:rsidRPr="008B28F4" w:rsidRDefault="00D76815" w:rsidP="00004165">
            <w:pPr>
              <w:rPr>
                <w:rFonts w:eastAsia="宋体"/>
                <w:color w:val="0070C0"/>
                <w:szCs w:val="24"/>
                <w:lang w:eastAsia="zh-CN"/>
              </w:rPr>
            </w:pPr>
            <w:r>
              <w:rPr>
                <w:rFonts w:eastAsia="宋体" w:hint="eastAsia"/>
                <w:color w:val="0070C0"/>
                <w:szCs w:val="24"/>
                <w:lang w:eastAsia="zh-CN"/>
              </w:rPr>
              <w:t>B</w:t>
            </w:r>
            <w:r>
              <w:rPr>
                <w:rFonts w:eastAsia="宋体"/>
                <w:color w:val="0070C0"/>
                <w:szCs w:val="24"/>
                <w:lang w:eastAsia="zh-CN"/>
              </w:rPr>
              <w:t>ased on simulation results and majority view</w:t>
            </w:r>
            <w:r w:rsidR="00CA0652">
              <w:rPr>
                <w:rFonts w:eastAsia="宋体"/>
                <w:color w:val="0070C0"/>
                <w:szCs w:val="24"/>
                <w:lang w:eastAsia="zh-CN"/>
              </w:rPr>
              <w:t>, m</w:t>
            </w:r>
            <w:r w:rsidRPr="00D76815">
              <w:rPr>
                <w:rFonts w:eastAsia="宋体"/>
                <w:color w:val="0070C0"/>
                <w:szCs w:val="24"/>
                <w:lang w:eastAsia="zh-CN"/>
              </w:rPr>
              <w:t xml:space="preserve">oderator would like to </w:t>
            </w:r>
            <w:r w:rsidR="00CA0652">
              <w:rPr>
                <w:rFonts w:eastAsia="宋体"/>
                <w:color w:val="0070C0"/>
                <w:szCs w:val="24"/>
                <w:lang w:eastAsia="zh-CN"/>
              </w:rPr>
              <w:t>suggest the following tentative agreement</w:t>
            </w:r>
          </w:p>
          <w:p w14:paraId="569631C6" w14:textId="77777777" w:rsidR="00D76815" w:rsidRDefault="00D76815" w:rsidP="00D76815">
            <w:pPr>
              <w:rPr>
                <w:rFonts w:eastAsiaTheme="minorEastAsia"/>
                <w:i/>
                <w:color w:val="0070C0"/>
                <w:lang w:val="en-US" w:eastAsia="zh-CN"/>
              </w:rPr>
            </w:pPr>
            <w:r w:rsidRPr="00530BDE">
              <w:rPr>
                <w:rFonts w:eastAsiaTheme="minorEastAsia"/>
                <w:i/>
                <w:color w:val="0070C0"/>
                <w:lang w:val="en-US" w:eastAsia="zh-CN"/>
              </w:rPr>
              <w:t>Tentative agreements:</w:t>
            </w:r>
          </w:p>
          <w:p w14:paraId="0D90419E" w14:textId="5255DB98" w:rsidR="00D76815" w:rsidRPr="008B28F4" w:rsidRDefault="000B3BF1" w:rsidP="00004165">
            <w:pPr>
              <w:rPr>
                <w:rFonts w:eastAsia="宋体"/>
                <w:color w:val="0070C0"/>
                <w:szCs w:val="24"/>
                <w:lang w:eastAsia="zh-CN"/>
              </w:rPr>
            </w:pPr>
            <w:r w:rsidRPr="008B28F4">
              <w:rPr>
                <w:rFonts w:eastAsia="宋体"/>
                <w:color w:val="0070C0"/>
                <w:szCs w:val="24"/>
                <w:highlight w:val="yellow"/>
                <w:lang w:eastAsia="zh-CN"/>
              </w:rPr>
              <w:t>No to defin</w:t>
            </w:r>
            <w:r w:rsidR="00CA0652" w:rsidRPr="008B28F4">
              <w:rPr>
                <w:color w:val="0070C0"/>
                <w:szCs w:val="24"/>
                <w:highlight w:val="yellow"/>
                <w:lang w:eastAsia="zh-CN"/>
              </w:rPr>
              <w:t>e PDSCH requirement based on Rel</w:t>
            </w:r>
            <w:r w:rsidRPr="008B28F4">
              <w:rPr>
                <w:rFonts w:eastAsia="宋体"/>
                <w:color w:val="0070C0"/>
                <w:szCs w:val="24"/>
                <w:highlight w:val="yellow"/>
                <w:lang w:eastAsia="zh-CN"/>
              </w:rPr>
              <w:t>-16 DMRS enhancement</w:t>
            </w:r>
          </w:p>
          <w:p w14:paraId="02CB6D37" w14:textId="77777777" w:rsidR="00D76815" w:rsidRDefault="00D76815" w:rsidP="00D76815">
            <w:pPr>
              <w:rPr>
                <w:b/>
                <w:color w:val="0070C0"/>
                <w:u w:val="single"/>
                <w:lang w:eastAsia="ko-KR"/>
              </w:rPr>
            </w:pPr>
            <w:r>
              <w:rPr>
                <w:b/>
                <w:color w:val="0070C0"/>
                <w:u w:val="single"/>
                <w:lang w:eastAsia="ko-KR"/>
              </w:rPr>
              <w:t>Issue 1-6-2: Whether to define PUSCH requirement with CP-OFDM waveform based on Rel-16 DMRS sequence</w:t>
            </w:r>
          </w:p>
          <w:p w14:paraId="642AAAD4" w14:textId="17D800B4" w:rsidR="00CA0652" w:rsidRPr="008B28F4" w:rsidRDefault="00CA0652"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1998070A" w14:textId="0A0A4A43" w:rsidR="00CA0652" w:rsidRPr="008B28F4" w:rsidRDefault="00CA0652"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(Samsung</w:t>
            </w:r>
            <w:r w:rsidR="00007739">
              <w:rPr>
                <w:rFonts w:eastAsia="宋体"/>
                <w:color w:val="0070C0"/>
                <w:szCs w:val="24"/>
                <w:lang w:eastAsia="zh-CN"/>
              </w:rPr>
              <w:t xml:space="preserve">, </w:t>
            </w:r>
            <w:r w:rsidR="00007739" w:rsidRPr="00276DD3">
              <w:rPr>
                <w:rFonts w:eastAsia="宋体"/>
                <w:color w:val="0070C0"/>
                <w:szCs w:val="24"/>
                <w:lang w:eastAsia="zh-CN"/>
              </w:rPr>
              <w:t>Ericsson</w:t>
            </w:r>
            <w:r w:rsidR="00007739">
              <w:rPr>
                <w:rFonts w:eastAsia="宋体"/>
                <w:color w:val="0070C0"/>
                <w:szCs w:val="24"/>
                <w:lang w:eastAsia="zh-CN"/>
              </w:rPr>
              <w:t>, Huawei</w:t>
            </w:r>
            <w:r>
              <w:rPr>
                <w:rFonts w:eastAsia="宋体"/>
                <w:color w:val="0070C0"/>
                <w:szCs w:val="24"/>
                <w:lang w:eastAsia="zh-CN"/>
              </w:rPr>
              <w:t>)</w:t>
            </w:r>
          </w:p>
          <w:p w14:paraId="4E66053C" w14:textId="5887CFA1" w:rsidR="00CA0652" w:rsidRPr="008B28F4" w:rsidRDefault="00CA0652" w:rsidP="000B3BF1">
            <w:pPr>
              <w:rPr>
                <w:rFonts w:eastAsiaTheme="minorEastAsia"/>
                <w:color w:val="0070C0"/>
                <w:highlight w:val="yellow"/>
                <w:lang w:val="en-US" w:eastAsia="zh-CN"/>
              </w:rPr>
            </w:pPr>
            <w:r w:rsidRPr="008B28F4">
              <w:rPr>
                <w:rFonts w:eastAsiaTheme="minorEastAsia"/>
                <w:color w:val="0070C0"/>
                <w:lang w:val="en-US" w:eastAsia="zh-CN"/>
              </w:rPr>
              <w:t>Option 1 is the previous agreement based on majority view in last meeting. 1 company discusses issue 1-6-2 to further clarify the necessary of whether to introduce the PUSCH requirement and provide initial simulation results to show there is no demodulation performance with configured Rel-15 DMRS and Rel-16 DMRS sequence. Moderator would like to suggest companies to provide more comments</w:t>
            </w:r>
          </w:p>
          <w:p w14:paraId="4DF78855" w14:textId="77777777" w:rsidR="000B3BF1" w:rsidRDefault="000B3BF1" w:rsidP="000B3BF1">
            <w:pPr>
              <w:rPr>
                <w:rFonts w:eastAsiaTheme="minorEastAsia"/>
                <w:i/>
                <w:color w:val="0070C0"/>
                <w:lang w:val="en-US" w:eastAsia="zh-CN"/>
              </w:rPr>
            </w:pPr>
            <w:r w:rsidRPr="008B28F4">
              <w:rPr>
                <w:rFonts w:eastAsiaTheme="minorEastAsia"/>
                <w:i/>
                <w:color w:val="0070C0"/>
                <w:lang w:val="en-US" w:eastAsia="zh-CN"/>
              </w:rPr>
              <w:t>Tentative agreements:</w:t>
            </w:r>
          </w:p>
          <w:p w14:paraId="4ED3FC90" w14:textId="623195D6" w:rsidR="00D76815" w:rsidRPr="008B28F4" w:rsidRDefault="000B3BF1" w:rsidP="00004165">
            <w:pPr>
              <w:rPr>
                <w:rFonts w:eastAsia="宋体"/>
                <w:color w:val="0070C0"/>
                <w:szCs w:val="24"/>
                <w:lang w:eastAsia="zh-CN"/>
              </w:rPr>
            </w:pPr>
            <w:r w:rsidRPr="008B28F4">
              <w:rPr>
                <w:color w:val="0070C0"/>
                <w:szCs w:val="24"/>
                <w:highlight w:val="yellow"/>
                <w:lang w:eastAsia="zh-CN"/>
              </w:rPr>
              <w:t xml:space="preserve">No to define PUSCH requirement with CP-OFDM waveform </w:t>
            </w:r>
            <w:r w:rsidR="00CA0652" w:rsidRPr="008B28F4">
              <w:rPr>
                <w:color w:val="0070C0"/>
                <w:szCs w:val="24"/>
                <w:highlight w:val="yellow"/>
                <w:lang w:eastAsia="zh-CN"/>
              </w:rPr>
              <w:t>based on Rel</w:t>
            </w:r>
            <w:r w:rsidRPr="008B28F4">
              <w:rPr>
                <w:color w:val="0070C0"/>
                <w:szCs w:val="24"/>
                <w:highlight w:val="yellow"/>
                <w:lang w:eastAsia="zh-CN"/>
              </w:rPr>
              <w:t>-16 DMRS enhancement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E7572">
            <w:pPr>
              <w:rPr>
                <w:rFonts w:eastAsiaTheme="minorEastAsia"/>
                <w:b/>
                <w:bCs/>
                <w:color w:val="0070C0"/>
                <w:lang w:val="en-US" w:eastAsia="zh-CN"/>
              </w:rPr>
            </w:pPr>
          </w:p>
        </w:tc>
        <w:tc>
          <w:tcPr>
            <w:tcW w:w="4554" w:type="dxa"/>
          </w:tcPr>
          <w:p w14:paraId="5EA05092" w14:textId="78273D10" w:rsidR="00962108" w:rsidRPr="000D530B" w:rsidRDefault="00962108" w:rsidP="003E757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1055D082" w:rsidR="00962108" w:rsidRPr="00D61C9A" w:rsidRDefault="00D61C9A" w:rsidP="003E7572">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w:t>
            </w:r>
            <w:r w:rsidRPr="00D61C9A">
              <w:rPr>
                <w:rFonts w:eastAsiaTheme="minorEastAsia"/>
                <w:color w:val="0070C0"/>
                <w:lang w:val="en-US" w:eastAsia="zh-CN"/>
              </w:rPr>
              <w:t xml:space="preserve">PDSCH demodulation requirement </w:t>
            </w:r>
            <w:r>
              <w:rPr>
                <w:rFonts w:eastAsiaTheme="minorEastAsia"/>
                <w:color w:val="0070C0"/>
                <w:lang w:val="en-US" w:eastAsia="zh-CN"/>
              </w:rPr>
              <w:t xml:space="preserve">and General aspects </w:t>
            </w:r>
            <w:r w:rsidRPr="00D61C9A">
              <w:rPr>
                <w:rFonts w:eastAsiaTheme="minorEastAsia"/>
                <w:color w:val="0070C0"/>
                <w:lang w:val="en-US" w:eastAsia="zh-CN"/>
              </w:rPr>
              <w:t>for NR eMIMO</w:t>
            </w:r>
          </w:p>
        </w:tc>
        <w:tc>
          <w:tcPr>
            <w:tcW w:w="2932" w:type="dxa"/>
          </w:tcPr>
          <w:p w14:paraId="60CF314E" w14:textId="77777777" w:rsidR="00962108" w:rsidRDefault="00962108">
            <w:pPr>
              <w:spacing w:after="0"/>
              <w:rPr>
                <w:rFonts w:eastAsiaTheme="minorEastAsia"/>
                <w:color w:val="0070C0"/>
                <w:lang w:val="en-US" w:eastAsia="zh-CN"/>
              </w:rPr>
            </w:pPr>
          </w:p>
          <w:p w14:paraId="07A3729A" w14:textId="0784C7F9" w:rsidR="00962108" w:rsidRDefault="00D61C9A">
            <w:pPr>
              <w:spacing w:after="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Default="00962108" w:rsidP="005B4802">
      <w:pPr>
        <w:rPr>
          <w:i/>
          <w:color w:val="0070C0"/>
          <w:lang w:eastAsia="zh-CN"/>
        </w:rPr>
      </w:pPr>
    </w:p>
    <w:p w14:paraId="01EFE802" w14:textId="152B5ACD" w:rsidR="00E809B0" w:rsidRPr="008B28F4" w:rsidRDefault="00E809B0" w:rsidP="008B28F4"/>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3E7572">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E7572">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8B28F4" w:rsidRDefault="00035C50" w:rsidP="00B831AE">
      <w:pPr>
        <w:pStyle w:val="2"/>
        <w:rPr>
          <w:lang w:val="en-US"/>
        </w:rPr>
      </w:pPr>
      <w:r w:rsidRPr="008B28F4">
        <w:rPr>
          <w:lang w:val="en-US"/>
        </w:rPr>
        <w:t>Discussion on 2nd round</w:t>
      </w:r>
      <w:r w:rsidR="00CB0305" w:rsidRPr="008B28F4">
        <w:rPr>
          <w:lang w:val="en-US"/>
        </w:rPr>
        <w:t xml:space="preserve"> (if applicable)</w:t>
      </w:r>
    </w:p>
    <w:p w14:paraId="4BEA5987" w14:textId="17459F96" w:rsidR="00E809B0" w:rsidRDefault="00E809B0" w:rsidP="008B28F4">
      <w:pPr>
        <w:pStyle w:val="3"/>
        <w:rPr>
          <w:lang w:val="en-US"/>
        </w:rPr>
      </w:pPr>
      <w:r>
        <w:rPr>
          <w:lang w:val="en-US"/>
        </w:rPr>
        <w:t>Sub topic 1-2</w:t>
      </w:r>
      <w:r w:rsidR="00D32608">
        <w:rPr>
          <w:lang w:val="en-US"/>
        </w:rPr>
        <w:t>:</w:t>
      </w:r>
    </w:p>
    <w:p w14:paraId="0DBB58D2" w14:textId="3C92CCB2" w:rsidR="009D382E" w:rsidRDefault="009D382E" w:rsidP="009D382E">
      <w:pPr>
        <w:rPr>
          <w:b/>
          <w:color w:val="0070C0"/>
          <w:u w:val="single"/>
          <w:lang w:eastAsia="ko-KR"/>
        </w:rPr>
      </w:pPr>
      <w:r w:rsidRPr="00805BE8">
        <w:rPr>
          <w:b/>
          <w:color w:val="0070C0"/>
          <w:u w:val="single"/>
          <w:lang w:eastAsia="ko-KR"/>
        </w:rPr>
        <w:t>Issue 1-</w:t>
      </w:r>
      <w:r>
        <w:rPr>
          <w:b/>
          <w:color w:val="0070C0"/>
          <w:u w:val="single"/>
          <w:lang w:eastAsia="ko-KR"/>
        </w:rPr>
        <w:t>2-1: Test scenario of PDSCH requirement with Multi-TRP/Panel for eMBB</w:t>
      </w:r>
    </w:p>
    <w:p w14:paraId="25D74773" w14:textId="77777777" w:rsidR="009D382E" w:rsidRDefault="009D382E" w:rsidP="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(Samsung, Ericsson)</w:t>
      </w:r>
    </w:p>
    <w:p w14:paraId="4EDCBC80" w14:textId="77777777" w:rsidR="009D382E" w:rsidRPr="0008786B" w:rsidRDefault="009D382E" w:rsidP="009D382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08786B">
        <w:rPr>
          <w:rFonts w:eastAsia="宋体"/>
          <w:color w:val="0070C0"/>
          <w:szCs w:val="24"/>
          <w:lang w:eastAsia="zh-CN"/>
        </w:rPr>
        <w:t xml:space="preserve">FR1: </w:t>
      </w:r>
      <w:r>
        <w:rPr>
          <w:rFonts w:eastAsia="宋体"/>
          <w:color w:val="0070C0"/>
          <w:szCs w:val="24"/>
          <w:lang w:eastAsia="zh-CN"/>
        </w:rPr>
        <w:t xml:space="preserve">only </w:t>
      </w:r>
      <w:r w:rsidRPr="0008786B">
        <w:rPr>
          <w:rFonts w:eastAsia="宋体"/>
          <w:color w:val="0070C0"/>
          <w:szCs w:val="24"/>
          <w:lang w:eastAsia="zh-CN"/>
        </w:rPr>
        <w:t xml:space="preserve">cover scenarios with  simultaneous reception from multi </w:t>
      </w:r>
      <w:r>
        <w:rPr>
          <w:rFonts w:eastAsia="宋体"/>
          <w:color w:val="0070C0"/>
          <w:szCs w:val="24"/>
          <w:lang w:eastAsia="zh-CN"/>
        </w:rPr>
        <w:t>–</w:t>
      </w:r>
      <w:r w:rsidRPr="0008786B">
        <w:rPr>
          <w:rFonts w:eastAsia="宋体"/>
          <w:color w:val="0070C0"/>
          <w:szCs w:val="24"/>
          <w:lang w:eastAsia="zh-CN"/>
        </w:rPr>
        <w:t>TRP</w:t>
      </w:r>
      <w:r>
        <w:rPr>
          <w:rFonts w:eastAsia="宋体"/>
          <w:color w:val="0070C0"/>
          <w:szCs w:val="24"/>
          <w:lang w:eastAsia="zh-CN"/>
        </w:rPr>
        <w:t xml:space="preserve"> for eMBB transmission </w:t>
      </w:r>
    </w:p>
    <w:p w14:paraId="05385D69" w14:textId="77777777" w:rsidR="009D382E" w:rsidRPr="0008786B" w:rsidRDefault="009D382E" w:rsidP="009D382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08786B">
        <w:rPr>
          <w:rFonts w:eastAsia="宋体"/>
          <w:color w:val="0070C0"/>
          <w:szCs w:val="24"/>
          <w:lang w:eastAsia="zh-CN"/>
        </w:rPr>
        <w:t>FR2: Prioritize scenarios with single Rx beam</w:t>
      </w:r>
      <w:r>
        <w:rPr>
          <w:rFonts w:eastAsia="宋体"/>
          <w:color w:val="0070C0"/>
          <w:szCs w:val="24"/>
          <w:lang w:eastAsia="zh-CN"/>
        </w:rPr>
        <w:t xml:space="preserve"> and  </w:t>
      </w:r>
      <w:r w:rsidRPr="0008786B">
        <w:rPr>
          <w:rFonts w:eastAsia="宋体"/>
          <w:color w:val="0070C0"/>
          <w:szCs w:val="24"/>
          <w:lang w:eastAsia="zh-CN"/>
        </w:rPr>
        <w:t>simultaneous reception from multi-TRP</w:t>
      </w:r>
      <w:r>
        <w:rPr>
          <w:rFonts w:eastAsia="宋体"/>
          <w:color w:val="0070C0"/>
          <w:szCs w:val="24"/>
          <w:lang w:eastAsia="zh-CN"/>
        </w:rPr>
        <w:t xml:space="preserve"> for eMBB transmission </w:t>
      </w:r>
    </w:p>
    <w:p w14:paraId="5E642FA1" w14:textId="77777777" w:rsidR="009D382E" w:rsidRDefault="009D382E" w:rsidP="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(Qualcomm, Huawei)</w:t>
      </w:r>
    </w:p>
    <w:p w14:paraId="625BA948" w14:textId="1EC462B1" w:rsidR="009D382E" w:rsidRPr="008B28F4" w:rsidRDefault="009D382E" w:rsidP="008B28F4">
      <w:pPr>
        <w:pStyle w:val="afe"/>
        <w:numPr>
          <w:ilvl w:val="0"/>
          <w:numId w:val="20"/>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t xml:space="preserve">FR1:only </w:t>
      </w:r>
      <w:r w:rsidRPr="0008786B">
        <w:rPr>
          <w:rFonts w:eastAsia="宋体"/>
          <w:color w:val="0070C0"/>
          <w:szCs w:val="24"/>
          <w:lang w:eastAsia="zh-CN"/>
        </w:rPr>
        <w:t xml:space="preserve">cover scenarios with simultaneous reception from multi </w:t>
      </w:r>
      <w:r>
        <w:rPr>
          <w:rFonts w:eastAsia="宋体"/>
          <w:color w:val="0070C0"/>
          <w:szCs w:val="24"/>
          <w:lang w:eastAsia="zh-CN"/>
        </w:rPr>
        <w:t>–</w:t>
      </w:r>
      <w:r w:rsidRPr="0008786B">
        <w:rPr>
          <w:rFonts w:eastAsia="宋体"/>
          <w:color w:val="0070C0"/>
          <w:szCs w:val="24"/>
          <w:lang w:eastAsia="zh-CN"/>
        </w:rPr>
        <w:t>TRP</w:t>
      </w:r>
      <w:r>
        <w:rPr>
          <w:rFonts w:eastAsia="宋体"/>
          <w:color w:val="0070C0"/>
          <w:szCs w:val="24"/>
          <w:lang w:eastAsia="zh-CN"/>
        </w:rPr>
        <w:t xml:space="preserve"> for eMBB</w:t>
      </w:r>
    </w:p>
    <w:p w14:paraId="66A4D3D8" w14:textId="77777777" w:rsidR="009D382E" w:rsidRDefault="009D382E" w:rsidP="009D382E">
      <w:pPr>
        <w:rPr>
          <w:b/>
          <w:color w:val="0070C0"/>
          <w:u w:val="single"/>
          <w:lang w:eastAsia="ko-KR"/>
        </w:rPr>
      </w:pPr>
      <w:r w:rsidRPr="00805BE8">
        <w:rPr>
          <w:b/>
          <w:color w:val="0070C0"/>
          <w:u w:val="single"/>
          <w:lang w:eastAsia="ko-KR"/>
        </w:rPr>
        <w:t>Issue 1-</w:t>
      </w:r>
      <w:r>
        <w:rPr>
          <w:b/>
          <w:color w:val="0070C0"/>
          <w:u w:val="single"/>
          <w:lang w:eastAsia="ko-KR"/>
        </w:rPr>
        <w:t>2-2: test case design for PDSCH with multi-DCI and single-DCI (If scheduling by single-DCI is agreed)</w:t>
      </w:r>
    </w:p>
    <w:p w14:paraId="7B03F3B7" w14:textId="77777777" w:rsidR="009D382E" w:rsidRDefault="009D382E" w:rsidP="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Differentiate PDSCH configuration for multi-DCI and single –DCI scenario for SDM (Qualcomm, Samsung, Intel)</w:t>
      </w:r>
    </w:p>
    <w:p w14:paraId="61A9A12C" w14:textId="77777777" w:rsidR="009D382E" w:rsidRPr="0008786B" w:rsidRDefault="009D382E" w:rsidP="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focus on multi-DCI(Huawei, Ericsson)</w:t>
      </w:r>
    </w:p>
    <w:p w14:paraId="66C3A3DA" w14:textId="77777777" w:rsidR="009D382E" w:rsidRPr="008B28F4" w:rsidRDefault="009D382E">
      <w:pPr>
        <w:rPr>
          <w:lang w:eastAsia="zh-CN"/>
        </w:rPr>
      </w:pPr>
    </w:p>
    <w:p w14:paraId="7A71BE34" w14:textId="7CF049E3" w:rsidR="009D382E" w:rsidRPr="008B28F4" w:rsidRDefault="009D382E">
      <w:pPr>
        <w:rPr>
          <w:rFonts w:eastAsia="Malgun Gothic"/>
          <w:b/>
          <w:color w:val="0070C0"/>
          <w:u w:val="single"/>
          <w:lang w:eastAsia="ko-KR"/>
        </w:rPr>
      </w:pPr>
      <w:r>
        <w:rPr>
          <w:b/>
          <w:color w:val="0070C0"/>
          <w:u w:val="single"/>
          <w:lang w:eastAsia="ko-KR"/>
        </w:rPr>
        <w:t>Issue 1-2-4: SCS and BW</w:t>
      </w:r>
      <w:r w:rsidR="00CA7269">
        <w:rPr>
          <w:b/>
          <w:color w:val="0070C0"/>
          <w:u w:val="single"/>
          <w:lang w:eastAsia="ko-KR"/>
        </w:rPr>
        <w:t xml:space="preserve"> </w:t>
      </w:r>
    </w:p>
    <w:p w14:paraId="1EF00518" w14:textId="79442375" w:rsidR="00701547" w:rsidRPr="008B28F4" w:rsidRDefault="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CA7269">
        <w:rPr>
          <w:rFonts w:eastAsia="宋体"/>
          <w:color w:val="0070C0"/>
          <w:szCs w:val="24"/>
          <w:lang w:eastAsia="zh-CN"/>
        </w:rPr>
        <w:t>1</w:t>
      </w:r>
      <w:r w:rsidR="009420E1">
        <w:rPr>
          <w:rFonts w:eastAsia="宋体"/>
          <w:color w:val="0070C0"/>
          <w:szCs w:val="24"/>
          <w:lang w:eastAsia="zh-CN"/>
        </w:rPr>
        <w:t>(Samsung, Ericsson)</w:t>
      </w:r>
      <w:r>
        <w:rPr>
          <w:rFonts w:eastAsia="宋体"/>
          <w:color w:val="0070C0"/>
          <w:szCs w:val="24"/>
          <w:lang w:eastAsia="zh-CN"/>
        </w:rPr>
        <w:t xml:space="preserve">: </w:t>
      </w:r>
      <w:r w:rsidR="00CA7269">
        <w:rPr>
          <w:rFonts w:eastAsia="宋体"/>
          <w:color w:val="0070C0"/>
          <w:szCs w:val="24"/>
          <w:lang w:eastAsia="zh-CN"/>
        </w:rPr>
        <w:t xml:space="preserve">FR2 TDD SCS=120KHz, 100MHz CBW </w:t>
      </w:r>
    </w:p>
    <w:p w14:paraId="544FFF82" w14:textId="77777777" w:rsidR="00CA7269" w:rsidRDefault="00CA7269">
      <w:pPr>
        <w:rPr>
          <w:lang w:eastAsia="zh-CN"/>
        </w:rPr>
      </w:pPr>
    </w:p>
    <w:p w14:paraId="58E31C5A" w14:textId="77777777" w:rsidR="00457595" w:rsidRDefault="00457595">
      <w:pPr>
        <w:rPr>
          <w:lang w:eastAsia="zh-CN"/>
        </w:rPr>
      </w:pPr>
    </w:p>
    <w:p w14:paraId="44F47C0E" w14:textId="77777777" w:rsidR="00CA7269" w:rsidRDefault="00CA7269" w:rsidP="00CA7269">
      <w:pPr>
        <w:rPr>
          <w:b/>
          <w:color w:val="0070C0"/>
          <w:u w:val="single"/>
          <w:lang w:eastAsia="ko-KR"/>
        </w:rPr>
      </w:pPr>
      <w:r w:rsidRPr="00805BE8">
        <w:rPr>
          <w:b/>
          <w:color w:val="0070C0"/>
          <w:u w:val="single"/>
          <w:lang w:eastAsia="ko-KR"/>
        </w:rPr>
        <w:t>Issue 1-</w:t>
      </w:r>
      <w:r>
        <w:rPr>
          <w:b/>
          <w:color w:val="0070C0"/>
          <w:u w:val="single"/>
          <w:lang w:eastAsia="ko-KR"/>
        </w:rPr>
        <w:t>2-6: TCI state configuration and QCI-info</w:t>
      </w:r>
    </w:p>
    <w:p w14:paraId="0B93FD60" w14:textId="2E002133" w:rsidR="00CA7269" w:rsidRPr="0008786B"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A021F">
        <w:rPr>
          <w:rFonts w:eastAsia="宋体"/>
          <w:color w:val="0070C0"/>
          <w:szCs w:val="24"/>
          <w:lang w:eastAsia="zh-CN"/>
        </w:rPr>
        <w:t>Introduce test cases with 2 TRPs/Panels configured associated with different TCI sates and QCL-info signals</w:t>
      </w:r>
      <w:r>
        <w:rPr>
          <w:rFonts w:eastAsia="宋体"/>
          <w:color w:val="0070C0"/>
          <w:szCs w:val="24"/>
          <w:lang w:eastAsia="zh-CN"/>
        </w:rPr>
        <w:t xml:space="preserve"> as details</w:t>
      </w:r>
      <w:r w:rsidR="00190F9D">
        <w:rPr>
          <w:rFonts w:eastAsia="宋体"/>
          <w:color w:val="0070C0"/>
          <w:szCs w:val="24"/>
          <w:lang w:eastAsia="zh-CN"/>
        </w:rPr>
        <w:t xml:space="preserve"> TCI state configuration for FR2</w:t>
      </w:r>
      <w:r>
        <w:rPr>
          <w:rFonts w:eastAsia="宋体"/>
          <w:color w:val="0070C0"/>
          <w:szCs w:val="24"/>
          <w:lang w:eastAsia="zh-CN"/>
        </w:rPr>
        <w:t xml:space="preserve"> (Samsung, Ericsson)</w:t>
      </w:r>
    </w:p>
    <w:p w14:paraId="476C06FE" w14:textId="77777777" w:rsidR="00CA7269" w:rsidRPr="0008786B" w:rsidRDefault="00CA7269" w:rsidP="00CA7269">
      <w:pPr>
        <w:rPr>
          <w:rFonts w:eastAsiaTheme="minorEastAsia"/>
          <w:i/>
          <w:color w:val="0070C0"/>
          <w:lang w:eastAsia="zh-CN"/>
        </w:rPr>
      </w:pPr>
    </w:p>
    <w:tbl>
      <w:tblPr>
        <w:tblW w:w="5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989"/>
        <w:gridCol w:w="1284"/>
        <w:gridCol w:w="1888"/>
      </w:tblGrid>
      <w:tr w:rsidR="00CA7269" w:rsidRPr="00AC3283" w14:paraId="0F92CCD1" w14:textId="77777777" w:rsidTr="004A0A64">
        <w:trPr>
          <w:trHeight w:val="153"/>
          <w:jc w:val="center"/>
        </w:trPr>
        <w:tc>
          <w:tcPr>
            <w:tcW w:w="1011" w:type="dxa"/>
            <w:shd w:val="clear" w:color="auto" w:fill="auto"/>
            <w:vAlign w:val="center"/>
          </w:tcPr>
          <w:p w14:paraId="1655242E" w14:textId="77777777" w:rsidR="00CA7269" w:rsidRPr="007669CB" w:rsidRDefault="00CA7269" w:rsidP="004A0A64">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TCI index</w:t>
            </w:r>
          </w:p>
        </w:tc>
        <w:tc>
          <w:tcPr>
            <w:tcW w:w="2273" w:type="dxa"/>
            <w:gridSpan w:val="2"/>
            <w:tcBorders>
              <w:top w:val="single" w:sz="4" w:space="0" w:color="auto"/>
              <w:left w:val="single" w:sz="4" w:space="0" w:color="auto"/>
              <w:right w:val="single" w:sz="4" w:space="0" w:color="auto"/>
            </w:tcBorders>
            <w:shd w:val="clear" w:color="auto" w:fill="auto"/>
            <w:vAlign w:val="center"/>
          </w:tcPr>
          <w:p w14:paraId="5B59AD62" w14:textId="77777777" w:rsidR="00CA7269" w:rsidRPr="007669CB" w:rsidRDefault="00CA7269" w:rsidP="004A0A64">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Information</w:t>
            </w:r>
          </w:p>
        </w:tc>
        <w:tc>
          <w:tcPr>
            <w:tcW w:w="1888" w:type="dxa"/>
            <w:tcBorders>
              <w:top w:val="single" w:sz="4" w:space="0" w:color="auto"/>
              <w:left w:val="single" w:sz="4" w:space="0" w:color="auto"/>
              <w:bottom w:val="single" w:sz="4" w:space="0" w:color="auto"/>
              <w:right w:val="single" w:sz="4" w:space="0" w:color="auto"/>
            </w:tcBorders>
            <w:vAlign w:val="center"/>
          </w:tcPr>
          <w:p w14:paraId="1A5D7D0B" w14:textId="77777777" w:rsidR="00CA7269" w:rsidRPr="007669CB" w:rsidRDefault="00CA7269" w:rsidP="004A0A64">
            <w:pPr>
              <w:spacing w:after="0"/>
              <w:jc w:val="center"/>
              <w:rPr>
                <w:rFonts w:ascii="Calibri" w:hAnsi="Calibri" w:cs="Calibri"/>
                <w:sz w:val="16"/>
                <w:szCs w:val="16"/>
                <w:lang w:eastAsia="zh-CN"/>
              </w:rPr>
            </w:pPr>
            <w:r w:rsidRPr="007669CB">
              <w:rPr>
                <w:rFonts w:ascii="Calibri" w:hAnsi="Calibri" w:cs="Calibri" w:hint="eastAsia"/>
                <w:sz w:val="16"/>
                <w:szCs w:val="16"/>
                <w:lang w:eastAsia="zh-CN"/>
              </w:rPr>
              <w:t>FR2</w:t>
            </w:r>
          </w:p>
        </w:tc>
      </w:tr>
      <w:tr w:rsidR="00CA7269" w:rsidRPr="00AC3283" w14:paraId="7D68EC1C" w14:textId="77777777" w:rsidTr="004A0A64">
        <w:trPr>
          <w:trHeight w:val="437"/>
          <w:jc w:val="center"/>
        </w:trPr>
        <w:tc>
          <w:tcPr>
            <w:tcW w:w="1011" w:type="dxa"/>
            <w:vMerge w:val="restart"/>
            <w:shd w:val="clear" w:color="auto" w:fill="auto"/>
            <w:vAlign w:val="center"/>
          </w:tcPr>
          <w:p w14:paraId="0DC81BC9"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TCI state #0</w:t>
            </w:r>
          </w:p>
        </w:tc>
        <w:tc>
          <w:tcPr>
            <w:tcW w:w="989" w:type="dxa"/>
            <w:vMerge w:val="restart"/>
            <w:tcBorders>
              <w:top w:val="single" w:sz="4" w:space="0" w:color="auto"/>
              <w:left w:val="single" w:sz="4" w:space="0" w:color="auto"/>
              <w:right w:val="single" w:sz="4" w:space="0" w:color="auto"/>
            </w:tcBorders>
            <w:shd w:val="clear" w:color="auto" w:fill="auto"/>
            <w:vAlign w:val="center"/>
          </w:tcPr>
          <w:p w14:paraId="50DEA7CA"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8D7CBF3"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SSB index</w:t>
            </w:r>
          </w:p>
        </w:tc>
        <w:tc>
          <w:tcPr>
            <w:tcW w:w="1888" w:type="dxa"/>
            <w:tcBorders>
              <w:top w:val="single" w:sz="4" w:space="0" w:color="auto"/>
              <w:left w:val="single" w:sz="4" w:space="0" w:color="auto"/>
              <w:bottom w:val="single" w:sz="4" w:space="0" w:color="auto"/>
              <w:right w:val="single" w:sz="4" w:space="0" w:color="auto"/>
            </w:tcBorders>
            <w:vAlign w:val="center"/>
          </w:tcPr>
          <w:p w14:paraId="59B7DB67"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SSB #0</w:t>
            </w:r>
          </w:p>
        </w:tc>
      </w:tr>
      <w:tr w:rsidR="00CA7269" w:rsidRPr="00AC3283" w14:paraId="2A45F455" w14:textId="77777777" w:rsidTr="004A0A64">
        <w:trPr>
          <w:trHeight w:val="156"/>
          <w:jc w:val="center"/>
        </w:trPr>
        <w:tc>
          <w:tcPr>
            <w:tcW w:w="1011" w:type="dxa"/>
            <w:vMerge/>
            <w:shd w:val="clear" w:color="auto" w:fill="auto"/>
            <w:vAlign w:val="center"/>
          </w:tcPr>
          <w:p w14:paraId="3D36EB61"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7EF0AFCB"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7294EA7D"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55F4C567"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C</w:t>
            </w:r>
          </w:p>
        </w:tc>
      </w:tr>
      <w:tr w:rsidR="00CA7269" w:rsidRPr="00AC3283" w14:paraId="522E6F8C" w14:textId="77777777" w:rsidTr="004A0A64">
        <w:trPr>
          <w:trHeight w:val="156"/>
          <w:jc w:val="center"/>
        </w:trPr>
        <w:tc>
          <w:tcPr>
            <w:tcW w:w="1011" w:type="dxa"/>
            <w:vMerge/>
            <w:shd w:val="clear" w:color="auto" w:fill="auto"/>
            <w:vAlign w:val="center"/>
          </w:tcPr>
          <w:p w14:paraId="58BB3AA4" w14:textId="77777777" w:rsidR="00CA7269" w:rsidRPr="007669CB" w:rsidRDefault="00CA7269" w:rsidP="004A0A64">
            <w:pPr>
              <w:keepNext/>
              <w:keepLines/>
              <w:spacing w:after="0"/>
              <w:rPr>
                <w:rFonts w:ascii="Calibri" w:hAnsi="Calibri" w:cs="Calibri"/>
                <w:sz w:val="16"/>
                <w:szCs w:val="16"/>
              </w:rPr>
            </w:pPr>
          </w:p>
        </w:tc>
        <w:tc>
          <w:tcPr>
            <w:tcW w:w="989" w:type="dxa"/>
            <w:vMerge w:val="restart"/>
            <w:tcBorders>
              <w:top w:val="single" w:sz="4" w:space="0" w:color="auto"/>
              <w:left w:val="single" w:sz="4" w:space="0" w:color="auto"/>
              <w:right w:val="single" w:sz="4" w:space="0" w:color="auto"/>
            </w:tcBorders>
            <w:shd w:val="clear" w:color="auto" w:fill="auto"/>
            <w:vAlign w:val="center"/>
          </w:tcPr>
          <w:p w14:paraId="21C596A6"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34311574"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SSB index</w:t>
            </w:r>
          </w:p>
        </w:tc>
        <w:tc>
          <w:tcPr>
            <w:tcW w:w="1888" w:type="dxa"/>
            <w:tcBorders>
              <w:top w:val="single" w:sz="4" w:space="0" w:color="auto"/>
              <w:left w:val="single" w:sz="4" w:space="0" w:color="auto"/>
              <w:bottom w:val="single" w:sz="4" w:space="0" w:color="auto"/>
              <w:right w:val="single" w:sz="4" w:space="0" w:color="auto"/>
            </w:tcBorders>
            <w:vAlign w:val="center"/>
          </w:tcPr>
          <w:p w14:paraId="5A10D0FD"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SSB #0</w:t>
            </w:r>
          </w:p>
        </w:tc>
      </w:tr>
      <w:tr w:rsidR="00CA7269" w:rsidRPr="00AC3283" w14:paraId="10737432" w14:textId="77777777" w:rsidTr="004A0A64">
        <w:trPr>
          <w:trHeight w:val="156"/>
          <w:jc w:val="center"/>
        </w:trPr>
        <w:tc>
          <w:tcPr>
            <w:tcW w:w="1011" w:type="dxa"/>
            <w:vMerge/>
            <w:shd w:val="clear" w:color="auto" w:fill="auto"/>
            <w:vAlign w:val="center"/>
          </w:tcPr>
          <w:p w14:paraId="5A7A2E71"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1C548410"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715B1993"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4EF10C58"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D</w:t>
            </w:r>
          </w:p>
        </w:tc>
      </w:tr>
      <w:tr w:rsidR="00CA7269" w:rsidRPr="00AC3283" w14:paraId="655967AD" w14:textId="77777777" w:rsidTr="004A0A64">
        <w:trPr>
          <w:trHeight w:val="426"/>
          <w:jc w:val="center"/>
        </w:trPr>
        <w:tc>
          <w:tcPr>
            <w:tcW w:w="1011" w:type="dxa"/>
            <w:vMerge w:val="restart"/>
            <w:shd w:val="clear" w:color="auto" w:fill="auto"/>
            <w:vAlign w:val="center"/>
          </w:tcPr>
          <w:p w14:paraId="383D6F0B"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TCI state #1</w:t>
            </w:r>
          </w:p>
        </w:tc>
        <w:tc>
          <w:tcPr>
            <w:tcW w:w="989" w:type="dxa"/>
            <w:vMerge w:val="restart"/>
            <w:tcBorders>
              <w:left w:val="single" w:sz="4" w:space="0" w:color="auto"/>
              <w:right w:val="single" w:sz="4" w:space="0" w:color="auto"/>
            </w:tcBorders>
            <w:shd w:val="clear" w:color="auto" w:fill="auto"/>
            <w:vAlign w:val="center"/>
          </w:tcPr>
          <w:p w14:paraId="27D9BA69"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66D11792"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7E823C8A"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CA7269" w:rsidRPr="00AC3283" w14:paraId="0547F9A9" w14:textId="77777777" w:rsidTr="004A0A64">
        <w:trPr>
          <w:trHeight w:val="156"/>
          <w:jc w:val="center"/>
        </w:trPr>
        <w:tc>
          <w:tcPr>
            <w:tcW w:w="1011" w:type="dxa"/>
            <w:vMerge/>
            <w:shd w:val="clear" w:color="auto" w:fill="auto"/>
            <w:vAlign w:val="center"/>
          </w:tcPr>
          <w:p w14:paraId="31EB4744"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2A19D95D"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3CB4A093"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7880EE6E"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A</w:t>
            </w:r>
          </w:p>
        </w:tc>
      </w:tr>
      <w:tr w:rsidR="00CA7269" w:rsidRPr="00AC3283" w14:paraId="27ECF7E7" w14:textId="77777777" w:rsidTr="004A0A64">
        <w:trPr>
          <w:trHeight w:val="52"/>
          <w:jc w:val="center"/>
        </w:trPr>
        <w:tc>
          <w:tcPr>
            <w:tcW w:w="1011" w:type="dxa"/>
            <w:vMerge/>
            <w:shd w:val="clear" w:color="auto" w:fill="auto"/>
            <w:vAlign w:val="center"/>
          </w:tcPr>
          <w:p w14:paraId="35417A13" w14:textId="77777777" w:rsidR="00CA7269" w:rsidRPr="007669CB" w:rsidRDefault="00CA7269" w:rsidP="004A0A64">
            <w:pPr>
              <w:keepNext/>
              <w:keepLines/>
              <w:spacing w:after="0"/>
              <w:rPr>
                <w:rFonts w:ascii="Calibri" w:hAnsi="Calibri" w:cs="Calibri"/>
                <w:sz w:val="16"/>
                <w:szCs w:val="16"/>
              </w:rPr>
            </w:pPr>
          </w:p>
        </w:tc>
        <w:tc>
          <w:tcPr>
            <w:tcW w:w="989" w:type="dxa"/>
            <w:vMerge w:val="restart"/>
            <w:tcBorders>
              <w:left w:val="single" w:sz="4" w:space="0" w:color="auto"/>
              <w:right w:val="single" w:sz="4" w:space="0" w:color="auto"/>
            </w:tcBorders>
            <w:shd w:val="clear" w:color="auto" w:fill="auto"/>
            <w:vAlign w:val="center"/>
          </w:tcPr>
          <w:p w14:paraId="2BF4EECA"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6E798496"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46E05A17"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CA7269" w:rsidRPr="00AC3283" w14:paraId="14DE0D28" w14:textId="77777777" w:rsidTr="004A0A64">
        <w:trPr>
          <w:trHeight w:val="156"/>
          <w:jc w:val="center"/>
        </w:trPr>
        <w:tc>
          <w:tcPr>
            <w:tcW w:w="1011" w:type="dxa"/>
            <w:vMerge/>
            <w:shd w:val="clear" w:color="auto" w:fill="auto"/>
            <w:vAlign w:val="center"/>
          </w:tcPr>
          <w:p w14:paraId="48EF20B3"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right w:val="single" w:sz="4" w:space="0" w:color="auto"/>
            </w:tcBorders>
            <w:shd w:val="clear" w:color="auto" w:fill="auto"/>
            <w:vAlign w:val="center"/>
          </w:tcPr>
          <w:p w14:paraId="18C64D52"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A90F18C"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758F4885"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D</w:t>
            </w:r>
          </w:p>
        </w:tc>
      </w:tr>
      <w:tr w:rsidR="00CA7269" w:rsidRPr="00AC3283" w14:paraId="0E397D92" w14:textId="77777777" w:rsidTr="004A0A64">
        <w:trPr>
          <w:trHeight w:val="426"/>
          <w:jc w:val="center"/>
        </w:trPr>
        <w:tc>
          <w:tcPr>
            <w:tcW w:w="1011" w:type="dxa"/>
            <w:vMerge w:val="restart"/>
            <w:shd w:val="clear" w:color="auto" w:fill="auto"/>
            <w:vAlign w:val="center"/>
          </w:tcPr>
          <w:p w14:paraId="25AB6E4E" w14:textId="77777777" w:rsidR="00CA7269" w:rsidRPr="007669CB" w:rsidRDefault="00CA7269" w:rsidP="004A0A64">
            <w:pPr>
              <w:keepNext/>
              <w:keepLines/>
              <w:spacing w:after="0"/>
              <w:rPr>
                <w:rFonts w:ascii="Calibri" w:hAnsi="Calibri" w:cs="Calibri"/>
                <w:sz w:val="16"/>
                <w:szCs w:val="16"/>
                <w:lang w:eastAsia="zh-CN"/>
              </w:rPr>
            </w:pPr>
            <w:r w:rsidRPr="007669CB">
              <w:rPr>
                <w:rFonts w:ascii="Calibri" w:hAnsi="Calibri" w:cs="Calibri"/>
                <w:sz w:val="16"/>
                <w:szCs w:val="16"/>
              </w:rPr>
              <w:t>TCI state #</w:t>
            </w:r>
            <w:r w:rsidRPr="007669CB">
              <w:rPr>
                <w:rFonts w:ascii="Calibri" w:hAnsi="Calibri" w:cs="Calibri"/>
                <w:sz w:val="16"/>
                <w:szCs w:val="16"/>
                <w:lang w:eastAsia="zh-CN"/>
              </w:rPr>
              <w:t>2</w:t>
            </w:r>
          </w:p>
        </w:tc>
        <w:tc>
          <w:tcPr>
            <w:tcW w:w="989" w:type="dxa"/>
            <w:vMerge w:val="restart"/>
            <w:tcBorders>
              <w:left w:val="single" w:sz="4" w:space="0" w:color="auto"/>
              <w:right w:val="single" w:sz="4" w:space="0" w:color="auto"/>
            </w:tcBorders>
            <w:shd w:val="clear" w:color="auto" w:fill="auto"/>
            <w:vAlign w:val="center"/>
          </w:tcPr>
          <w:p w14:paraId="3CB377B5"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C043EA2"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59E3AB8F"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2</w:t>
            </w:r>
            <w:r w:rsidRPr="007669CB">
              <w:rPr>
                <w:rFonts w:ascii="Calibri" w:hAnsi="Calibri" w:cs="Calibri"/>
                <w:sz w:val="16"/>
                <w:szCs w:val="16"/>
              </w:rPr>
              <w:t xml:space="preserve"> from ‘CSI-RS for tracking’ configuration</w:t>
            </w:r>
          </w:p>
        </w:tc>
      </w:tr>
      <w:tr w:rsidR="00CA7269" w:rsidRPr="00AC3283" w14:paraId="50B7E992" w14:textId="77777777" w:rsidTr="004A0A64">
        <w:trPr>
          <w:trHeight w:val="156"/>
          <w:jc w:val="center"/>
        </w:trPr>
        <w:tc>
          <w:tcPr>
            <w:tcW w:w="1011" w:type="dxa"/>
            <w:vMerge/>
            <w:shd w:val="clear" w:color="auto" w:fill="auto"/>
            <w:vAlign w:val="center"/>
          </w:tcPr>
          <w:p w14:paraId="4E92FDBD"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right w:val="single" w:sz="4" w:space="0" w:color="auto"/>
            </w:tcBorders>
            <w:shd w:val="clear" w:color="auto" w:fill="auto"/>
            <w:vAlign w:val="center"/>
          </w:tcPr>
          <w:p w14:paraId="781D223C"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10B74B31"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62CC3FC9"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A</w:t>
            </w:r>
          </w:p>
        </w:tc>
      </w:tr>
      <w:tr w:rsidR="00CA7269" w:rsidRPr="00AC3283" w14:paraId="29A9E3B5" w14:textId="77777777" w:rsidTr="004A0A64">
        <w:trPr>
          <w:trHeight w:val="156"/>
          <w:jc w:val="center"/>
        </w:trPr>
        <w:tc>
          <w:tcPr>
            <w:tcW w:w="1011" w:type="dxa"/>
            <w:vMerge/>
            <w:shd w:val="clear" w:color="auto" w:fill="auto"/>
            <w:vAlign w:val="center"/>
          </w:tcPr>
          <w:p w14:paraId="3A8860EE" w14:textId="77777777" w:rsidR="00CA7269" w:rsidRPr="007669CB" w:rsidRDefault="00CA7269" w:rsidP="004A0A64">
            <w:pPr>
              <w:keepNext/>
              <w:keepLines/>
              <w:spacing w:after="0"/>
              <w:rPr>
                <w:rFonts w:ascii="Calibri" w:hAnsi="Calibri" w:cs="Calibri"/>
                <w:sz w:val="16"/>
                <w:szCs w:val="16"/>
              </w:rPr>
            </w:pPr>
          </w:p>
        </w:tc>
        <w:tc>
          <w:tcPr>
            <w:tcW w:w="989" w:type="dxa"/>
            <w:vMerge w:val="restart"/>
            <w:tcBorders>
              <w:left w:val="single" w:sz="4" w:space="0" w:color="auto"/>
              <w:right w:val="single" w:sz="4" w:space="0" w:color="auto"/>
            </w:tcBorders>
            <w:shd w:val="clear" w:color="auto" w:fill="auto"/>
            <w:vAlign w:val="center"/>
          </w:tcPr>
          <w:p w14:paraId="1CFB4A9A"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6F69BC00"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465E45D5"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1</w:t>
            </w:r>
            <w:r w:rsidRPr="007669CB">
              <w:rPr>
                <w:rFonts w:ascii="Calibri" w:hAnsi="Calibri" w:cs="Calibri"/>
                <w:sz w:val="16"/>
                <w:szCs w:val="16"/>
              </w:rPr>
              <w:t xml:space="preserve"> from ‘CSI-RS for tracking’ configuration</w:t>
            </w:r>
          </w:p>
        </w:tc>
      </w:tr>
      <w:tr w:rsidR="00CA7269" w:rsidRPr="00AC3283" w14:paraId="5125DBE6" w14:textId="77777777" w:rsidTr="004A0A64">
        <w:trPr>
          <w:trHeight w:val="156"/>
          <w:jc w:val="center"/>
        </w:trPr>
        <w:tc>
          <w:tcPr>
            <w:tcW w:w="1011" w:type="dxa"/>
            <w:vMerge/>
            <w:shd w:val="clear" w:color="auto" w:fill="auto"/>
            <w:vAlign w:val="center"/>
          </w:tcPr>
          <w:p w14:paraId="75915CBC"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649F8B29"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57AA8F44"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454708B5"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D</w:t>
            </w:r>
          </w:p>
        </w:tc>
      </w:tr>
    </w:tbl>
    <w:p w14:paraId="1C09F479" w14:textId="77777777" w:rsidR="00CA7269" w:rsidRDefault="00CA7269">
      <w:pPr>
        <w:rPr>
          <w:lang w:eastAsia="zh-CN"/>
        </w:rPr>
      </w:pPr>
    </w:p>
    <w:p w14:paraId="291AFE21" w14:textId="77777777" w:rsidR="00CA7269" w:rsidRDefault="00CA7269">
      <w:pPr>
        <w:rPr>
          <w:lang w:eastAsia="zh-CN"/>
        </w:rPr>
      </w:pPr>
    </w:p>
    <w:p w14:paraId="4C7038B9" w14:textId="77777777" w:rsidR="00455C13" w:rsidRDefault="00455C13" w:rsidP="00455C13">
      <w:pPr>
        <w:rPr>
          <w:b/>
          <w:color w:val="0070C0"/>
          <w:u w:val="single"/>
          <w:lang w:eastAsia="ko-KR"/>
        </w:rPr>
      </w:pPr>
      <w:r w:rsidRPr="00805BE8">
        <w:rPr>
          <w:b/>
          <w:color w:val="0070C0"/>
          <w:u w:val="single"/>
          <w:lang w:eastAsia="ko-KR"/>
        </w:rPr>
        <w:t>Issue 1-</w:t>
      </w:r>
      <w:r>
        <w:rPr>
          <w:b/>
          <w:color w:val="0070C0"/>
          <w:u w:val="single"/>
          <w:lang w:eastAsia="ko-KR"/>
        </w:rPr>
        <w:t>2-8: Timing offset configuration between 2TPs/Panels</w:t>
      </w:r>
    </w:p>
    <w:p w14:paraId="083CF46A" w14:textId="77777777" w:rsidR="00455C13" w:rsidRPr="00805BE8" w:rsidRDefault="00455C13" w:rsidP="00455C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5794CDE" w14:textId="77777777" w:rsidR="00455C13" w:rsidRPr="00C52FD3" w:rsidRDefault="00455C13" w:rsidP="00455C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FFS on d</w:t>
      </w:r>
      <w:r w:rsidRPr="00C52FD3">
        <w:rPr>
          <w:color w:val="0070C0"/>
          <w:szCs w:val="24"/>
          <w:lang w:eastAsia="zh-CN"/>
        </w:rPr>
        <w:t>efined with timing offset between two TRPs, the timing offsets setting should be ensured that all paths from TRPs are within CP</w:t>
      </w:r>
    </w:p>
    <w:p w14:paraId="3986A9A1" w14:textId="77777777" w:rsidR="00455C13" w:rsidRPr="00C52FD3" w:rsidRDefault="00455C13" w:rsidP="00455C13">
      <w:pPr>
        <w:pStyle w:val="afe"/>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S</w:t>
      </w:r>
      <w:r w:rsidRPr="00C52FD3">
        <w:rPr>
          <w:color w:val="0070C0"/>
          <w:szCs w:val="24"/>
          <w:lang w:eastAsia="zh-CN"/>
        </w:rPr>
        <w:t>et timing offset by scaled with SCS</w:t>
      </w:r>
      <w:r>
        <w:rPr>
          <w:color w:val="0070C0"/>
          <w:szCs w:val="24"/>
          <w:lang w:eastAsia="zh-CN"/>
        </w:rPr>
        <w:t xml:space="preserve"> </w:t>
      </w:r>
    </w:p>
    <w:p w14:paraId="7E265C2D" w14:textId="77777777" w:rsidR="00455C13" w:rsidRPr="00C52FD3" w:rsidRDefault="00455C13" w:rsidP="00455C13">
      <w:pPr>
        <w:pStyle w:val="afe"/>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C52FD3">
        <w:rPr>
          <w:rFonts w:eastAsiaTheme="minorEastAsia"/>
          <w:i/>
          <w:color w:val="0070C0"/>
          <w:lang w:val="en-US" w:eastAsia="zh-CN"/>
        </w:rPr>
        <w:t>Study suitable positive and negative upper bounds on propagation delay difference for FR1 and FR2, The following values can be used from LTE CoMP (-0.5us and 2us) as a starting point</w:t>
      </w:r>
    </w:p>
    <w:p w14:paraId="20AB309F" w14:textId="77777777" w:rsidR="00455C13" w:rsidRPr="00C52FD3" w:rsidRDefault="00455C13" w:rsidP="00455C1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C52FD3">
        <w:rPr>
          <w:rFonts w:eastAsia="宋体"/>
          <w:color w:val="0070C0"/>
          <w:szCs w:val="24"/>
          <w:lang w:eastAsia="zh-CN"/>
        </w:rPr>
        <w:t>FR1 FDD (15kHz SCS): [-0.5, 2] us</w:t>
      </w:r>
    </w:p>
    <w:p w14:paraId="62750A6B" w14:textId="77777777" w:rsidR="00455C13" w:rsidRPr="00C52FD3" w:rsidRDefault="00455C13" w:rsidP="00455C1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C52FD3">
        <w:rPr>
          <w:rFonts w:eastAsia="宋体"/>
          <w:color w:val="0070C0"/>
          <w:szCs w:val="24"/>
          <w:lang w:eastAsia="zh-CN"/>
        </w:rPr>
        <w:t xml:space="preserve">FR1 TDD (30kHz SCS): [-0.5, -0.25, 1, 1.5, 2] </w:t>
      </w:r>
    </w:p>
    <w:p w14:paraId="3F1D8FBA" w14:textId="77777777" w:rsidR="00455C13" w:rsidRPr="00C52FD3" w:rsidRDefault="00455C13" w:rsidP="00455C1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C52FD3">
        <w:rPr>
          <w:rFonts w:eastAsia="宋体"/>
          <w:color w:val="0070C0"/>
          <w:szCs w:val="24"/>
          <w:lang w:eastAsia="zh-CN"/>
        </w:rPr>
        <w:t xml:space="preserve">FFS on FR2 TDD (120KHz SCS): [-0.0625,0.25] </w:t>
      </w:r>
    </w:p>
    <w:p w14:paraId="6C1F98C7" w14:textId="77777777" w:rsidR="00455C13" w:rsidRPr="00C52FD3" w:rsidRDefault="00455C13" w:rsidP="00455C1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C52FD3">
        <w:rPr>
          <w:rFonts w:eastAsia="宋体"/>
          <w:color w:val="0070C0"/>
          <w:szCs w:val="24"/>
          <w:lang w:eastAsia="zh-CN"/>
        </w:rPr>
        <w:t>Other options are not precluded</w:t>
      </w:r>
    </w:p>
    <w:p w14:paraId="1334EBB4" w14:textId="77777777" w:rsidR="00455C13" w:rsidRDefault="00455C13" w:rsidP="00455C13">
      <w:pPr>
        <w:rPr>
          <w:lang w:eastAsia="zh-CN"/>
        </w:rPr>
      </w:pPr>
    </w:p>
    <w:p w14:paraId="704310F5" w14:textId="77777777" w:rsidR="00455C13" w:rsidRDefault="00455C13" w:rsidP="00455C13">
      <w:pPr>
        <w:rPr>
          <w:b/>
          <w:color w:val="0070C0"/>
          <w:u w:val="single"/>
          <w:lang w:eastAsia="ko-KR"/>
        </w:rPr>
      </w:pPr>
      <w:r w:rsidRPr="00805BE8">
        <w:rPr>
          <w:b/>
          <w:color w:val="0070C0"/>
          <w:u w:val="single"/>
          <w:lang w:eastAsia="ko-KR"/>
        </w:rPr>
        <w:t>Issue 1-</w:t>
      </w:r>
      <w:r>
        <w:rPr>
          <w:b/>
          <w:color w:val="0070C0"/>
          <w:u w:val="single"/>
          <w:lang w:eastAsia="ko-KR"/>
        </w:rPr>
        <w:t>2-9: Frequency offset configuration between 2TPs/Panels</w:t>
      </w:r>
    </w:p>
    <w:p w14:paraId="57EE8C86" w14:textId="77777777" w:rsidR="00455C13" w:rsidRPr="00C52FD3" w:rsidRDefault="00455C13" w:rsidP="00455C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591E4E4" w14:textId="77777777" w:rsidR="00455C13" w:rsidRPr="00C52FD3" w:rsidRDefault="00455C13" w:rsidP="00455C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on s</w:t>
      </w:r>
      <w:r w:rsidRPr="00C52FD3">
        <w:rPr>
          <w:rFonts w:eastAsia="宋体"/>
          <w:color w:val="0070C0"/>
          <w:szCs w:val="24"/>
          <w:lang w:eastAsia="zh-CN"/>
        </w:rPr>
        <w:t>et</w:t>
      </w:r>
      <w:r>
        <w:rPr>
          <w:rFonts w:eastAsia="宋体"/>
          <w:color w:val="0070C0"/>
          <w:szCs w:val="24"/>
          <w:lang w:eastAsia="zh-CN"/>
        </w:rPr>
        <w:t>ting</w:t>
      </w:r>
      <w:r w:rsidRPr="00C52FD3">
        <w:rPr>
          <w:rFonts w:eastAsia="宋体"/>
          <w:color w:val="0070C0"/>
          <w:szCs w:val="24"/>
          <w:lang w:eastAsia="zh-CN"/>
        </w:rPr>
        <w:t xml:space="preserve"> frequency  offset by scaled with SCS</w:t>
      </w:r>
    </w:p>
    <w:p w14:paraId="7906F476" w14:textId="77777777" w:rsidR="00455C13" w:rsidRPr="00C52FD3" w:rsidRDefault="00455C13" w:rsidP="00455C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C52FD3">
        <w:rPr>
          <w:rFonts w:eastAsia="宋体"/>
          <w:color w:val="0070C0"/>
          <w:szCs w:val="24"/>
          <w:lang w:eastAsia="zh-CN"/>
        </w:rPr>
        <w:t>Study suitable frequency offset configuration for both FR1 and FR2. The following values can be used as a starting point:</w:t>
      </w:r>
    </w:p>
    <w:p w14:paraId="1ADD59F7" w14:textId="77777777" w:rsidR="00455C13" w:rsidRPr="00C52FD3" w:rsidRDefault="00455C13" w:rsidP="00455C1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C52FD3">
        <w:rPr>
          <w:rFonts w:eastAsia="宋体"/>
          <w:color w:val="0070C0"/>
          <w:szCs w:val="24"/>
          <w:lang w:eastAsia="zh-CN"/>
        </w:rPr>
        <w:t>FR1 FDD (15KHz SCS): 200, 300Hz</w:t>
      </w:r>
    </w:p>
    <w:p w14:paraId="38D11F63" w14:textId="77777777" w:rsidR="00455C13" w:rsidRPr="00C52FD3" w:rsidRDefault="00455C13" w:rsidP="00455C1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C52FD3">
        <w:rPr>
          <w:rFonts w:eastAsia="宋体"/>
          <w:color w:val="0070C0"/>
          <w:szCs w:val="24"/>
          <w:lang w:eastAsia="zh-CN"/>
        </w:rPr>
        <w:t>FR1 TDD (30KHz SCS): 300, 600Hz</w:t>
      </w:r>
    </w:p>
    <w:p w14:paraId="49ADFDD1" w14:textId="77777777" w:rsidR="00455C13" w:rsidRPr="00C52FD3" w:rsidRDefault="00455C13" w:rsidP="00455C1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C52FD3">
        <w:rPr>
          <w:rFonts w:eastAsia="宋体"/>
          <w:color w:val="0070C0"/>
          <w:szCs w:val="24"/>
          <w:lang w:eastAsia="zh-CN"/>
        </w:rPr>
        <w:t>FFS on FR2 TDD (120KHz SCS): (0~600Hz)</w:t>
      </w:r>
    </w:p>
    <w:p w14:paraId="32EF277F" w14:textId="77777777" w:rsidR="00455C13" w:rsidRPr="00C52FD3" w:rsidRDefault="00455C13" w:rsidP="00455C1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C52FD3">
        <w:rPr>
          <w:rFonts w:eastAsia="宋体"/>
          <w:color w:val="0070C0"/>
          <w:szCs w:val="24"/>
          <w:lang w:eastAsia="zh-CN"/>
        </w:rPr>
        <w:t>Other options are not precluded</w:t>
      </w:r>
    </w:p>
    <w:p w14:paraId="5BFB22BB" w14:textId="77777777" w:rsidR="00455C13" w:rsidRDefault="00455C13">
      <w:pPr>
        <w:rPr>
          <w:lang w:eastAsia="zh-CN"/>
        </w:rPr>
      </w:pPr>
    </w:p>
    <w:p w14:paraId="19C99429" w14:textId="77777777" w:rsidR="00CA7269" w:rsidRPr="00805BE8" w:rsidRDefault="00CA7269" w:rsidP="00CA7269">
      <w:pPr>
        <w:rPr>
          <w:b/>
          <w:color w:val="0070C0"/>
          <w:u w:val="single"/>
          <w:lang w:eastAsia="ko-KR"/>
        </w:rPr>
      </w:pPr>
      <w:r w:rsidRPr="00805BE8">
        <w:rPr>
          <w:b/>
          <w:color w:val="0070C0"/>
          <w:u w:val="single"/>
          <w:lang w:eastAsia="ko-KR"/>
        </w:rPr>
        <w:t>Issue 1-</w:t>
      </w:r>
      <w:r>
        <w:rPr>
          <w:b/>
          <w:color w:val="0070C0"/>
          <w:u w:val="single"/>
          <w:lang w:eastAsia="ko-KR"/>
        </w:rPr>
        <w:t>2-11: Whether to consider the scenario with TRS/CSI-RS collide between 2 TRPs</w:t>
      </w:r>
    </w:p>
    <w:p w14:paraId="29A0845A" w14:textId="77777777" w:rsidR="00CA7269" w:rsidRPr="00805BE8"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(Ericsson)</w:t>
      </w:r>
    </w:p>
    <w:p w14:paraId="0E0240B9" w14:textId="77777777" w:rsidR="00CA7269" w:rsidRPr="00805BE8"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(Qualcomm, Huawei, Intel, Samsung)</w:t>
      </w:r>
    </w:p>
    <w:p w14:paraId="0FA07588" w14:textId="77777777" w:rsidR="00CA7269" w:rsidRDefault="00CA7269">
      <w:pPr>
        <w:rPr>
          <w:lang w:eastAsia="zh-CN"/>
        </w:rPr>
      </w:pPr>
    </w:p>
    <w:p w14:paraId="05821236" w14:textId="77777777" w:rsidR="00CA7269" w:rsidRDefault="00CA7269" w:rsidP="00CA7269">
      <w:pPr>
        <w:rPr>
          <w:b/>
          <w:color w:val="0070C0"/>
          <w:u w:val="single"/>
          <w:lang w:eastAsia="ko-KR"/>
        </w:rPr>
      </w:pPr>
      <w:r w:rsidRPr="00805BE8">
        <w:rPr>
          <w:b/>
          <w:color w:val="0070C0"/>
          <w:u w:val="single"/>
          <w:lang w:eastAsia="ko-KR"/>
        </w:rPr>
        <w:t>Issue 1-</w:t>
      </w:r>
      <w:r>
        <w:rPr>
          <w:b/>
          <w:color w:val="0070C0"/>
          <w:u w:val="single"/>
          <w:lang w:eastAsia="ko-KR"/>
        </w:rPr>
        <w:t>2-13: PDSCH decoding</w:t>
      </w:r>
    </w:p>
    <w:p w14:paraId="2EA1779E" w14:textId="77777777" w:rsidR="00CA7269" w:rsidRPr="00805BE8"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decoding of each PDSCH scheduled by multi-DCI (Huawei, Qualcomm, Intel?)</w:t>
      </w:r>
    </w:p>
    <w:p w14:paraId="4163D9A5" w14:textId="77777777" w:rsidR="00CA7269" w:rsidRPr="00CA7269" w:rsidRDefault="00CA7269" w:rsidP="00CA7269">
      <w:pPr>
        <w:rPr>
          <w:b/>
          <w:color w:val="0070C0"/>
          <w:u w:val="single"/>
          <w:lang w:eastAsia="ko-KR"/>
        </w:rPr>
      </w:pPr>
    </w:p>
    <w:p w14:paraId="696567AF" w14:textId="77777777" w:rsidR="00CA7269" w:rsidRDefault="00CA7269" w:rsidP="00CA7269">
      <w:pPr>
        <w:rPr>
          <w:b/>
          <w:color w:val="0070C0"/>
          <w:u w:val="single"/>
          <w:lang w:eastAsia="ko-KR"/>
        </w:rPr>
      </w:pPr>
      <w:r w:rsidRPr="00805BE8">
        <w:rPr>
          <w:b/>
          <w:color w:val="0070C0"/>
          <w:u w:val="single"/>
          <w:lang w:eastAsia="ko-KR"/>
        </w:rPr>
        <w:t>Issue 1-</w:t>
      </w:r>
      <w:r>
        <w:rPr>
          <w:b/>
          <w:color w:val="0070C0"/>
          <w:u w:val="single"/>
          <w:lang w:eastAsia="ko-KR"/>
        </w:rPr>
        <w:t>2-15: The total number of HARQ process</w:t>
      </w:r>
    </w:p>
    <w:p w14:paraId="34F739C4" w14:textId="77777777" w:rsidR="00A07D18" w:rsidRDefault="00A07D18" w:rsidP="00A07D1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 The total number of HARQ process should be limited and not larger than 16</w:t>
      </w:r>
    </w:p>
    <w:p w14:paraId="0B6FEB33" w14:textId="77777777" w:rsidR="00A07D18" w:rsidRDefault="00A07D18" w:rsidP="00A07D18">
      <w:pPr>
        <w:pStyle w:val="afe"/>
        <w:numPr>
          <w:ilvl w:val="0"/>
          <w:numId w:val="20"/>
        </w:numPr>
        <w:ind w:firstLineChars="0"/>
        <w:rPr>
          <w:rFonts w:eastAsia="宋体"/>
          <w:color w:val="0070C0"/>
          <w:szCs w:val="24"/>
          <w:lang w:eastAsia="zh-CN"/>
        </w:rPr>
      </w:pPr>
      <w:r>
        <w:rPr>
          <w:rFonts w:eastAsia="宋体"/>
          <w:color w:val="0070C0"/>
          <w:szCs w:val="24"/>
          <w:lang w:eastAsia="zh-CN"/>
        </w:rPr>
        <w:t xml:space="preserve">FR1 TDD (15KHz SCS): DDDSU with 8-&gt;6, 6+6=12 HARQ process </w:t>
      </w:r>
    </w:p>
    <w:p w14:paraId="5F9EB295" w14:textId="77777777" w:rsidR="00A07D18" w:rsidRDefault="00A07D18" w:rsidP="00A07D18">
      <w:pPr>
        <w:pStyle w:val="afe"/>
        <w:numPr>
          <w:ilvl w:val="0"/>
          <w:numId w:val="20"/>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1151ADB7" w14:textId="58DFF76E" w:rsidR="00CA7269" w:rsidRDefault="00A07D18" w:rsidP="008B28F4">
      <w:pPr>
        <w:pStyle w:val="afe"/>
        <w:numPr>
          <w:ilvl w:val="1"/>
          <w:numId w:val="4"/>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2( Qualcomm): FFS</w:t>
      </w:r>
    </w:p>
    <w:p w14:paraId="3A30AF17" w14:textId="77777777" w:rsidR="00A07D18" w:rsidRPr="008B28F4" w:rsidRDefault="00A07D18" w:rsidP="008B28F4">
      <w:pPr>
        <w:spacing w:after="120"/>
        <w:ind w:left="1080"/>
        <w:rPr>
          <w:color w:val="0070C0"/>
          <w:szCs w:val="24"/>
          <w:lang w:eastAsia="zh-CN"/>
        </w:rPr>
      </w:pPr>
    </w:p>
    <w:p w14:paraId="7C996041" w14:textId="77777777" w:rsidR="00CA7269" w:rsidRDefault="00CA7269" w:rsidP="00CA7269">
      <w:pPr>
        <w:rPr>
          <w:b/>
          <w:color w:val="0070C0"/>
          <w:u w:val="single"/>
          <w:lang w:eastAsia="ko-KR"/>
        </w:rPr>
      </w:pPr>
      <w:r w:rsidRPr="00805BE8">
        <w:rPr>
          <w:b/>
          <w:color w:val="0070C0"/>
          <w:u w:val="single"/>
          <w:lang w:eastAsia="ko-KR"/>
        </w:rPr>
        <w:t>Issue 1-</w:t>
      </w:r>
      <w:r>
        <w:rPr>
          <w:b/>
          <w:color w:val="0070C0"/>
          <w:u w:val="single"/>
          <w:lang w:eastAsia="ko-KR"/>
        </w:rPr>
        <w:t>2-16: UE rate-matching behaviour</w:t>
      </w:r>
    </w:p>
    <w:p w14:paraId="10CA5561" w14:textId="77777777" w:rsidR="00CA7269"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Not to define requirement for UE rate-matching around a configured CRS pattern (Huawei, Qualcomm, Ericsson, Intel)</w:t>
      </w:r>
    </w:p>
    <w:p w14:paraId="3D3A3624" w14:textId="77777777" w:rsidR="00CA7269" w:rsidRPr="00805BE8"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(Samsung)</w:t>
      </w:r>
    </w:p>
    <w:p w14:paraId="61D707C3" w14:textId="77777777" w:rsidR="00CA7269" w:rsidRDefault="00CA7269">
      <w:pPr>
        <w:rPr>
          <w:lang w:eastAsia="zh-CN"/>
        </w:rPr>
      </w:pPr>
    </w:p>
    <w:p w14:paraId="07C4C1F6" w14:textId="77777777" w:rsidR="00CA7269" w:rsidRDefault="00CA7269" w:rsidP="00CA7269">
      <w:pPr>
        <w:rPr>
          <w:b/>
          <w:color w:val="0070C0"/>
          <w:u w:val="single"/>
          <w:lang w:eastAsia="ko-KR"/>
        </w:rPr>
      </w:pPr>
      <w:r w:rsidRPr="00805BE8">
        <w:rPr>
          <w:b/>
          <w:color w:val="0070C0"/>
          <w:u w:val="single"/>
          <w:lang w:eastAsia="ko-KR"/>
        </w:rPr>
        <w:t>Issue 1-</w:t>
      </w:r>
      <w:r>
        <w:rPr>
          <w:b/>
          <w:color w:val="0070C0"/>
          <w:u w:val="single"/>
          <w:lang w:eastAsia="ko-KR"/>
        </w:rPr>
        <w:t>2-17: Scrambling sequences</w:t>
      </w:r>
    </w:p>
    <w:p w14:paraId="25470702" w14:textId="77777777" w:rsidR="00CA7269"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 scrambling sequences for PDSCH scheduled by different DCIs should be configured (Huawei, Ericsson, Samsung, Intel)</w:t>
      </w:r>
    </w:p>
    <w:p w14:paraId="30E4A8E0" w14:textId="77777777" w:rsidR="00CA7269" w:rsidRPr="0008786B"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(Qualcomm)</w:t>
      </w:r>
    </w:p>
    <w:p w14:paraId="4A0A49F9" w14:textId="77777777" w:rsidR="00CA7269" w:rsidRPr="008B28F4" w:rsidRDefault="00CA7269">
      <w:pPr>
        <w:rPr>
          <w:lang w:eastAsia="zh-CN"/>
        </w:rPr>
      </w:pPr>
    </w:p>
    <w:tbl>
      <w:tblPr>
        <w:tblStyle w:val="afd"/>
        <w:tblW w:w="0" w:type="auto"/>
        <w:tblLook w:val="04A0" w:firstRow="1" w:lastRow="0" w:firstColumn="1" w:lastColumn="0" w:noHBand="0" w:noVBand="1"/>
      </w:tblPr>
      <w:tblGrid>
        <w:gridCol w:w="1848"/>
        <w:gridCol w:w="7311"/>
      </w:tblGrid>
      <w:tr w:rsidR="00E74E2F" w:rsidRPr="00805BE8" w14:paraId="7E782DAE" w14:textId="77777777" w:rsidTr="008B28F4">
        <w:trPr>
          <w:trHeight w:val="310"/>
        </w:trPr>
        <w:tc>
          <w:tcPr>
            <w:tcW w:w="1848" w:type="dxa"/>
          </w:tcPr>
          <w:p w14:paraId="4C9B7608" w14:textId="77777777" w:rsidR="00E74E2F" w:rsidRPr="00805BE8" w:rsidRDefault="00E74E2F"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311" w:type="dxa"/>
          </w:tcPr>
          <w:p w14:paraId="030C0067" w14:textId="380B194F" w:rsidR="00E74E2F" w:rsidRPr="00805BE8" w:rsidRDefault="00E74E2F"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E74E2F" w:rsidRPr="003418CB" w14:paraId="7410B480" w14:textId="77777777" w:rsidTr="008B28F4">
        <w:trPr>
          <w:trHeight w:val="1241"/>
        </w:trPr>
        <w:tc>
          <w:tcPr>
            <w:tcW w:w="1848" w:type="dxa"/>
          </w:tcPr>
          <w:p w14:paraId="637D6A3E" w14:textId="77777777" w:rsidR="00E74E2F" w:rsidRPr="003418CB" w:rsidRDefault="00E74E2F"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7311" w:type="dxa"/>
          </w:tcPr>
          <w:p w14:paraId="5D61AB02" w14:textId="76C6CC68" w:rsidR="00E74E2F" w:rsidRDefault="00E74E2F"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6EA4771" w14:textId="77777777" w:rsidR="00E74E2F" w:rsidRDefault="00E74E2F"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4C37A1D" w14:textId="77777777" w:rsidR="00E74E2F" w:rsidRDefault="00E74E2F"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A308FFD" w14:textId="77777777" w:rsidR="00E74E2F" w:rsidRPr="003418CB" w:rsidRDefault="00E74E2F" w:rsidP="009D382E">
            <w:pPr>
              <w:spacing w:after="120"/>
              <w:rPr>
                <w:rFonts w:eastAsiaTheme="minorEastAsia"/>
                <w:color w:val="0070C0"/>
                <w:lang w:val="en-US" w:eastAsia="zh-CN"/>
              </w:rPr>
            </w:pPr>
          </w:p>
        </w:tc>
      </w:tr>
    </w:tbl>
    <w:p w14:paraId="5F975B6E" w14:textId="77777777" w:rsidR="00AC5EB7" w:rsidRPr="00AC5EB7" w:rsidRDefault="00AC5EB7">
      <w:pPr>
        <w:rPr>
          <w:lang w:val="en-US" w:eastAsia="zh-CN"/>
        </w:rPr>
      </w:pPr>
    </w:p>
    <w:p w14:paraId="65640ED3" w14:textId="20390647" w:rsidR="00E809B0" w:rsidRDefault="00E809B0" w:rsidP="00E809B0">
      <w:pPr>
        <w:pStyle w:val="3"/>
        <w:rPr>
          <w:lang w:val="en-US"/>
        </w:rPr>
      </w:pPr>
      <w:r>
        <w:rPr>
          <w:lang w:val="en-US"/>
        </w:rPr>
        <w:t>Sub topic 1-</w:t>
      </w:r>
      <w:r w:rsidR="00CA7269">
        <w:rPr>
          <w:lang w:val="en-US"/>
        </w:rPr>
        <w:t>3</w:t>
      </w:r>
    </w:p>
    <w:p w14:paraId="7ADF60E7" w14:textId="77777777" w:rsidR="00AC5EB7" w:rsidRDefault="00AC5EB7" w:rsidP="008B28F4">
      <w:pPr>
        <w:rPr>
          <w:lang w:val="en-US"/>
        </w:rPr>
      </w:pPr>
    </w:p>
    <w:p w14:paraId="166BD5A4" w14:textId="77777777" w:rsidR="00FA4158" w:rsidRPr="002140BC" w:rsidRDefault="00FA4158" w:rsidP="00FA4158">
      <w:pPr>
        <w:rPr>
          <w:b/>
          <w:color w:val="0070C0"/>
          <w:u w:val="single"/>
          <w:lang w:eastAsia="ko-KR"/>
        </w:rPr>
      </w:pPr>
      <w:r>
        <w:rPr>
          <w:b/>
          <w:color w:val="0070C0"/>
          <w:u w:val="single"/>
          <w:lang w:eastAsia="ko-KR"/>
        </w:rPr>
        <w:t xml:space="preserve">Issue 1-3-1: </w:t>
      </w:r>
      <w:r w:rsidRPr="002140BC">
        <w:rPr>
          <w:rFonts w:hint="eastAsia"/>
          <w:b/>
          <w:color w:val="0070C0"/>
          <w:u w:val="single"/>
          <w:lang w:eastAsia="ko-KR"/>
        </w:rPr>
        <w:t>W</w:t>
      </w:r>
      <w:r w:rsidRPr="002140BC">
        <w:rPr>
          <w:b/>
          <w:color w:val="0070C0"/>
          <w:u w:val="single"/>
          <w:lang w:eastAsia="ko-KR"/>
        </w:rPr>
        <w:t>hether to define PDSCH performance requirements for other scheduling schemes</w:t>
      </w:r>
    </w:p>
    <w:p w14:paraId="1AF91CF8"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at least partially overlapping (Samsung, Ericsson)</w:t>
      </w:r>
    </w:p>
    <w:p w14:paraId="61D905AC" w14:textId="77777777" w:rsidR="00FA4158" w:rsidRDefault="00FA4158" w:rsidP="00FA4158">
      <w:pPr>
        <w:pStyle w:val="afe"/>
        <w:numPr>
          <w:ilvl w:val="0"/>
          <w:numId w:val="20"/>
        </w:numPr>
        <w:ind w:firstLineChars="0"/>
        <w:rPr>
          <w:rFonts w:eastAsia="宋体"/>
          <w:color w:val="0070C0"/>
          <w:szCs w:val="24"/>
          <w:lang w:eastAsia="zh-CN"/>
        </w:rPr>
      </w:pPr>
      <w:r>
        <w:rPr>
          <w:rFonts w:eastAsia="宋体"/>
          <w:color w:val="0070C0"/>
          <w:szCs w:val="24"/>
          <w:lang w:eastAsia="zh-CN"/>
        </w:rPr>
        <w:t>Option 1a: both full/partial over-lapping (Ericsson)</w:t>
      </w:r>
    </w:p>
    <w:p w14:paraId="5DBB7E6F"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non-overlapping(Huawei, Qualcomm, Intel)</w:t>
      </w:r>
    </w:p>
    <w:p w14:paraId="7CEE5830" w14:textId="3B70933B" w:rsidR="00FA4158" w:rsidRPr="00C52FD3"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Non-overlapped and fully-overlapped if no requirements for single CDI based multi TRP will be introduced, Otherwise only non-overlapped</w:t>
      </w:r>
      <w:r w:rsidR="00990702">
        <w:rPr>
          <w:rFonts w:eastAsia="宋体"/>
          <w:color w:val="0070C0"/>
          <w:szCs w:val="24"/>
          <w:lang w:eastAsia="zh-CN"/>
        </w:rPr>
        <w:t xml:space="preserve"> (intel)</w:t>
      </w:r>
    </w:p>
    <w:p w14:paraId="3411DCEF" w14:textId="77777777" w:rsidR="00AC5EB7" w:rsidRPr="008B28F4" w:rsidRDefault="00AC5EB7" w:rsidP="008B28F4"/>
    <w:p w14:paraId="27F31DB5" w14:textId="77777777" w:rsidR="00FA4158" w:rsidRDefault="00FA4158" w:rsidP="00FA4158">
      <w:pPr>
        <w:rPr>
          <w:b/>
          <w:color w:val="0070C0"/>
          <w:u w:val="single"/>
          <w:lang w:eastAsia="ko-KR"/>
        </w:rPr>
      </w:pPr>
      <w:r>
        <w:rPr>
          <w:b/>
          <w:color w:val="0070C0"/>
          <w:u w:val="single"/>
          <w:lang w:eastAsia="ko-KR"/>
        </w:rPr>
        <w:t xml:space="preserve">Issue 1-3-2-1: test parameters for layer combination for non-overlapping scheduling </w:t>
      </w:r>
    </w:p>
    <w:p w14:paraId="257866F5"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2Rx UE</w:t>
      </w:r>
    </w:p>
    <w:p w14:paraId="171283DF" w14:textId="77777777" w:rsidR="00FA4158"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(Ericsson, Qualcomm?)</w:t>
      </w:r>
    </w:p>
    <w:p w14:paraId="3C59C4B3" w14:textId="77777777" w:rsidR="00FA4158" w:rsidRPr="00C52FD3"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2+2 (Huawei, Samsung, Intel)</w:t>
      </w:r>
    </w:p>
    <w:p w14:paraId="5ADBD3D4"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4Rx UE</w:t>
      </w:r>
    </w:p>
    <w:p w14:paraId="3E5A4CD3" w14:textId="77777777" w:rsidR="00FA4158"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(Qualcomm?)</w:t>
      </w:r>
    </w:p>
    <w:p w14:paraId="29420834" w14:textId="77777777" w:rsidR="00FA4158" w:rsidRPr="0008786B"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2+2 (Huawei, Ericsson, Samsung,  Intel )</w:t>
      </w:r>
    </w:p>
    <w:p w14:paraId="794210E5" w14:textId="77777777" w:rsidR="00A07D18" w:rsidRDefault="00A07D18" w:rsidP="008B28F4"/>
    <w:p w14:paraId="1308D2FB" w14:textId="77777777" w:rsidR="00457595" w:rsidRDefault="00457595" w:rsidP="008B28F4"/>
    <w:p w14:paraId="5492A05A" w14:textId="77777777" w:rsidR="00457595" w:rsidRPr="008B28F4" w:rsidRDefault="00457595" w:rsidP="008B28F4"/>
    <w:p w14:paraId="453BC30D" w14:textId="77777777" w:rsidR="00FA4158" w:rsidRDefault="00FA4158" w:rsidP="00FA4158">
      <w:pPr>
        <w:rPr>
          <w:b/>
          <w:color w:val="0070C0"/>
          <w:u w:val="single"/>
          <w:lang w:eastAsia="ko-KR"/>
        </w:rPr>
      </w:pPr>
      <w:r w:rsidRPr="00805BE8">
        <w:rPr>
          <w:b/>
          <w:color w:val="0070C0"/>
          <w:u w:val="single"/>
          <w:lang w:eastAsia="ko-KR"/>
        </w:rPr>
        <w:t>Issue 1-</w:t>
      </w:r>
      <w:r>
        <w:rPr>
          <w:b/>
          <w:color w:val="0070C0"/>
          <w:u w:val="single"/>
          <w:lang w:eastAsia="ko-KR"/>
        </w:rPr>
        <w:t>3-2-5: Test configuration for PDSCH with non-overlapping summary</w:t>
      </w:r>
    </w:p>
    <w:p w14:paraId="0CA91F1B"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w:t>
      </w:r>
    </w:p>
    <w:p w14:paraId="4F1B147E" w14:textId="77777777" w:rsidR="00FA4158"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PDCCH configuration </w:t>
      </w:r>
    </w:p>
    <w:p w14:paraId="5CEDFCC4" w14:textId="77777777" w:rsidR="00FA4158" w:rsidRPr="00A55F15" w:rsidRDefault="00FA4158" w:rsidP="00FA4158">
      <w:pPr>
        <w:pStyle w:val="afe"/>
        <w:numPr>
          <w:ilvl w:val="0"/>
          <w:numId w:val="24"/>
        </w:numPr>
        <w:ind w:firstLineChars="0"/>
        <w:rPr>
          <w:rFonts w:eastAsia="宋体"/>
          <w:color w:val="0070C0"/>
          <w:szCs w:val="24"/>
          <w:lang w:eastAsia="zh-CN"/>
        </w:rPr>
      </w:pPr>
      <w:r w:rsidRPr="00A55F15">
        <w:t xml:space="preserve"> </w:t>
      </w:r>
      <w:r w:rsidRPr="00A55F15">
        <w:rPr>
          <w:rFonts w:eastAsia="宋体"/>
          <w:color w:val="0070C0"/>
          <w:szCs w:val="24"/>
          <w:lang w:eastAsia="zh-CN"/>
        </w:rPr>
        <w:t>CORESETPoolIndex = 0, 1, each with one CORESET configured for each PDCCH</w:t>
      </w:r>
    </w:p>
    <w:p w14:paraId="3106C09F" w14:textId="77777777" w:rsidR="00FA4158"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Symbols for PDCCH: 0, 1</w:t>
      </w:r>
    </w:p>
    <w:p w14:paraId="6B18704C" w14:textId="77777777" w:rsidR="00FA4158" w:rsidRPr="00BC701E" w:rsidRDefault="00FA4158" w:rsidP="00FA4158">
      <w:pPr>
        <w:pStyle w:val="afe"/>
        <w:numPr>
          <w:ilvl w:val="0"/>
          <w:numId w:val="26"/>
        </w:numPr>
        <w:ind w:firstLineChars="0"/>
        <w:rPr>
          <w:rFonts w:eastAsia="宋体"/>
          <w:color w:val="0070C0"/>
          <w:szCs w:val="24"/>
          <w:lang w:eastAsia="zh-CN"/>
        </w:rPr>
      </w:pPr>
      <w:r w:rsidRPr="00BC701E">
        <w:rPr>
          <w:rFonts w:eastAsia="宋体"/>
          <w:color w:val="0070C0"/>
          <w:szCs w:val="24"/>
          <w:lang w:eastAsia="zh-CN"/>
        </w:rPr>
        <w:t>Number of PRB, Half of the channel bandwidth with contiguous RB allocation and non-interleaved CCE-to-REG mapping</w:t>
      </w:r>
    </w:p>
    <w:p w14:paraId="2398F9F7" w14:textId="77777777" w:rsidR="00FA4158" w:rsidRDefault="00FA4158" w:rsidP="00FA4158">
      <w:pPr>
        <w:pStyle w:val="afe"/>
        <w:numPr>
          <w:ilvl w:val="0"/>
          <w:numId w:val="26"/>
        </w:numPr>
        <w:ind w:firstLineChars="0"/>
        <w:rPr>
          <w:rFonts w:eastAsia="宋体"/>
          <w:color w:val="0070C0"/>
          <w:szCs w:val="24"/>
          <w:lang w:eastAsia="zh-CN"/>
        </w:rPr>
      </w:pPr>
      <w:r>
        <w:rPr>
          <w:rFonts w:eastAsia="宋体" w:hint="eastAsia"/>
          <w:color w:val="0070C0"/>
          <w:szCs w:val="24"/>
          <w:lang w:eastAsia="zh-CN"/>
        </w:rPr>
        <w:t>K</w:t>
      </w:r>
      <w:r>
        <w:rPr>
          <w:rFonts w:eastAsia="宋体"/>
          <w:color w:val="0070C0"/>
          <w:szCs w:val="24"/>
          <w:lang w:eastAsia="zh-CN"/>
        </w:rPr>
        <w:t>0=0</w:t>
      </w:r>
    </w:p>
    <w:p w14:paraId="3EBA3101" w14:textId="77777777" w:rsidR="00FA4158" w:rsidRPr="00BC701E"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AL=8</w:t>
      </w:r>
    </w:p>
    <w:p w14:paraId="07F6B6A7" w14:textId="77777777" w:rsidR="00FA4158"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configuration for each TRP</w:t>
      </w:r>
    </w:p>
    <w:p w14:paraId="1EC9DC7E" w14:textId="77777777" w:rsidR="00FA4158"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PDSCH resource mapping type: Type A</w:t>
      </w:r>
    </w:p>
    <w:p w14:paraId="411C8D9D" w14:textId="77777777" w:rsidR="00FA4158"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R</w:t>
      </w:r>
      <w:r w:rsidRPr="00C00EE2">
        <w:rPr>
          <w:rFonts w:eastAsia="宋体"/>
          <w:color w:val="0070C0"/>
          <w:szCs w:val="24"/>
          <w:lang w:eastAsia="zh-CN"/>
        </w:rPr>
        <w:t>esource allocation type: Type 1</w:t>
      </w:r>
    </w:p>
    <w:p w14:paraId="7F719094" w14:textId="77777777" w:rsidR="00FA4158" w:rsidRPr="00C00EE2" w:rsidRDefault="00FA4158" w:rsidP="00FA4158">
      <w:pPr>
        <w:pStyle w:val="afe"/>
        <w:numPr>
          <w:ilvl w:val="0"/>
          <w:numId w:val="24"/>
        </w:numPr>
        <w:ind w:firstLineChars="0"/>
        <w:rPr>
          <w:rFonts w:eastAsia="宋体"/>
          <w:color w:val="0070C0"/>
          <w:szCs w:val="24"/>
          <w:lang w:eastAsia="zh-CN"/>
        </w:rPr>
      </w:pPr>
      <w:r w:rsidRPr="00C00EE2">
        <w:rPr>
          <w:rFonts w:eastAsia="宋体"/>
          <w:color w:val="0070C0"/>
          <w:szCs w:val="24"/>
          <w:lang w:eastAsia="zh-CN"/>
        </w:rPr>
        <w:t>DM-RS: DM-RS configuration type 1 with single-symbol DM-RS: 1+1</w:t>
      </w:r>
    </w:p>
    <w:p w14:paraId="42C48815" w14:textId="77777777" w:rsidR="00FA4158" w:rsidRPr="00BC701E" w:rsidRDefault="00FA4158" w:rsidP="00FA4158">
      <w:pPr>
        <w:pStyle w:val="afe"/>
        <w:numPr>
          <w:ilvl w:val="0"/>
          <w:numId w:val="24"/>
        </w:numPr>
        <w:ind w:firstLineChars="0"/>
        <w:rPr>
          <w:rFonts w:eastAsia="宋体"/>
          <w:color w:val="0070C0"/>
          <w:szCs w:val="24"/>
          <w:lang w:eastAsia="zh-CN"/>
        </w:rPr>
      </w:pPr>
      <w:r w:rsidRPr="00BC701E">
        <w:rPr>
          <w:rFonts w:eastAsia="宋体"/>
          <w:color w:val="0070C0"/>
          <w:szCs w:val="24"/>
          <w:lang w:eastAsia="zh-CN"/>
        </w:rPr>
        <w:t>Antenna ports indexes: such as {1000,1001} and {1002,1003}, i.e. different CDM groups for two TRPs</w:t>
      </w:r>
    </w:p>
    <w:p w14:paraId="08A57376" w14:textId="77777777" w:rsidR="00FA4158" w:rsidRDefault="00FA4158" w:rsidP="00FA4158">
      <w:pPr>
        <w:pStyle w:val="afe"/>
        <w:numPr>
          <w:ilvl w:val="0"/>
          <w:numId w:val="24"/>
        </w:numPr>
        <w:ind w:firstLineChars="0"/>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taring symbol (S): 2</w:t>
      </w:r>
    </w:p>
    <w:p w14:paraId="4E4B2393" w14:textId="77777777" w:rsidR="00FA4158"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Time duration (L): 12</w:t>
      </w:r>
    </w:p>
    <w:p w14:paraId="33A0909A" w14:textId="77777777" w:rsidR="00FA4158" w:rsidRPr="00BC701E"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 xml:space="preserve">Frequency domain: </w:t>
      </w:r>
      <w:r w:rsidRPr="00BC701E">
        <w:rPr>
          <w:rFonts w:eastAsia="宋体"/>
          <w:color w:val="0070C0"/>
          <w:szCs w:val="24"/>
          <w:lang w:eastAsia="zh-CN"/>
        </w:rPr>
        <w:t>half of the maximum bandwidth by indicating the start resource block</w:t>
      </w:r>
      <w:r>
        <w:rPr>
          <w:rFonts w:eastAsia="宋体"/>
          <w:color w:val="0070C0"/>
          <w:szCs w:val="24"/>
          <w:lang w:eastAsia="zh-CN"/>
        </w:rPr>
        <w:t xml:space="preserve"> </w:t>
      </w:r>
      <w:r w:rsidRPr="0048482F">
        <w:rPr>
          <w:noProof/>
          <w:color w:val="000000"/>
          <w:position w:val="-10"/>
          <w:lang w:eastAsia="en-GB"/>
        </w:rPr>
        <w:object w:dxaOrig="600" w:dyaOrig="300" w14:anchorId="759CA15D">
          <v:shape id="_x0000_i1029" type="#_x0000_t75" alt="" style="width:30pt;height:16pt;mso-width-percent:0;mso-height-percent:0;mso-width-percent:0;mso-height-percent:0" o:ole="">
            <v:imagedata r:id="rId9" o:title=""/>
          </v:shape>
          <o:OLEObject Type="Embed" ProgID="Equation.3" ShapeID="_x0000_i1029" DrawAspect="Content" ObjectID="_1649192388" r:id="rId15"/>
        </w:object>
      </w:r>
      <w:r w:rsidRPr="00BC701E">
        <w:rPr>
          <w:rFonts w:eastAsia="宋体"/>
          <w:color w:val="0070C0"/>
          <w:szCs w:val="24"/>
          <w:lang w:eastAsia="zh-CN"/>
        </w:rPr>
        <w:t xml:space="preserve">, the allocated resource blocks </w:t>
      </w:r>
      <w:r w:rsidRPr="0048482F">
        <w:rPr>
          <w:noProof/>
          <w:color w:val="000000"/>
          <w:position w:val="-10"/>
          <w:lang w:eastAsia="en-GB"/>
        </w:rPr>
        <w:object w:dxaOrig="440" w:dyaOrig="300" w14:anchorId="14E768B8">
          <v:shape id="_x0000_i1030" type="#_x0000_t75" alt="" style="width:22.5pt;height:16pt;mso-width-percent:0;mso-height-percent:0;mso-width-percent:0;mso-height-percent:0" o:ole="">
            <v:imagedata r:id="rId11" o:title=""/>
          </v:shape>
          <o:OLEObject Type="Embed" ProgID="Equation.3" ShapeID="_x0000_i1030" DrawAspect="Content" ObjectID="_1649192389" r:id="rId16"/>
        </w:object>
      </w:r>
    </w:p>
    <w:p w14:paraId="31D82163" w14:textId="77777777" w:rsidR="00FA4158" w:rsidRPr="00BC701E" w:rsidRDefault="00FA4158" w:rsidP="00FA4158">
      <w:pPr>
        <w:pStyle w:val="afe"/>
        <w:numPr>
          <w:ilvl w:val="0"/>
          <w:numId w:val="24"/>
        </w:numPr>
        <w:ind w:firstLineChars="0"/>
        <w:rPr>
          <w:rFonts w:eastAsia="宋体"/>
          <w:color w:val="0070C0"/>
          <w:szCs w:val="24"/>
          <w:lang w:eastAsia="zh-CN"/>
        </w:rPr>
      </w:pPr>
      <w:r w:rsidRPr="00BC701E">
        <w:rPr>
          <w:rFonts w:eastAsia="宋体" w:hint="eastAsia"/>
          <w:color w:val="0070C0"/>
          <w:szCs w:val="24"/>
          <w:lang w:eastAsia="zh-CN"/>
        </w:rPr>
        <w:t xml:space="preserve">Layer combination: </w:t>
      </w:r>
      <w:r w:rsidRPr="00BC701E">
        <w:rPr>
          <w:rFonts w:eastAsia="宋体"/>
          <w:color w:val="0070C0"/>
          <w:szCs w:val="24"/>
          <w:lang w:eastAsia="zh-CN"/>
        </w:rPr>
        <w:t>2+2</w:t>
      </w:r>
    </w:p>
    <w:p w14:paraId="4B85AAB5" w14:textId="77777777" w:rsidR="00FA4158" w:rsidRDefault="00FA4158" w:rsidP="00FA4158">
      <w:pPr>
        <w:pStyle w:val="afe"/>
        <w:numPr>
          <w:ilvl w:val="0"/>
          <w:numId w:val="24"/>
        </w:numPr>
        <w:ind w:firstLineChars="0"/>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umber of HARQ process</w:t>
      </w:r>
    </w:p>
    <w:p w14:paraId="61F2B021" w14:textId="77777777" w:rsidR="00FA4158"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FR1 FDD (15KHz SCS): 4</w:t>
      </w:r>
    </w:p>
    <w:p w14:paraId="365BBBAE" w14:textId="77777777" w:rsidR="00FA4158"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FR1 TDD (15KHz SCS): DDDSU with 8-&gt;6, 6+6=12 HARQ process</w:t>
      </w:r>
    </w:p>
    <w:p w14:paraId="783BC5F1" w14:textId="77777777" w:rsidR="00FA4158" w:rsidRPr="00A55F15"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2825B68C" w14:textId="77777777" w:rsidR="00FA4158"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Time offset and frequency offset</w:t>
      </w:r>
    </w:p>
    <w:p w14:paraId="49D8E669" w14:textId="77777777" w:rsidR="00FA4158"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Timing offset: 3 us for 15KHz SCS, 1.5 us for 30KHz SCS</w:t>
      </w:r>
    </w:p>
    <w:p w14:paraId="210C23E9" w14:textId="77777777" w:rsidR="00FA4158" w:rsidRPr="00BC701E"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Frequency offset: 300Hz for 15KHz SCS, 600Hz for 30KHz SCS</w:t>
      </w:r>
    </w:p>
    <w:p w14:paraId="1EBDD3BD" w14:textId="77777777" w:rsidR="00FA4158" w:rsidRPr="008B28F4" w:rsidRDefault="00FA4158" w:rsidP="008B28F4"/>
    <w:p w14:paraId="7370B0CE" w14:textId="77777777" w:rsidR="00FA4158" w:rsidRPr="008B28F4" w:rsidRDefault="00FA4158" w:rsidP="008B28F4"/>
    <w:tbl>
      <w:tblPr>
        <w:tblStyle w:val="afd"/>
        <w:tblW w:w="0" w:type="auto"/>
        <w:tblLook w:val="04A0" w:firstRow="1" w:lastRow="0" w:firstColumn="1" w:lastColumn="0" w:noHBand="0" w:noVBand="1"/>
      </w:tblPr>
      <w:tblGrid>
        <w:gridCol w:w="1236"/>
        <w:gridCol w:w="8395"/>
      </w:tblGrid>
      <w:tr w:rsidR="00AC5EB7" w:rsidRPr="00805BE8" w14:paraId="77CF3024" w14:textId="77777777" w:rsidTr="009D382E">
        <w:tc>
          <w:tcPr>
            <w:tcW w:w="1236" w:type="dxa"/>
          </w:tcPr>
          <w:p w14:paraId="0CA78488" w14:textId="77777777" w:rsidR="00AC5EB7" w:rsidRPr="00805BE8" w:rsidRDefault="00AC5EB7"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940D4E" w14:textId="77777777" w:rsidR="00AC5EB7" w:rsidRPr="00805BE8" w:rsidRDefault="00AC5EB7"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AC5EB7" w:rsidRPr="003418CB" w14:paraId="6CE1F8C7" w14:textId="77777777" w:rsidTr="009D382E">
        <w:tc>
          <w:tcPr>
            <w:tcW w:w="1236" w:type="dxa"/>
          </w:tcPr>
          <w:p w14:paraId="6276C7DE" w14:textId="77777777" w:rsidR="00AC5EB7" w:rsidRPr="003418CB" w:rsidRDefault="00AC5EB7"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1DE73FB"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E141FFA"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51B91B6" w14:textId="77777777" w:rsidR="00AC5EB7" w:rsidRDefault="00AC5EB7"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DB1E66F" w14:textId="77777777" w:rsidR="00AC5EB7" w:rsidRPr="003418CB" w:rsidRDefault="00AC5EB7" w:rsidP="009D382E">
            <w:pPr>
              <w:spacing w:after="120"/>
              <w:rPr>
                <w:rFonts w:eastAsiaTheme="minorEastAsia"/>
                <w:color w:val="0070C0"/>
                <w:lang w:val="en-US" w:eastAsia="zh-CN"/>
              </w:rPr>
            </w:pPr>
          </w:p>
        </w:tc>
      </w:tr>
    </w:tbl>
    <w:p w14:paraId="66956744" w14:textId="77777777" w:rsidR="00AC5EB7" w:rsidRPr="00FA4158" w:rsidRDefault="00AC5EB7" w:rsidP="008B28F4">
      <w:pPr>
        <w:rPr>
          <w:lang w:val="en-US"/>
        </w:rPr>
      </w:pPr>
    </w:p>
    <w:p w14:paraId="29770F4D" w14:textId="495C1D7D" w:rsidR="00E809B0" w:rsidRDefault="00E809B0" w:rsidP="00E809B0">
      <w:pPr>
        <w:pStyle w:val="3"/>
        <w:rPr>
          <w:lang w:val="en-US"/>
        </w:rPr>
      </w:pPr>
      <w:r>
        <w:rPr>
          <w:lang w:val="en-US"/>
        </w:rPr>
        <w:t>Sub topic 1-</w:t>
      </w:r>
      <w:r w:rsidR="00CA7269">
        <w:rPr>
          <w:lang w:val="en-US"/>
        </w:rPr>
        <w:t>4</w:t>
      </w:r>
    </w:p>
    <w:p w14:paraId="6A034F1E" w14:textId="77777777" w:rsidR="00AC5EB7" w:rsidRDefault="00AC5EB7" w:rsidP="008B28F4">
      <w:pPr>
        <w:rPr>
          <w:lang w:val="en-US"/>
        </w:rPr>
      </w:pPr>
    </w:p>
    <w:p w14:paraId="15AB6FD8" w14:textId="77777777" w:rsidR="00FA4158" w:rsidRPr="00805BE8" w:rsidRDefault="00FA4158" w:rsidP="00FA4158">
      <w:pPr>
        <w:rPr>
          <w:b/>
          <w:color w:val="0070C0"/>
          <w:u w:val="single"/>
          <w:lang w:eastAsia="ko-KR"/>
        </w:rPr>
      </w:pPr>
      <w:r>
        <w:rPr>
          <w:b/>
          <w:color w:val="0070C0"/>
          <w:u w:val="single"/>
          <w:lang w:eastAsia="ko-KR"/>
        </w:rPr>
        <w:t>Issue 1-4-1: Whether to define PDSCH demodulation requirement for single-DCI based multi-TRP/Panel transmission for eMBB</w:t>
      </w:r>
    </w:p>
    <w:p w14:paraId="08E8128C" w14:textId="77777777" w:rsidR="00FA4158" w:rsidRPr="00805BE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(Intel, Samsung, Qualcomm)</w:t>
      </w:r>
    </w:p>
    <w:p w14:paraId="268F7CA9" w14:textId="7694363D" w:rsidR="00CA7269" w:rsidRDefault="00FA4158" w:rsidP="008B28F4">
      <w:pPr>
        <w:pStyle w:val="afe"/>
        <w:numPr>
          <w:ilvl w:val="1"/>
          <w:numId w:val="4"/>
        </w:numPr>
        <w:overflowPunct/>
        <w:autoSpaceDE/>
        <w:autoSpaceDN/>
        <w:adjustRightInd/>
        <w:spacing w:after="120"/>
        <w:ind w:left="1440" w:firstLineChars="0"/>
        <w:textAlignment w:val="auto"/>
        <w:rPr>
          <w:color w:val="0070C0"/>
          <w:szCs w:val="24"/>
        </w:rPr>
      </w:pPr>
      <w:r w:rsidRPr="00805BE8">
        <w:rPr>
          <w:rFonts w:eastAsia="宋体"/>
          <w:color w:val="0070C0"/>
          <w:szCs w:val="24"/>
          <w:lang w:eastAsia="zh-CN"/>
        </w:rPr>
        <w:t>Option 2</w:t>
      </w:r>
      <w:r>
        <w:rPr>
          <w:rFonts w:eastAsia="宋体"/>
          <w:color w:val="0070C0"/>
          <w:szCs w:val="24"/>
          <w:lang w:eastAsia="zh-CN"/>
        </w:rPr>
        <w:t>: No (</w:t>
      </w:r>
      <w:r w:rsidRPr="00B14A84">
        <w:rPr>
          <w:rFonts w:eastAsia="宋体" w:hint="eastAsia"/>
          <w:color w:val="0070C0"/>
          <w:szCs w:val="24"/>
          <w:lang w:eastAsia="zh-CN"/>
        </w:rPr>
        <w:t>E</w:t>
      </w:r>
      <w:r w:rsidRPr="00B14A84">
        <w:rPr>
          <w:rFonts w:eastAsia="宋体"/>
          <w:color w:val="0070C0"/>
          <w:szCs w:val="24"/>
          <w:lang w:eastAsia="zh-CN"/>
        </w:rPr>
        <w:t>ricsson, Huawei</w:t>
      </w:r>
      <w:r>
        <w:rPr>
          <w:rFonts w:eastAsia="宋体"/>
          <w:color w:val="0070C0"/>
          <w:szCs w:val="24"/>
          <w:lang w:eastAsia="zh-CN"/>
        </w:rPr>
        <w:t>)</w:t>
      </w:r>
    </w:p>
    <w:p w14:paraId="2EF1AAD6" w14:textId="77777777" w:rsidR="00503B7C" w:rsidRPr="008B28F4" w:rsidRDefault="00503B7C" w:rsidP="008B28F4">
      <w:pPr>
        <w:spacing w:after="120"/>
        <w:ind w:left="1080"/>
        <w:rPr>
          <w:color w:val="0070C0"/>
          <w:szCs w:val="24"/>
        </w:rPr>
      </w:pPr>
    </w:p>
    <w:p w14:paraId="4E829ECC" w14:textId="77777777" w:rsidR="00FA4158" w:rsidRDefault="00FA4158" w:rsidP="00FA4158">
      <w:pPr>
        <w:rPr>
          <w:b/>
          <w:color w:val="0070C0"/>
          <w:u w:val="single"/>
          <w:lang w:eastAsia="ko-KR"/>
        </w:rPr>
      </w:pPr>
      <w:r>
        <w:rPr>
          <w:b/>
          <w:color w:val="0070C0"/>
          <w:u w:val="single"/>
          <w:lang w:eastAsia="ko-KR"/>
        </w:rPr>
        <w:t>Issue 1-4-2: Test parameter for resource allocation (if agreed to introduce</w:t>
      </w:r>
      <w:r w:rsidRPr="006D57FF">
        <w:rPr>
          <w:b/>
          <w:color w:val="0070C0"/>
          <w:u w:val="single"/>
          <w:lang w:eastAsia="ko-KR"/>
        </w:rPr>
        <w:t xml:space="preserve"> </w:t>
      </w:r>
      <w:r>
        <w:rPr>
          <w:b/>
          <w:color w:val="0070C0"/>
          <w:u w:val="single"/>
          <w:lang w:eastAsia="ko-KR"/>
        </w:rPr>
        <w:t>PDSCH demodulation requirement for single-DCI)</w:t>
      </w:r>
    </w:p>
    <w:p w14:paraId="7642DBF2"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full-overlapped (Intel, Samsung, Qualcomm)</w:t>
      </w:r>
    </w:p>
    <w:p w14:paraId="7DFCD43D" w14:textId="77777777" w:rsidR="00FA4158" w:rsidRPr="00521595"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Only with full-overlapped (Intel, Qualcomm)</w:t>
      </w:r>
    </w:p>
    <w:p w14:paraId="71F82A14" w14:textId="77777777" w:rsidR="00FA4158" w:rsidRDefault="00FA4158" w:rsidP="008B28F4"/>
    <w:p w14:paraId="7C0844B0" w14:textId="77777777" w:rsidR="00503B7C" w:rsidRDefault="00503B7C" w:rsidP="00503B7C">
      <w:pPr>
        <w:rPr>
          <w:b/>
          <w:color w:val="0070C0"/>
          <w:u w:val="single"/>
          <w:lang w:eastAsia="ko-KR"/>
        </w:rPr>
      </w:pPr>
      <w:r>
        <w:rPr>
          <w:b/>
          <w:color w:val="0070C0"/>
          <w:u w:val="single"/>
          <w:lang w:eastAsia="ko-KR"/>
        </w:rPr>
        <w:t xml:space="preserve">Issue 1-4-3-1: Test parameter for layer combination with full-overlapped </w:t>
      </w:r>
    </w:p>
    <w:p w14:paraId="08A7E262" w14:textId="77777777" w:rsidR="00503B7C" w:rsidRPr="00805BE8" w:rsidRDefault="00503B7C" w:rsidP="00503B7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1+1for full overlapping (Intel, Samsung)</w:t>
      </w:r>
    </w:p>
    <w:p w14:paraId="03759A21" w14:textId="77777777" w:rsidR="00503B7C" w:rsidRPr="008B28F4" w:rsidRDefault="00503B7C" w:rsidP="008B28F4"/>
    <w:p w14:paraId="51A6834F" w14:textId="77777777" w:rsidR="00503B7C" w:rsidRPr="008B28F4" w:rsidRDefault="00503B7C" w:rsidP="008B28F4"/>
    <w:tbl>
      <w:tblPr>
        <w:tblStyle w:val="afd"/>
        <w:tblW w:w="0" w:type="auto"/>
        <w:tblLook w:val="04A0" w:firstRow="1" w:lastRow="0" w:firstColumn="1" w:lastColumn="0" w:noHBand="0" w:noVBand="1"/>
      </w:tblPr>
      <w:tblGrid>
        <w:gridCol w:w="1236"/>
        <w:gridCol w:w="8395"/>
      </w:tblGrid>
      <w:tr w:rsidR="00AC5EB7" w:rsidRPr="00805BE8" w14:paraId="6335C881" w14:textId="77777777" w:rsidTr="009D382E">
        <w:tc>
          <w:tcPr>
            <w:tcW w:w="1236" w:type="dxa"/>
          </w:tcPr>
          <w:p w14:paraId="268E3400" w14:textId="77777777" w:rsidR="00AC5EB7" w:rsidRPr="00805BE8" w:rsidRDefault="00AC5EB7"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6DB140" w14:textId="77777777" w:rsidR="00AC5EB7" w:rsidRPr="00805BE8" w:rsidRDefault="00AC5EB7"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AC5EB7" w:rsidRPr="003418CB" w14:paraId="70BC9DF5" w14:textId="77777777" w:rsidTr="009D382E">
        <w:tc>
          <w:tcPr>
            <w:tcW w:w="1236" w:type="dxa"/>
          </w:tcPr>
          <w:p w14:paraId="2159D80E" w14:textId="77777777" w:rsidR="00AC5EB7" w:rsidRPr="003418CB" w:rsidRDefault="00AC5EB7"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EC246BD"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E20763C"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E64B0C4" w14:textId="77777777" w:rsidR="00AC5EB7" w:rsidRDefault="00AC5EB7"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7DE284C" w14:textId="77777777" w:rsidR="00AC5EB7" w:rsidRPr="003418CB" w:rsidRDefault="00AC5EB7" w:rsidP="009D382E">
            <w:pPr>
              <w:spacing w:after="120"/>
              <w:rPr>
                <w:rFonts w:eastAsiaTheme="minorEastAsia"/>
                <w:color w:val="0070C0"/>
                <w:lang w:val="en-US" w:eastAsia="zh-CN"/>
              </w:rPr>
            </w:pPr>
          </w:p>
        </w:tc>
      </w:tr>
    </w:tbl>
    <w:p w14:paraId="1BFF272A" w14:textId="77777777" w:rsidR="00AC5EB7" w:rsidRPr="00FA4158" w:rsidRDefault="00AC5EB7" w:rsidP="008B28F4">
      <w:pPr>
        <w:rPr>
          <w:lang w:val="en-US"/>
        </w:rPr>
      </w:pPr>
    </w:p>
    <w:p w14:paraId="00D05CA7" w14:textId="6401A811" w:rsidR="00E809B0" w:rsidRDefault="00E809B0" w:rsidP="00E809B0">
      <w:pPr>
        <w:pStyle w:val="3"/>
        <w:rPr>
          <w:lang w:val="en-US"/>
        </w:rPr>
      </w:pPr>
      <w:r>
        <w:rPr>
          <w:lang w:val="en-US"/>
        </w:rPr>
        <w:t>Sub topic 1-</w:t>
      </w:r>
      <w:r w:rsidR="00CA7269">
        <w:rPr>
          <w:lang w:val="en-US"/>
        </w:rPr>
        <w:t>5</w:t>
      </w:r>
    </w:p>
    <w:p w14:paraId="6FBB207F" w14:textId="77777777" w:rsidR="00CA7269" w:rsidRPr="00805BE8" w:rsidRDefault="00CA7269" w:rsidP="00CA7269">
      <w:pPr>
        <w:rPr>
          <w:b/>
          <w:color w:val="0070C0"/>
          <w:u w:val="single"/>
          <w:lang w:eastAsia="ko-KR"/>
        </w:rPr>
      </w:pPr>
      <w:r>
        <w:rPr>
          <w:b/>
          <w:color w:val="0070C0"/>
          <w:u w:val="single"/>
          <w:lang w:eastAsia="ko-KR"/>
        </w:rPr>
        <w:t>Issue 1-5-1: Whether to define PDSCH requirement for URLLC (reliable) multi-TRP transmission schemes single-DCI based with the test metric 70% of maximum throughput</w:t>
      </w:r>
    </w:p>
    <w:p w14:paraId="2B1165E2" w14:textId="77777777" w:rsidR="00CA7269" w:rsidRPr="00805BE8"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(Ericsson, Intel)</w:t>
      </w:r>
    </w:p>
    <w:p w14:paraId="557E602C" w14:textId="77777777" w:rsidR="00CA7269"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(Huawei, </w:t>
      </w:r>
      <w:r w:rsidRPr="006F5B53">
        <w:rPr>
          <w:rFonts w:eastAsia="宋体"/>
          <w:color w:val="0070C0"/>
          <w:szCs w:val="24"/>
          <w:lang w:eastAsia="zh-CN"/>
        </w:rPr>
        <w:t>Qualcomm</w:t>
      </w:r>
      <w:r>
        <w:rPr>
          <w:rFonts w:eastAsia="宋体"/>
          <w:color w:val="0070C0"/>
          <w:szCs w:val="24"/>
          <w:lang w:eastAsia="zh-CN"/>
        </w:rPr>
        <w:t>)</w:t>
      </w:r>
    </w:p>
    <w:p w14:paraId="6C3C665A" w14:textId="77777777" w:rsidR="00CA7269" w:rsidRPr="0008786B"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Deprioritize the detailed test case design for URLLC test cases pending on the progress to test case design for eMBB based NCJT Multi-TRP and normal URLLC test cases under Rel-16 URLLC WI (Samsung)</w:t>
      </w:r>
    </w:p>
    <w:p w14:paraId="1B600845" w14:textId="77777777" w:rsidR="00AC5EB7" w:rsidRDefault="00AC5EB7" w:rsidP="008B28F4">
      <w:pPr>
        <w:rPr>
          <w:lang w:val="en-US"/>
        </w:rPr>
      </w:pPr>
    </w:p>
    <w:p w14:paraId="0F081120" w14:textId="77777777" w:rsidR="00746D26" w:rsidRPr="00C52FD3" w:rsidRDefault="00746D26" w:rsidP="00746D26">
      <w:pPr>
        <w:rPr>
          <w:rFonts w:eastAsia="Malgun Gothic"/>
          <w:b/>
          <w:color w:val="0070C0"/>
          <w:u w:val="single"/>
          <w:lang w:eastAsia="ko-KR"/>
        </w:rPr>
      </w:pPr>
      <w:r>
        <w:rPr>
          <w:b/>
          <w:color w:val="0070C0"/>
          <w:u w:val="single"/>
          <w:lang w:eastAsia="ko-KR"/>
        </w:rPr>
        <w:t xml:space="preserve">Issue 1-5-1-1: Whether to define PDSCH requirement for URLLC (reliable) multi-TRP transmission schemes single-DCI based with the test metric 1% BLER </w:t>
      </w:r>
    </w:p>
    <w:p w14:paraId="66D8EBAD" w14:textId="4CB72092" w:rsidR="00746D26" w:rsidRDefault="00746D26" w:rsidP="008B28F4">
      <w:pPr>
        <w:pStyle w:val="afe"/>
        <w:numPr>
          <w:ilvl w:val="1"/>
          <w:numId w:val="4"/>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1: Define PDSCH requirements for URLLC multi-TRP transmission schemes with test metric of 1% BLER   (Intel)</w:t>
      </w:r>
    </w:p>
    <w:p w14:paraId="2869521D" w14:textId="77777777" w:rsidR="00746D26" w:rsidRPr="008B28F4" w:rsidRDefault="00746D26" w:rsidP="008B28F4">
      <w:pPr>
        <w:pStyle w:val="afe"/>
        <w:overflowPunct/>
        <w:autoSpaceDE/>
        <w:autoSpaceDN/>
        <w:adjustRightInd/>
        <w:spacing w:after="120"/>
        <w:ind w:left="1440" w:firstLineChars="0" w:firstLine="0"/>
        <w:textAlignment w:val="auto"/>
        <w:rPr>
          <w:color w:val="0070C0"/>
          <w:szCs w:val="24"/>
          <w:lang w:eastAsia="zh-CN"/>
        </w:rPr>
      </w:pPr>
    </w:p>
    <w:p w14:paraId="77EC417D" w14:textId="7CFBD347" w:rsidR="00746D26" w:rsidRDefault="00746D26" w:rsidP="00746D26">
      <w:pPr>
        <w:rPr>
          <w:color w:val="0070C0"/>
          <w:szCs w:val="24"/>
          <w:lang w:eastAsia="zh-CN"/>
        </w:rPr>
      </w:pPr>
      <w:r>
        <w:rPr>
          <w:color w:val="0070C0"/>
          <w:szCs w:val="24"/>
          <w:lang w:eastAsia="zh-CN"/>
        </w:rPr>
        <w:t xml:space="preserve">1 company propose to define PDSCH new metric with 1% BLER.  During the last meeting, it is agreed </w:t>
      </w:r>
    </w:p>
    <w:p w14:paraId="3D994EF2" w14:textId="77777777" w:rsidR="00746D26" w:rsidRPr="00C52FD3" w:rsidRDefault="00746D26" w:rsidP="00746D2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No PDSCH requirements for URLLC multi-TRP/Panel Transmission schemes with reliability transmission with </w:t>
      </w:r>
      <w:r w:rsidRPr="00C52FD3">
        <w:rPr>
          <w:rFonts w:eastAsia="宋体"/>
          <w:color w:val="0070C0"/>
          <w:szCs w:val="24"/>
          <w:highlight w:val="yellow"/>
          <w:lang w:eastAsia="zh-CN"/>
        </w:rPr>
        <w:t>lower BLER test metric (e.g., lower than 1% BLER)</w:t>
      </w:r>
      <w:r>
        <w:rPr>
          <w:rFonts w:eastAsia="宋体"/>
          <w:color w:val="0070C0"/>
          <w:szCs w:val="24"/>
          <w:lang w:eastAsia="zh-CN"/>
        </w:rPr>
        <w:t xml:space="preserve"> in Rel-16 NR eMIMO WI</w:t>
      </w:r>
    </w:p>
    <w:p w14:paraId="3D76818A" w14:textId="77777777" w:rsidR="00746D26" w:rsidRPr="00C52FD3" w:rsidRDefault="00746D26" w:rsidP="00746D26">
      <w:pPr>
        <w:rPr>
          <w:color w:val="0070C0"/>
          <w:szCs w:val="24"/>
          <w:lang w:eastAsia="zh-CN"/>
        </w:rPr>
      </w:pPr>
      <w:r>
        <w:rPr>
          <w:color w:val="0070C0"/>
          <w:szCs w:val="24"/>
          <w:lang w:eastAsia="zh-CN"/>
        </w:rPr>
        <w:t>Moderator would like to suggest company to keep the agreement in the last meeting</w:t>
      </w:r>
    </w:p>
    <w:p w14:paraId="3DC98B28" w14:textId="77777777" w:rsidR="00746D26" w:rsidRDefault="00746D26" w:rsidP="008B28F4">
      <w:pPr>
        <w:rPr>
          <w:lang w:val="en-US"/>
        </w:rPr>
      </w:pPr>
    </w:p>
    <w:p w14:paraId="3B41C6D5" w14:textId="77777777" w:rsidR="004A0A64" w:rsidRPr="00805BE8" w:rsidRDefault="004A0A64" w:rsidP="004A0A64">
      <w:pPr>
        <w:rPr>
          <w:b/>
          <w:color w:val="0070C0"/>
          <w:u w:val="single"/>
          <w:lang w:eastAsia="ko-KR"/>
        </w:rPr>
      </w:pPr>
      <w:r>
        <w:rPr>
          <w:b/>
          <w:color w:val="0070C0"/>
          <w:u w:val="single"/>
          <w:lang w:eastAsia="ko-KR"/>
        </w:rPr>
        <w:t>Issue 1-5-3: URLLC multi-TRP transmission schemes (if agreed to introduced)</w:t>
      </w:r>
    </w:p>
    <w:p w14:paraId="6AB577A7" w14:textId="77777777" w:rsidR="00746D26" w:rsidRPr="00805BE8" w:rsidRDefault="00746D26" w:rsidP="00746D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Scheme 1a, FFS scheme 2a and scheme 2b, Deprioritize TDM (scheme 3 and scheme 4) pending on performance requirements of Rel-16 URLLC WI (Samsung)</w:t>
      </w:r>
    </w:p>
    <w:p w14:paraId="4EBC29AB" w14:textId="77777777" w:rsidR="00746D26" w:rsidRDefault="00746D26" w:rsidP="00746D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Scheme 1a, 2a, 2b, 3 and 4 (Intel)</w:t>
      </w:r>
    </w:p>
    <w:p w14:paraId="23976375" w14:textId="77777777" w:rsidR="00746D26" w:rsidRPr="00C52FD3" w:rsidRDefault="00746D26" w:rsidP="00746D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Scheme 2a, 3 and 4 (Ericsson)</w:t>
      </w:r>
    </w:p>
    <w:p w14:paraId="5E1F6A29" w14:textId="77777777" w:rsidR="004A0A64" w:rsidRDefault="004A0A64" w:rsidP="008B28F4">
      <w:pPr>
        <w:rPr>
          <w:lang w:val="en-US"/>
        </w:rPr>
      </w:pPr>
    </w:p>
    <w:p w14:paraId="12EA01E8" w14:textId="77777777" w:rsidR="00746D26" w:rsidRPr="00FA4158" w:rsidRDefault="00746D26" w:rsidP="008B28F4">
      <w:pPr>
        <w:rPr>
          <w:lang w:val="en-US"/>
        </w:rPr>
      </w:pPr>
    </w:p>
    <w:tbl>
      <w:tblPr>
        <w:tblStyle w:val="afd"/>
        <w:tblW w:w="0" w:type="auto"/>
        <w:tblLook w:val="04A0" w:firstRow="1" w:lastRow="0" w:firstColumn="1" w:lastColumn="0" w:noHBand="0" w:noVBand="1"/>
      </w:tblPr>
      <w:tblGrid>
        <w:gridCol w:w="1236"/>
        <w:gridCol w:w="8395"/>
      </w:tblGrid>
      <w:tr w:rsidR="00AC5EB7" w:rsidRPr="00805BE8" w14:paraId="5BD1B3DC" w14:textId="77777777" w:rsidTr="009D382E">
        <w:tc>
          <w:tcPr>
            <w:tcW w:w="1236" w:type="dxa"/>
          </w:tcPr>
          <w:p w14:paraId="0F04C29B" w14:textId="77777777" w:rsidR="00AC5EB7" w:rsidRPr="00805BE8" w:rsidRDefault="00AC5EB7"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AA7EDD" w14:textId="77777777" w:rsidR="00AC5EB7" w:rsidRPr="00805BE8" w:rsidRDefault="00AC5EB7"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AC5EB7" w:rsidRPr="003418CB" w14:paraId="765383F3" w14:textId="77777777" w:rsidTr="009D382E">
        <w:tc>
          <w:tcPr>
            <w:tcW w:w="1236" w:type="dxa"/>
          </w:tcPr>
          <w:p w14:paraId="16EDD504" w14:textId="77777777" w:rsidR="00AC5EB7" w:rsidRPr="003418CB" w:rsidRDefault="00AC5EB7"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11C8FA"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E580672"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1FC2545" w14:textId="77777777" w:rsidR="00AC5EB7" w:rsidRDefault="00AC5EB7"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12EAA9A" w14:textId="77777777" w:rsidR="00AC5EB7" w:rsidRPr="003418CB" w:rsidRDefault="00AC5EB7" w:rsidP="009D382E">
            <w:pPr>
              <w:spacing w:after="120"/>
              <w:rPr>
                <w:rFonts w:eastAsiaTheme="minorEastAsia"/>
                <w:color w:val="0070C0"/>
                <w:lang w:val="en-US" w:eastAsia="zh-CN"/>
              </w:rPr>
            </w:pPr>
          </w:p>
        </w:tc>
      </w:tr>
    </w:tbl>
    <w:p w14:paraId="2A13B78C" w14:textId="33B0954D" w:rsidR="003C1190" w:rsidRPr="008B28F4" w:rsidRDefault="003C1190" w:rsidP="00035C50">
      <w:pPr>
        <w:rPr>
          <w:lang w:val="en-US" w:eastAsia="zh-CN"/>
        </w:rPr>
      </w:pPr>
    </w:p>
    <w:p w14:paraId="74A74C10" w14:textId="2F85E740" w:rsidR="00035C50" w:rsidRPr="008B28F4" w:rsidRDefault="00035C50" w:rsidP="00CB0305">
      <w:pPr>
        <w:pStyle w:val="2"/>
        <w:rPr>
          <w:lang w:val="en-US"/>
        </w:rPr>
      </w:pPr>
      <w:r w:rsidRPr="008B28F4">
        <w:rPr>
          <w:lang w:val="en-US"/>
        </w:rPr>
        <w:t>Summary on 2nd round</w:t>
      </w:r>
      <w:r w:rsidR="00CB0305" w:rsidRPr="008B28F4">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E7572">
        <w:tc>
          <w:tcPr>
            <w:tcW w:w="1242" w:type="dxa"/>
          </w:tcPr>
          <w:p w14:paraId="40E29782" w14:textId="77777777" w:rsidR="00B24CA0" w:rsidRPr="00045592" w:rsidRDefault="00B24CA0"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E757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E7572">
        <w:tc>
          <w:tcPr>
            <w:tcW w:w="1242" w:type="dxa"/>
          </w:tcPr>
          <w:p w14:paraId="50316788" w14:textId="77777777" w:rsidR="00B24CA0" w:rsidRPr="003418CB" w:rsidRDefault="00B24CA0"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F95FEB2"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2711EC">
        <w:rPr>
          <w:lang w:eastAsia="ja-JP"/>
        </w:rPr>
        <w:t>: CSI requirements</w:t>
      </w:r>
    </w:p>
    <w:p w14:paraId="6A9649FC" w14:textId="37D53BB7" w:rsidR="002B6C25" w:rsidRPr="002B6C25" w:rsidRDefault="002B6C25" w:rsidP="00DD19DE">
      <w:pPr>
        <w:rPr>
          <w:i/>
          <w:color w:val="0070C0"/>
          <w:lang w:eastAsia="zh-CN"/>
        </w:rPr>
      </w:pPr>
      <w:r>
        <w:rPr>
          <w:rFonts w:hint="eastAsia"/>
          <w:i/>
          <w:color w:val="0070C0"/>
          <w:lang w:eastAsia="zh-CN"/>
        </w:rPr>
        <w:t xml:space="preserve">This </w:t>
      </w:r>
      <w:r>
        <w:rPr>
          <w:i/>
          <w:color w:val="0070C0"/>
          <w:lang w:eastAsia="zh-CN"/>
        </w:rPr>
        <w:t>section</w:t>
      </w:r>
      <w:r>
        <w:rPr>
          <w:rFonts w:hint="eastAsia"/>
          <w:i/>
          <w:color w:val="0070C0"/>
          <w:lang w:eastAsia="zh-CN"/>
        </w:rPr>
        <w:t xml:space="preserve"> contains T-docs with </w:t>
      </w:r>
      <w:r>
        <w:rPr>
          <w:i/>
          <w:color w:val="0070C0"/>
          <w:lang w:eastAsia="zh-CN"/>
        </w:rPr>
        <w:t>corresponding</w:t>
      </w:r>
      <w:r>
        <w:rPr>
          <w:rFonts w:hint="eastAsia"/>
          <w:i/>
          <w:color w:val="0070C0"/>
          <w:lang w:eastAsia="zh-CN"/>
        </w:rPr>
        <w:t xml:space="preserve"> proposals and observations </w:t>
      </w:r>
      <w:r>
        <w:rPr>
          <w:i/>
          <w:color w:val="0070C0"/>
          <w:lang w:eastAsia="zh-CN"/>
        </w:rPr>
        <w:t>submitted</w:t>
      </w:r>
      <w:r>
        <w:rPr>
          <w:rFonts w:hint="eastAsia"/>
          <w:i/>
          <w:color w:val="0070C0"/>
          <w:lang w:eastAsia="zh-CN"/>
        </w:rPr>
        <w:t xml:space="preserve"> to the agenda item </w:t>
      </w:r>
      <w:r>
        <w:rPr>
          <w:i/>
          <w:color w:val="0070C0"/>
          <w:lang w:eastAsia="zh-CN"/>
        </w:rPr>
        <w:t>with</w:t>
      </w:r>
      <w:r>
        <w:rPr>
          <w:rFonts w:hint="eastAsia"/>
          <w:i/>
          <w:color w:val="0070C0"/>
          <w:lang w:eastAsia="zh-CN"/>
        </w:rPr>
        <w:t xml:space="preserve"> general and demodulation requirements (</w:t>
      </w:r>
      <w:r>
        <w:rPr>
          <w:i/>
          <w:color w:val="0070C0"/>
          <w:lang w:eastAsia="zh-CN"/>
        </w:rPr>
        <w:t>6</w:t>
      </w:r>
      <w:r>
        <w:rPr>
          <w:rFonts w:hint="eastAsia"/>
          <w:i/>
          <w:color w:val="0070C0"/>
          <w:lang w:eastAsia="zh-CN"/>
        </w:rPr>
        <w:t xml:space="preserve">.11.3.1 and </w:t>
      </w:r>
      <w:r>
        <w:rPr>
          <w:i/>
          <w:color w:val="0070C0"/>
          <w:lang w:eastAsia="zh-CN"/>
        </w:rPr>
        <w:t>6</w:t>
      </w:r>
      <w:r>
        <w:rPr>
          <w:rFonts w:hint="eastAsia"/>
          <w:i/>
          <w:color w:val="0070C0"/>
          <w:lang w:eastAsia="zh-CN"/>
        </w:rPr>
        <w:t>.11.3.</w:t>
      </w:r>
      <w:r>
        <w:rPr>
          <w:i/>
          <w:color w:val="0070C0"/>
          <w:lang w:eastAsia="zh-CN"/>
        </w:rPr>
        <w:t>3</w:t>
      </w:r>
      <w:r>
        <w:rPr>
          <w:rFonts w:hint="eastAsia"/>
          <w:i/>
          <w:color w:val="0070C0"/>
          <w:lang w:eastAsia="zh-CN"/>
        </w:rPr>
        <w:t xml:space="preserve">). The </w:t>
      </w:r>
      <w:r>
        <w:rPr>
          <w:i/>
          <w:color w:val="0070C0"/>
          <w:lang w:eastAsia="zh-CN"/>
        </w:rPr>
        <w:t>guideline</w:t>
      </w:r>
      <w:r>
        <w:rPr>
          <w:rFonts w:hint="eastAsia"/>
          <w:i/>
          <w:color w:val="0070C0"/>
          <w:lang w:eastAsia="zh-CN"/>
        </w:rPr>
        <w:t xml:space="preserve"> of this section is to </w:t>
      </w:r>
      <w:r>
        <w:rPr>
          <w:i/>
          <w:color w:val="0070C0"/>
          <w:lang w:eastAsia="zh-CN"/>
        </w:rPr>
        <w:t xml:space="preserve">discuss the detail test parameters and test scenario for CSI requirements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07"/>
        <w:gridCol w:w="1160"/>
        <w:gridCol w:w="7264"/>
      </w:tblGrid>
      <w:tr w:rsidR="00454E44" w:rsidRPr="00F53FE2" w14:paraId="1E5E5737" w14:textId="77777777" w:rsidTr="00F572D1">
        <w:trPr>
          <w:trHeight w:val="468"/>
        </w:trPr>
        <w:tc>
          <w:tcPr>
            <w:tcW w:w="1207" w:type="dxa"/>
            <w:vAlign w:val="center"/>
          </w:tcPr>
          <w:p w14:paraId="5B780EF4" w14:textId="77777777" w:rsidR="00DD19DE" w:rsidRPr="00045592" w:rsidRDefault="00DD19DE" w:rsidP="003E7572">
            <w:pPr>
              <w:spacing w:before="120" w:after="120"/>
              <w:rPr>
                <w:b/>
                <w:bCs/>
              </w:rPr>
            </w:pPr>
            <w:r w:rsidRPr="00045592">
              <w:rPr>
                <w:b/>
                <w:bCs/>
              </w:rPr>
              <w:t>T-doc number</w:t>
            </w:r>
          </w:p>
        </w:tc>
        <w:tc>
          <w:tcPr>
            <w:tcW w:w="1160" w:type="dxa"/>
            <w:vAlign w:val="center"/>
          </w:tcPr>
          <w:p w14:paraId="27E27FF5" w14:textId="77777777" w:rsidR="00DD19DE" w:rsidRPr="00045592" w:rsidRDefault="00DD19DE" w:rsidP="003E7572">
            <w:pPr>
              <w:spacing w:before="120" w:after="120"/>
              <w:rPr>
                <w:b/>
                <w:bCs/>
              </w:rPr>
            </w:pPr>
            <w:r w:rsidRPr="00045592">
              <w:rPr>
                <w:b/>
                <w:bCs/>
              </w:rPr>
              <w:t>Company</w:t>
            </w:r>
          </w:p>
        </w:tc>
        <w:tc>
          <w:tcPr>
            <w:tcW w:w="7264" w:type="dxa"/>
            <w:vAlign w:val="center"/>
          </w:tcPr>
          <w:p w14:paraId="3753A143" w14:textId="77777777" w:rsidR="00DD19DE" w:rsidRPr="00045592" w:rsidRDefault="00DD19DE" w:rsidP="003E7572">
            <w:pPr>
              <w:spacing w:before="120" w:after="120"/>
              <w:rPr>
                <w:b/>
                <w:bCs/>
              </w:rPr>
            </w:pPr>
            <w:r w:rsidRPr="00045592">
              <w:rPr>
                <w:b/>
                <w:bCs/>
              </w:rPr>
              <w:t>Proposals</w:t>
            </w:r>
            <w:r>
              <w:rPr>
                <w:b/>
                <w:bCs/>
              </w:rPr>
              <w:t xml:space="preserve"> / Observations</w:t>
            </w:r>
          </w:p>
        </w:tc>
      </w:tr>
      <w:tr w:rsidR="00F572D1" w:rsidRPr="00F53FE2" w14:paraId="5FD759A7" w14:textId="77777777" w:rsidTr="00F572D1">
        <w:trPr>
          <w:trHeight w:val="468"/>
        </w:trPr>
        <w:tc>
          <w:tcPr>
            <w:tcW w:w="1207" w:type="dxa"/>
          </w:tcPr>
          <w:p w14:paraId="09CCB11A" w14:textId="560E2BEB" w:rsidR="00F572D1" w:rsidRPr="00045592" w:rsidRDefault="00F572D1" w:rsidP="00F572D1">
            <w:pPr>
              <w:spacing w:before="120" w:after="120"/>
              <w:rPr>
                <w:b/>
                <w:bCs/>
              </w:rPr>
            </w:pPr>
            <w:r>
              <w:rPr>
                <w:rFonts w:eastAsiaTheme="minorEastAsia"/>
                <w:lang w:eastAsia="zh-CN"/>
              </w:rPr>
              <w:t>R4-2003636</w:t>
            </w:r>
          </w:p>
        </w:tc>
        <w:tc>
          <w:tcPr>
            <w:tcW w:w="1160" w:type="dxa"/>
          </w:tcPr>
          <w:p w14:paraId="0CB2E2DA" w14:textId="78B7B022" w:rsidR="00F572D1" w:rsidRPr="00045592" w:rsidRDefault="00F572D1" w:rsidP="00F572D1">
            <w:pPr>
              <w:spacing w:before="120" w:after="120"/>
              <w:rPr>
                <w:b/>
                <w:bCs/>
              </w:rPr>
            </w:pPr>
            <w:r>
              <w:rPr>
                <w:rFonts w:eastAsiaTheme="minorEastAsia" w:hint="eastAsia"/>
                <w:lang w:eastAsia="zh-CN"/>
              </w:rPr>
              <w:t>S</w:t>
            </w:r>
            <w:r>
              <w:rPr>
                <w:rFonts w:eastAsiaTheme="minorEastAsia"/>
                <w:lang w:eastAsia="zh-CN"/>
              </w:rPr>
              <w:t>amsung</w:t>
            </w:r>
          </w:p>
        </w:tc>
        <w:tc>
          <w:tcPr>
            <w:tcW w:w="7264" w:type="dxa"/>
          </w:tcPr>
          <w:p w14:paraId="45B585B5" w14:textId="548C149A" w:rsidR="00F572D1" w:rsidRPr="00045592" w:rsidRDefault="00F572D1" w:rsidP="00F572D1">
            <w:pPr>
              <w:spacing w:before="120" w:after="120"/>
              <w:rPr>
                <w:b/>
                <w:bCs/>
              </w:rPr>
            </w:pPr>
            <w:r>
              <w:rPr>
                <w:rFonts w:eastAsiaTheme="minorEastAsia"/>
                <w:lang w:eastAsia="zh-CN"/>
              </w:rPr>
              <w:t xml:space="preserve">Proposal 6: </w:t>
            </w:r>
            <w:r w:rsidRPr="00BF7348">
              <w:rPr>
                <w:rFonts w:eastAsiaTheme="minorEastAsia"/>
                <w:lang w:eastAsia="zh-CN"/>
              </w:rPr>
              <w:t xml:space="preserve">The issue: CSI-RS interference from neighbouring cells and/or sectors is not relevant to the features introduced in e-MIMO WI, and we suggest to discuss this issue under TEI-15 </w:t>
            </w:r>
            <w:r>
              <w:rPr>
                <w:rFonts w:eastAsiaTheme="minorEastAsia"/>
                <w:lang w:eastAsia="zh-CN"/>
              </w:rPr>
              <w:t>WI</w:t>
            </w:r>
          </w:p>
        </w:tc>
      </w:tr>
      <w:tr w:rsidR="00F572D1" w14:paraId="143FB692" w14:textId="77777777" w:rsidTr="00F572D1">
        <w:trPr>
          <w:trHeight w:val="11472"/>
        </w:trPr>
        <w:tc>
          <w:tcPr>
            <w:tcW w:w="1207" w:type="dxa"/>
          </w:tcPr>
          <w:p w14:paraId="4F26B644" w14:textId="034E8A38" w:rsidR="00F572D1" w:rsidRPr="00B3095A" w:rsidRDefault="00F572D1" w:rsidP="00F572D1">
            <w:pPr>
              <w:spacing w:before="120" w:after="120"/>
              <w:rPr>
                <w:rFonts w:asciiTheme="minorHAnsi" w:eastAsiaTheme="minorEastAsia" w:hAnsiTheme="minorHAnsi" w:cstheme="minorHAnsi"/>
                <w:lang w:eastAsia="zh-CN"/>
              </w:rPr>
            </w:pPr>
            <w:r w:rsidRPr="008F4B7B">
              <w:rPr>
                <w:rFonts w:asciiTheme="minorHAnsi" w:eastAsiaTheme="minorEastAsia" w:hAnsiTheme="minorHAnsi" w:cstheme="minorHAnsi"/>
                <w:lang w:eastAsia="zh-CN"/>
              </w:rPr>
              <w:t>R4-2004927</w:t>
            </w:r>
          </w:p>
        </w:tc>
        <w:tc>
          <w:tcPr>
            <w:tcW w:w="1160" w:type="dxa"/>
          </w:tcPr>
          <w:p w14:paraId="1B2B1F41" w14:textId="6411105A" w:rsidR="00F572D1" w:rsidRPr="00B3095A"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64" w:type="dxa"/>
          </w:tcPr>
          <w:p w14:paraId="106CDC66" w14:textId="6D8593D4" w:rsidR="00F572D1" w:rsidRDefault="00F572D1" w:rsidP="00F572D1">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Introduce PMI test cases with enhanced Type II codebook with parameters for codebook construction</w:t>
            </w:r>
          </w:p>
          <w:p w14:paraId="6709DD28" w14:textId="15BB5E64" w:rsidR="00F572D1" w:rsidRDefault="00F572D1" w:rsidP="00F572D1">
            <w:pPr>
              <w:pStyle w:val="afe"/>
              <w:numPr>
                <w:ilvl w:val="0"/>
                <w:numId w:val="3"/>
              </w:numPr>
              <w:ind w:firstLineChars="0"/>
              <w:rPr>
                <w:rFonts w:eastAsiaTheme="minorEastAsia"/>
                <w:lang w:eastAsia="zh-CN"/>
              </w:rPr>
            </w:pPr>
            <w:r>
              <w:rPr>
                <w:rFonts w:eastAsiaTheme="minorEastAsia"/>
                <w:lang w:eastAsia="zh-CN"/>
              </w:rPr>
              <w:t>Number of CSI-RS ports: 16 ports with (N1,N2)=(4,2) and (O1,O2)=(4,4)</w:t>
            </w:r>
          </w:p>
          <w:p w14:paraId="5020D8F3" w14:textId="05409AB0" w:rsidR="00F572D1" w:rsidRDefault="00F572D1" w:rsidP="00F572D1">
            <w:pPr>
              <w:pStyle w:val="afe"/>
              <w:numPr>
                <w:ilvl w:val="0"/>
                <w:numId w:val="3"/>
              </w:numPr>
              <w:ind w:firstLineChars="0"/>
              <w:rPr>
                <w:rFonts w:eastAsiaTheme="minorEastAsia"/>
                <w:lang w:eastAsia="zh-CN"/>
              </w:rPr>
            </w:pPr>
            <w:r>
              <w:rPr>
                <w:rFonts w:eastAsiaTheme="minorEastAsia"/>
                <w:lang w:eastAsia="zh-CN"/>
              </w:rPr>
              <w:t>numberofPMISubbandsPerCQISubband : R=2</w:t>
            </w:r>
          </w:p>
          <w:p w14:paraId="1A7B01D2" w14:textId="15E35CA3" w:rsidR="00F572D1" w:rsidRPr="007002C6" w:rsidRDefault="00F572D1" w:rsidP="00F572D1">
            <w:pPr>
              <w:pStyle w:val="afe"/>
              <w:numPr>
                <w:ilvl w:val="0"/>
                <w:numId w:val="3"/>
              </w:numPr>
              <w:ind w:firstLineChars="0"/>
              <w:rPr>
                <w:rFonts w:eastAsiaTheme="minorEastAsia"/>
                <w:lang w:eastAsia="zh-CN"/>
              </w:rPr>
            </w:pPr>
            <w:r>
              <w:rPr>
                <w:rFonts w:eastAsiaTheme="minorEastAsia"/>
                <w:lang w:eastAsia="zh-CN"/>
              </w:rPr>
              <w:t xml:space="preserve">paramCombination-r16: 6, with L=4, </w:t>
            </w:r>
            <w:r w:rsidRPr="007002C6">
              <w:rPr>
                <w:rFonts w:eastAsiaTheme="minorEastAsia"/>
                <w:lang w:eastAsia="zh-CN"/>
              </w:rPr>
              <w:t>p</w:t>
            </w:r>
            <w:r w:rsidRPr="007002C6">
              <w:rPr>
                <w:rFonts w:eastAsiaTheme="minorEastAsia"/>
                <w:vertAlign w:val="subscript"/>
                <w:lang w:eastAsia="zh-CN"/>
              </w:rPr>
              <w:t>v</w:t>
            </w:r>
            <w:r w:rsidRPr="007002C6">
              <w:rPr>
                <w:rFonts w:eastAsiaTheme="minorEastAsia"/>
                <w:lang w:eastAsia="zh-CN"/>
              </w:rPr>
              <w:t xml:space="preserve"> =1/2, </w:t>
            </w:r>
            <m:oMath>
              <m:r>
                <w:rPr>
                  <w:rFonts w:ascii="Cambria Math" w:eastAsiaTheme="minorEastAsia" w:hAnsi="Cambria Math"/>
                  <w:lang w:val="fr-FR" w:eastAsia="zh-CN"/>
                </w:rPr>
                <m:t>β=1/2</m:t>
              </m:r>
            </m:oMath>
          </w:p>
          <w:p w14:paraId="34DDB85F" w14:textId="38F6F4DF" w:rsidR="00F572D1" w:rsidRDefault="00F572D1" w:rsidP="00F572D1">
            <w:pPr>
              <w:spacing w:before="120" w:after="120"/>
              <w:rPr>
                <w:rFonts w:asciiTheme="minorHAnsi" w:hAnsiTheme="minorHAnsi" w:cstheme="minorHAnsi"/>
              </w:rPr>
            </w:pPr>
            <w:r w:rsidRPr="00805BE8">
              <w:rPr>
                <w:rFonts w:asciiTheme="minorHAnsi" w:hAnsiTheme="minorHAnsi" w:cstheme="minorHAnsi"/>
              </w:rPr>
              <w:t xml:space="preserve">Proposal </w:t>
            </w:r>
            <w:r>
              <w:rPr>
                <w:rFonts w:asciiTheme="minorHAnsi" w:hAnsiTheme="minorHAnsi" w:cstheme="minorHAnsi"/>
              </w:rPr>
              <w:t>2</w:t>
            </w:r>
            <w:r w:rsidRPr="00805BE8">
              <w:rPr>
                <w:rFonts w:asciiTheme="minorHAnsi" w:hAnsiTheme="minorHAnsi" w:cstheme="minorHAnsi"/>
              </w:rPr>
              <w:t>:</w:t>
            </w:r>
            <w:r>
              <w:rPr>
                <w:rFonts w:asciiTheme="minorHAnsi" w:hAnsiTheme="minorHAnsi" w:cstheme="minorHAnsi"/>
              </w:rPr>
              <w:t xml:space="preserve"> Introduce a generic beam steering model into specification in a future proof manner</w:t>
            </w:r>
          </w:p>
          <w:p w14:paraId="126068BD" w14:textId="09CDAC2E" w:rsidR="00F572D1" w:rsidRDefault="00F572D1" w:rsidP="00F572D1">
            <w:pPr>
              <w:rPr>
                <w:rFonts w:eastAsiaTheme="minorEastAsia"/>
                <w:lang w:eastAsia="zh-CN"/>
              </w:rPr>
            </w:pPr>
            <w:r>
              <w:rPr>
                <w:rFonts w:eastAsiaTheme="minorEastAsia"/>
                <w:lang w:eastAsia="zh-CN"/>
              </w:rPr>
              <w:t>Proposal 3: Introduce test cases with MIMO correlation XP Medium for propagation condition</w:t>
            </w:r>
          </w:p>
          <w:p w14:paraId="2ED59079" w14:textId="38068970" w:rsidR="00F572D1" w:rsidRDefault="00F572D1" w:rsidP="00F572D1">
            <w:pPr>
              <w:rPr>
                <w:rFonts w:eastAsiaTheme="minorEastAsia"/>
                <w:lang w:eastAsia="zh-CN"/>
              </w:rPr>
            </w:pPr>
            <w:r>
              <w:rPr>
                <w:rFonts w:eastAsiaTheme="minorEastAsia"/>
                <w:lang w:eastAsia="zh-CN"/>
              </w:rPr>
              <w:t xml:space="preserve">Proposal 4: It is feasible to introduce test case with test metric-relative throughput ratio among following PMI and random PMI (option 1) </w:t>
            </w:r>
          </w:p>
          <w:p w14:paraId="6C032E1F" w14:textId="078E0918" w:rsidR="00F572D1" w:rsidRDefault="00F572D1" w:rsidP="00F572D1">
            <w:pPr>
              <w:rPr>
                <w:rFonts w:eastAsiaTheme="minorEastAsia"/>
                <w:lang w:eastAsia="zh-CN"/>
              </w:rPr>
            </w:pPr>
            <w:r>
              <w:rPr>
                <w:rFonts w:eastAsiaTheme="minorEastAsia"/>
                <w:lang w:eastAsia="zh-CN"/>
              </w:rPr>
              <w:t>Proposal 5: It is feasible to use MCS20 (64QAM), Rank 2 for introducing test cases</w:t>
            </w:r>
          </w:p>
          <w:p w14:paraId="6EFF8C8C" w14:textId="60C7B5CA" w:rsidR="00F572D1" w:rsidRDefault="00F572D1" w:rsidP="00F572D1">
            <w:pPr>
              <w:rPr>
                <w:rFonts w:eastAsiaTheme="minorEastAsia"/>
                <w:lang w:eastAsia="zh-CN"/>
              </w:rPr>
            </w:pPr>
            <w:r>
              <w:rPr>
                <w:rFonts w:eastAsiaTheme="minorEastAsia"/>
                <w:lang w:eastAsia="zh-CN"/>
              </w:rPr>
              <w:t>Proposal 6: Reuse test parameters from Rel-15 NR PMI test cases as starting points as summarized below tables:</w:t>
            </w:r>
          </w:p>
          <w:tbl>
            <w:tblPr>
              <w:tblW w:w="7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801"/>
              <w:gridCol w:w="527"/>
              <w:gridCol w:w="2621"/>
            </w:tblGrid>
            <w:tr w:rsidR="00F572D1" w:rsidRPr="00B90F28" w14:paraId="775D6A43" w14:textId="77777777" w:rsidTr="001F08A1">
              <w:trPr>
                <w:trHeight w:val="72"/>
                <w:jc w:val="center"/>
              </w:trPr>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74B94E9E"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409ECFA"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 resource Type</w:t>
                  </w:r>
                </w:p>
              </w:tc>
              <w:tc>
                <w:tcPr>
                  <w:tcW w:w="545" w:type="dxa"/>
                  <w:tcBorders>
                    <w:top w:val="single" w:sz="4" w:space="0" w:color="auto"/>
                    <w:left w:val="single" w:sz="4" w:space="0" w:color="auto"/>
                    <w:bottom w:val="single" w:sz="4" w:space="0" w:color="auto"/>
                    <w:right w:val="single" w:sz="4" w:space="0" w:color="auto"/>
                  </w:tcBorders>
                  <w:vAlign w:val="center"/>
                </w:tcPr>
                <w:p w14:paraId="0BD4E3C1"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013207AF"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F572D1" w:rsidRPr="00B90F28" w14:paraId="5B4BCD7B"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55C27431"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F057BD"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Number of CSI-RS ports (</w:t>
                  </w:r>
                  <w:r w:rsidRPr="00B90F28">
                    <w:rPr>
                      <w:rFonts w:asciiTheme="minorHAnsi" w:hAnsiTheme="minorHAnsi" w:cstheme="minorHAnsi"/>
                      <w:i/>
                      <w:sz w:val="16"/>
                      <w:szCs w:val="16"/>
                    </w:rPr>
                    <w:t>X</w:t>
                  </w:r>
                  <w:r w:rsidRPr="00B90F28">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6262C2A1"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01D17395" w14:textId="77777777" w:rsidR="00F572D1" w:rsidRPr="009B4571" w:rsidRDefault="00F572D1" w:rsidP="00F572D1">
                  <w:pPr>
                    <w:keepNext/>
                    <w:keepLines/>
                    <w:spacing w:after="0"/>
                    <w:jc w:val="center"/>
                    <w:rPr>
                      <w:rFonts w:asciiTheme="minorHAnsi" w:hAnsiTheme="minorHAnsi" w:cstheme="minorHAnsi"/>
                      <w:sz w:val="16"/>
                      <w:szCs w:val="16"/>
                      <w:lang w:eastAsia="zh-CN"/>
                    </w:rPr>
                  </w:pPr>
                  <w:r w:rsidRPr="009B4571">
                    <w:rPr>
                      <w:rFonts w:asciiTheme="minorHAnsi" w:hAnsiTheme="minorHAnsi" w:cstheme="minorHAnsi" w:hint="eastAsia"/>
                      <w:sz w:val="16"/>
                      <w:szCs w:val="16"/>
                      <w:lang w:eastAsia="zh-CN"/>
                    </w:rPr>
                    <w:t>4/16/32</w:t>
                  </w:r>
                </w:p>
              </w:tc>
            </w:tr>
            <w:tr w:rsidR="00F572D1" w:rsidRPr="00B90F28" w14:paraId="454A2959"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0616C3ED"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2671638"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CDM Type</w:t>
                  </w:r>
                </w:p>
              </w:tc>
              <w:tc>
                <w:tcPr>
                  <w:tcW w:w="545" w:type="dxa"/>
                  <w:tcBorders>
                    <w:top w:val="single" w:sz="4" w:space="0" w:color="auto"/>
                    <w:left w:val="single" w:sz="4" w:space="0" w:color="auto"/>
                    <w:bottom w:val="single" w:sz="4" w:space="0" w:color="auto"/>
                    <w:right w:val="single" w:sz="4" w:space="0" w:color="auto"/>
                  </w:tcBorders>
                  <w:vAlign w:val="center"/>
                </w:tcPr>
                <w:p w14:paraId="37CC21E2"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D3CB624"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FD-CDM2</w:t>
                  </w:r>
                  <w:r w:rsidRPr="009B4571">
                    <w:rPr>
                      <w:rFonts w:asciiTheme="minorHAnsi" w:hAnsiTheme="minorHAnsi" w:cstheme="minorHAnsi" w:hint="eastAsia"/>
                      <w:sz w:val="16"/>
                      <w:szCs w:val="16"/>
                      <w:highlight w:val="yellow"/>
                      <w:lang w:eastAsia="zh-CN"/>
                    </w:rPr>
                    <w:t xml:space="preserve"> for 4 ports/</w:t>
                  </w:r>
                </w:p>
                <w:p w14:paraId="0D245128"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CDM4 (FD2, TD2)</w:t>
                  </w:r>
                  <w:r w:rsidRPr="009B4571">
                    <w:rPr>
                      <w:rFonts w:asciiTheme="minorHAnsi" w:hAnsiTheme="minorHAnsi" w:cstheme="minorHAnsi" w:hint="eastAsia"/>
                      <w:sz w:val="16"/>
                      <w:szCs w:val="16"/>
                      <w:highlight w:val="yellow"/>
                      <w:lang w:eastAsia="zh-CN"/>
                    </w:rPr>
                    <w:t xml:space="preserve"> for 16/32 ports</w:t>
                  </w:r>
                </w:p>
              </w:tc>
            </w:tr>
            <w:tr w:rsidR="00F572D1" w:rsidRPr="00B90F28" w14:paraId="0E3C32F3"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49210F8D"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5E745C"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Density (ρ)</w:t>
                  </w:r>
                </w:p>
              </w:tc>
              <w:tc>
                <w:tcPr>
                  <w:tcW w:w="545" w:type="dxa"/>
                  <w:tcBorders>
                    <w:top w:val="single" w:sz="4" w:space="0" w:color="auto"/>
                    <w:left w:val="single" w:sz="4" w:space="0" w:color="auto"/>
                    <w:bottom w:val="single" w:sz="4" w:space="0" w:color="auto"/>
                    <w:right w:val="single" w:sz="4" w:space="0" w:color="auto"/>
                  </w:tcBorders>
                  <w:vAlign w:val="center"/>
                </w:tcPr>
                <w:p w14:paraId="06A2A2A0"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8458641"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1</w:t>
                  </w:r>
                </w:p>
              </w:tc>
            </w:tr>
            <w:tr w:rsidR="00F572D1" w:rsidRPr="00B90F28" w14:paraId="0030D3EB"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367B44C2"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2098DF6"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subcarrier index in the PRB used for CSI-RS (k</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k</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 xml:space="preserve"> )</w:t>
                  </w:r>
                </w:p>
              </w:tc>
              <w:tc>
                <w:tcPr>
                  <w:tcW w:w="545" w:type="dxa"/>
                  <w:tcBorders>
                    <w:top w:val="single" w:sz="4" w:space="0" w:color="auto"/>
                    <w:left w:val="single" w:sz="4" w:space="0" w:color="auto"/>
                    <w:bottom w:val="single" w:sz="4" w:space="0" w:color="auto"/>
                    <w:right w:val="single" w:sz="4" w:space="0" w:color="auto"/>
                  </w:tcBorders>
                  <w:vAlign w:val="center"/>
                </w:tcPr>
                <w:p w14:paraId="3397D4C9"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62CAE242"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Row 4, (0,-) for 4 ports/</w:t>
                  </w:r>
                </w:p>
                <w:p w14:paraId="1C56E382"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Row 12, (2, 4, 6, 8) </w:t>
                  </w:r>
                  <w:r w:rsidRPr="009B4571">
                    <w:rPr>
                      <w:rFonts w:asciiTheme="minorHAnsi" w:hAnsiTheme="minorHAnsi" w:cstheme="minorHAnsi" w:hint="eastAsia"/>
                      <w:sz w:val="16"/>
                      <w:szCs w:val="16"/>
                      <w:highlight w:val="yellow"/>
                      <w:lang w:eastAsia="zh-CN"/>
                    </w:rPr>
                    <w:t>for 16 ports/</w:t>
                  </w:r>
                </w:p>
                <w:p w14:paraId="4C62AA6C"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Row 17, (2, 4, 6, 8)</w:t>
                  </w:r>
                  <w:r w:rsidRPr="009B4571">
                    <w:rPr>
                      <w:rFonts w:asciiTheme="minorHAnsi" w:hAnsiTheme="minorHAnsi" w:cstheme="minorHAnsi" w:hint="eastAsia"/>
                      <w:sz w:val="16"/>
                      <w:szCs w:val="16"/>
                      <w:highlight w:val="yellow"/>
                      <w:lang w:eastAsia="zh-CN"/>
                    </w:rPr>
                    <w:t xml:space="preserve"> for 32 ports</w:t>
                  </w:r>
                </w:p>
              </w:tc>
            </w:tr>
            <w:tr w:rsidR="00F572D1" w:rsidRPr="00B90F28" w14:paraId="1997C61C" w14:textId="77777777" w:rsidTr="001F08A1">
              <w:trPr>
                <w:trHeight w:val="43"/>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C3E9A50"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B2D4E4"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OFDM symbol in the PRB used for CSI-RS (l</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l</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3F9E115C"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E0CCACB"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(13,-) for 4 ports/</w:t>
                  </w:r>
                </w:p>
                <w:p w14:paraId="3BCC9574"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(5,-)</w:t>
                  </w:r>
                  <w:r w:rsidRPr="009B4571">
                    <w:rPr>
                      <w:rFonts w:asciiTheme="minorHAnsi" w:hAnsiTheme="minorHAnsi" w:cstheme="minorHAnsi" w:hint="eastAsia"/>
                      <w:sz w:val="16"/>
                      <w:szCs w:val="16"/>
                      <w:highlight w:val="yellow"/>
                      <w:lang w:eastAsia="zh-CN"/>
                    </w:rPr>
                    <w:t xml:space="preserve"> for 16 ports/</w:t>
                  </w:r>
                </w:p>
                <w:p w14:paraId="328E5676"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(5,12))</w:t>
                  </w:r>
                  <w:r w:rsidRPr="009B4571">
                    <w:rPr>
                      <w:rFonts w:asciiTheme="minorHAnsi" w:hAnsiTheme="minorHAnsi" w:cstheme="minorHAnsi" w:hint="eastAsia"/>
                      <w:sz w:val="16"/>
                      <w:szCs w:val="16"/>
                      <w:highlight w:val="yellow"/>
                      <w:lang w:eastAsia="zh-CN"/>
                    </w:rPr>
                    <w:t xml:space="preserve"> for 32 ports</w:t>
                  </w:r>
                </w:p>
              </w:tc>
            </w:tr>
            <w:tr w:rsidR="00F572D1" w:rsidRPr="00B90F28" w14:paraId="1FC7CEE4"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E97E075"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8AE2DC"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w:t>
                  </w:r>
                </w:p>
                <w:p w14:paraId="122E0397"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lang w:eastAsia="zh-CN"/>
                    </w:rPr>
                    <w:t>interval</w:t>
                  </w:r>
                  <w:r w:rsidRPr="00B90F28">
                    <w:rPr>
                      <w:rFonts w:asciiTheme="minorHAnsi" w:hAnsiTheme="minorHAnsi" w:cstheme="minorHAnsi"/>
                      <w:sz w:val="16"/>
                      <w:szCs w:val="16"/>
                    </w:rPr>
                    <w:t xml:space="preserve"> and offset</w:t>
                  </w:r>
                </w:p>
              </w:tc>
              <w:tc>
                <w:tcPr>
                  <w:tcW w:w="545" w:type="dxa"/>
                  <w:tcBorders>
                    <w:top w:val="single" w:sz="4" w:space="0" w:color="auto"/>
                    <w:left w:val="single" w:sz="4" w:space="0" w:color="auto"/>
                    <w:bottom w:val="single" w:sz="4" w:space="0" w:color="auto"/>
                    <w:right w:val="single" w:sz="4" w:space="0" w:color="auto"/>
                  </w:tcBorders>
                  <w:vAlign w:val="center"/>
                  <w:hideMark/>
                </w:tcPr>
                <w:p w14:paraId="0A4C8064" w14:textId="77777777" w:rsidR="00F572D1" w:rsidRPr="00B90F28" w:rsidRDefault="00F572D1" w:rsidP="00F572D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hideMark/>
                </w:tcPr>
                <w:p w14:paraId="33E62936"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9850CC">
                    <w:rPr>
                      <w:rFonts w:asciiTheme="minorHAnsi" w:hAnsiTheme="minorHAnsi" w:cstheme="minorHAnsi" w:hint="eastAsia"/>
                      <w:sz w:val="16"/>
                      <w:szCs w:val="16"/>
                      <w:highlight w:val="yellow"/>
                      <w:lang w:eastAsia="zh-CN"/>
                    </w:rPr>
                    <w:t>5/1 for FDD, 10/1 for TDD</w:t>
                  </w:r>
                </w:p>
              </w:tc>
            </w:tr>
            <w:tr w:rsidR="00F572D1" w:rsidRPr="00B90F28" w14:paraId="730905C5"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4F58C53D"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B9388C8"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aperiodicTriggeringOffset</w:t>
                  </w:r>
                </w:p>
              </w:tc>
              <w:tc>
                <w:tcPr>
                  <w:tcW w:w="545" w:type="dxa"/>
                  <w:tcBorders>
                    <w:top w:val="single" w:sz="4" w:space="0" w:color="auto"/>
                    <w:left w:val="single" w:sz="4" w:space="0" w:color="auto"/>
                    <w:bottom w:val="single" w:sz="4" w:space="0" w:color="auto"/>
                    <w:right w:val="single" w:sz="4" w:space="0" w:color="auto"/>
                  </w:tcBorders>
                  <w:vAlign w:val="center"/>
                </w:tcPr>
                <w:p w14:paraId="05F32F69"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5D6E7EF3"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0</w:t>
                  </w:r>
                </w:p>
              </w:tc>
            </w:tr>
            <w:tr w:rsidR="00F572D1" w:rsidRPr="00B90F28" w14:paraId="1766F1F3" w14:textId="77777777" w:rsidTr="001F08A1">
              <w:trPr>
                <w:trHeight w:val="72"/>
                <w:jc w:val="center"/>
              </w:trPr>
              <w:tc>
                <w:tcPr>
                  <w:tcW w:w="973" w:type="dxa"/>
                  <w:vMerge w:val="restart"/>
                  <w:tcBorders>
                    <w:top w:val="single" w:sz="4" w:space="0" w:color="auto"/>
                    <w:left w:val="single" w:sz="4" w:space="0" w:color="auto"/>
                    <w:right w:val="single" w:sz="4" w:space="0" w:color="auto"/>
                  </w:tcBorders>
                  <w:vAlign w:val="center"/>
                </w:tcPr>
                <w:p w14:paraId="3C2F3A12" w14:textId="77777777" w:rsidR="00F572D1" w:rsidRPr="00B90F28" w:rsidRDefault="00F572D1" w:rsidP="00F572D1">
                  <w:pPr>
                    <w:spacing w:after="0"/>
                    <w:rPr>
                      <w:rFonts w:asciiTheme="minorHAnsi" w:hAnsiTheme="minorHAnsi" w:cstheme="minorHAnsi"/>
                      <w:sz w:val="16"/>
                      <w:szCs w:val="16"/>
                    </w:rPr>
                  </w:pPr>
                  <w:r w:rsidRPr="00B90F28">
                    <w:rPr>
                      <w:rFonts w:asciiTheme="minorHAnsi" w:hAnsiTheme="minorHAnsi" w:cstheme="minorHAnsi"/>
                      <w:sz w:val="16"/>
                      <w:szCs w:val="16"/>
                    </w:rPr>
                    <w:t>Codebook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7AD3A6C4" w14:textId="77777777" w:rsidR="00F572D1" w:rsidRPr="00B90F28" w:rsidRDefault="00F572D1" w:rsidP="00F572D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Codebook Type</w:t>
                  </w:r>
                </w:p>
              </w:tc>
              <w:tc>
                <w:tcPr>
                  <w:tcW w:w="545" w:type="dxa"/>
                  <w:tcBorders>
                    <w:top w:val="single" w:sz="4" w:space="0" w:color="auto"/>
                    <w:left w:val="single" w:sz="4" w:space="0" w:color="auto"/>
                    <w:bottom w:val="single" w:sz="4" w:space="0" w:color="auto"/>
                    <w:right w:val="single" w:sz="4" w:space="0" w:color="auto"/>
                  </w:tcBorders>
                  <w:vAlign w:val="center"/>
                </w:tcPr>
                <w:p w14:paraId="24B1B26D"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5016D7F0"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typeII-r16</w:t>
                  </w:r>
                </w:p>
              </w:tc>
            </w:tr>
            <w:tr w:rsidR="00F572D1" w:rsidRPr="00B90F28" w14:paraId="284D20F7" w14:textId="77777777" w:rsidTr="001F08A1">
              <w:trPr>
                <w:trHeight w:val="72"/>
                <w:jc w:val="center"/>
              </w:trPr>
              <w:tc>
                <w:tcPr>
                  <w:tcW w:w="973" w:type="dxa"/>
                  <w:vMerge/>
                  <w:tcBorders>
                    <w:left w:val="single" w:sz="4" w:space="0" w:color="auto"/>
                    <w:right w:val="single" w:sz="4" w:space="0" w:color="auto"/>
                  </w:tcBorders>
                  <w:vAlign w:val="center"/>
                </w:tcPr>
                <w:p w14:paraId="635CAFFF"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75D8B6BB" w14:textId="77777777" w:rsidR="00F572D1" w:rsidRPr="00B90F28" w:rsidRDefault="00F572D1" w:rsidP="00F572D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paramCombination-r16</w:t>
                  </w:r>
                </w:p>
              </w:tc>
              <w:tc>
                <w:tcPr>
                  <w:tcW w:w="545" w:type="dxa"/>
                  <w:tcBorders>
                    <w:top w:val="single" w:sz="4" w:space="0" w:color="auto"/>
                    <w:left w:val="single" w:sz="4" w:space="0" w:color="auto"/>
                    <w:bottom w:val="single" w:sz="4" w:space="0" w:color="auto"/>
                    <w:right w:val="single" w:sz="4" w:space="0" w:color="auto"/>
                  </w:tcBorders>
                  <w:vAlign w:val="center"/>
                </w:tcPr>
                <w:p w14:paraId="15E70FC2"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5C5447A3"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 xml:space="preserve">Option 1: </w:t>
                  </w:r>
                  <w:r w:rsidRPr="001A3A72">
                    <w:rPr>
                      <w:rFonts w:asciiTheme="minorHAnsi" w:hAnsiTheme="minorHAnsi" w:cstheme="minorHAnsi" w:hint="eastAsia"/>
                      <w:sz w:val="16"/>
                      <w:szCs w:val="16"/>
                      <w:highlight w:val="yellow"/>
                      <w:lang w:eastAsia="zh-CN"/>
                    </w:rPr>
                    <w:t>6</w:t>
                  </w:r>
                  <w:r w:rsidRPr="001A3A72">
                    <w:rPr>
                      <w:rFonts w:asciiTheme="minorHAnsi" w:hAnsiTheme="minorHAnsi" w:cstheme="minorHAnsi"/>
                      <w:sz w:val="16"/>
                      <w:szCs w:val="16"/>
                      <w:highlight w:val="yellow"/>
                      <w:lang w:eastAsia="zh-CN"/>
                    </w:rPr>
                    <w:t xml:space="preserve"> with L =4, pν =1/2, β=1/2</w:t>
                  </w:r>
                </w:p>
              </w:tc>
            </w:tr>
            <w:tr w:rsidR="00F572D1" w:rsidRPr="00B90F28" w14:paraId="70724A17" w14:textId="77777777" w:rsidTr="001F08A1">
              <w:trPr>
                <w:trHeight w:val="72"/>
                <w:jc w:val="center"/>
              </w:trPr>
              <w:tc>
                <w:tcPr>
                  <w:tcW w:w="973" w:type="dxa"/>
                  <w:vMerge/>
                  <w:tcBorders>
                    <w:left w:val="single" w:sz="4" w:space="0" w:color="auto"/>
                    <w:right w:val="single" w:sz="4" w:space="0" w:color="auto"/>
                  </w:tcBorders>
                  <w:vAlign w:val="center"/>
                </w:tcPr>
                <w:p w14:paraId="31F67B06"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57DA601B" w14:textId="77777777" w:rsidR="00F572D1" w:rsidRPr="00B90F28" w:rsidRDefault="00F572D1" w:rsidP="00F572D1">
                  <w:pPr>
                    <w:keepNext/>
                    <w:keepLines/>
                    <w:spacing w:after="0"/>
                    <w:rPr>
                      <w:rFonts w:asciiTheme="minorHAnsi" w:hAnsiTheme="minorHAnsi" w:cstheme="minorHAnsi"/>
                      <w:sz w:val="16"/>
                      <w:szCs w:val="16"/>
                    </w:rPr>
                  </w:pPr>
                  <w:r w:rsidRPr="001A3A72">
                    <w:rPr>
                      <w:rFonts w:asciiTheme="minorHAnsi" w:hAnsiTheme="minorHAnsi" w:cstheme="minorHAnsi"/>
                      <w:sz w:val="16"/>
                      <w:szCs w:val="16"/>
                    </w:rPr>
                    <w:t>numberOfPMISubbandsPerCQISubband</w:t>
                  </w:r>
                </w:p>
              </w:tc>
              <w:tc>
                <w:tcPr>
                  <w:tcW w:w="545" w:type="dxa"/>
                  <w:tcBorders>
                    <w:top w:val="single" w:sz="4" w:space="0" w:color="auto"/>
                    <w:left w:val="single" w:sz="4" w:space="0" w:color="auto"/>
                    <w:bottom w:val="single" w:sz="4" w:space="0" w:color="auto"/>
                    <w:right w:val="single" w:sz="4" w:space="0" w:color="auto"/>
                  </w:tcBorders>
                  <w:vAlign w:val="center"/>
                </w:tcPr>
                <w:p w14:paraId="6FA5DE39"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494B188F" w14:textId="77777777" w:rsidR="00F572D1" w:rsidRPr="001A3A72" w:rsidRDefault="00F572D1" w:rsidP="00F572D1">
                  <w:pPr>
                    <w:keepNext/>
                    <w:keepLines/>
                    <w:spacing w:after="0"/>
                    <w:jc w:val="center"/>
                    <w:rPr>
                      <w:rFonts w:asciiTheme="minorHAnsi" w:hAnsiTheme="minorHAnsi" w:cstheme="minorHAnsi"/>
                      <w:sz w:val="16"/>
                      <w:szCs w:val="16"/>
                      <w:highlight w:val="yellow"/>
                      <w:lang w:val="en-US" w:eastAsia="zh-CN"/>
                    </w:rPr>
                  </w:pPr>
                  <w:r w:rsidRPr="001A3A72">
                    <w:rPr>
                      <w:rFonts w:asciiTheme="minorHAnsi" w:hAnsiTheme="minorHAnsi" w:cstheme="minorHAnsi"/>
                      <w:sz w:val="16"/>
                      <w:szCs w:val="16"/>
                      <w:highlight w:val="yellow"/>
                      <w:lang w:val="en-US" w:eastAsia="zh-CN"/>
                    </w:rPr>
                    <w:t>Option 1: R = 1</w:t>
                  </w:r>
                </w:p>
                <w:p w14:paraId="60F9F67F"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val="en-US" w:eastAsia="zh-CN"/>
                    </w:rPr>
                    <w:t>Option 2: R = 2</w:t>
                  </w:r>
                </w:p>
              </w:tc>
            </w:tr>
            <w:tr w:rsidR="00F572D1" w:rsidRPr="00B90F28" w14:paraId="4058DDF5" w14:textId="77777777" w:rsidTr="001F08A1">
              <w:trPr>
                <w:trHeight w:val="72"/>
                <w:jc w:val="center"/>
              </w:trPr>
              <w:tc>
                <w:tcPr>
                  <w:tcW w:w="973" w:type="dxa"/>
                  <w:vMerge/>
                  <w:tcBorders>
                    <w:left w:val="single" w:sz="4" w:space="0" w:color="auto"/>
                    <w:right w:val="single" w:sz="4" w:space="0" w:color="auto"/>
                  </w:tcBorders>
                  <w:vAlign w:val="center"/>
                </w:tcPr>
                <w:p w14:paraId="6B913A08"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3D6C317A"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(CodebookConfig-N1,CodebookConfig-N2)</w:t>
                  </w:r>
                </w:p>
              </w:tc>
              <w:tc>
                <w:tcPr>
                  <w:tcW w:w="545" w:type="dxa"/>
                  <w:tcBorders>
                    <w:top w:val="single" w:sz="4" w:space="0" w:color="auto"/>
                    <w:left w:val="single" w:sz="4" w:space="0" w:color="auto"/>
                    <w:bottom w:val="single" w:sz="4" w:space="0" w:color="auto"/>
                    <w:right w:val="single" w:sz="4" w:space="0" w:color="auto"/>
                  </w:tcBorders>
                  <w:vAlign w:val="center"/>
                </w:tcPr>
                <w:p w14:paraId="7AB2F6CC"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3EB2FC60" w14:textId="77777777" w:rsidR="00F572D1" w:rsidRPr="001A3A72" w:rsidRDefault="00F572D1" w:rsidP="00F572D1">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7388C9E9" w14:textId="77777777" w:rsidR="00F572D1" w:rsidRPr="001A3A72" w:rsidRDefault="00F572D1" w:rsidP="00F572D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(4,2</w:t>
                  </w:r>
                  <w:r w:rsidRPr="001A3A72">
                    <w:rPr>
                      <w:rFonts w:asciiTheme="minorHAnsi" w:hAnsiTheme="minorHAnsi" w:cstheme="minorHAnsi" w:hint="eastAsia"/>
                      <w:sz w:val="16"/>
                      <w:szCs w:val="16"/>
                      <w:highlight w:val="yellow"/>
                      <w:lang w:eastAsia="zh-CN"/>
                    </w:rPr>
                    <w:t>) for 16 ports/</w:t>
                  </w:r>
                </w:p>
                <w:p w14:paraId="61B6E415"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32 ports</w:t>
                  </w:r>
                </w:p>
              </w:tc>
            </w:tr>
            <w:tr w:rsidR="00F572D1" w:rsidRPr="00B90F28" w14:paraId="6D0244BC" w14:textId="77777777" w:rsidTr="001F08A1">
              <w:trPr>
                <w:trHeight w:val="72"/>
                <w:jc w:val="center"/>
              </w:trPr>
              <w:tc>
                <w:tcPr>
                  <w:tcW w:w="973" w:type="dxa"/>
                  <w:vMerge/>
                  <w:tcBorders>
                    <w:left w:val="single" w:sz="4" w:space="0" w:color="auto"/>
                    <w:right w:val="single" w:sz="4" w:space="0" w:color="auto"/>
                  </w:tcBorders>
                  <w:vAlign w:val="center"/>
                </w:tcPr>
                <w:p w14:paraId="2C47E229"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5CBC16C9"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(CodebookConfig-O1,CodebookConfig-O2)</w:t>
                  </w:r>
                </w:p>
              </w:tc>
              <w:tc>
                <w:tcPr>
                  <w:tcW w:w="545" w:type="dxa"/>
                  <w:tcBorders>
                    <w:top w:val="single" w:sz="4" w:space="0" w:color="auto"/>
                    <w:left w:val="single" w:sz="4" w:space="0" w:color="auto"/>
                    <w:bottom w:val="single" w:sz="4" w:space="0" w:color="auto"/>
                    <w:right w:val="single" w:sz="4" w:space="0" w:color="auto"/>
                  </w:tcBorders>
                  <w:vAlign w:val="center"/>
                </w:tcPr>
                <w:p w14:paraId="36C2F955"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0E40353" w14:textId="77777777" w:rsidR="00F572D1" w:rsidRPr="001A3A72" w:rsidRDefault="00F572D1" w:rsidP="00F572D1">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766071FF"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16/32 ports</w:t>
                  </w:r>
                </w:p>
              </w:tc>
            </w:tr>
            <w:tr w:rsidR="00F572D1" w:rsidRPr="00B90F28" w14:paraId="1420F180" w14:textId="77777777" w:rsidTr="001F08A1">
              <w:trPr>
                <w:trHeight w:val="72"/>
                <w:jc w:val="center"/>
              </w:trPr>
              <w:tc>
                <w:tcPr>
                  <w:tcW w:w="973" w:type="dxa"/>
                  <w:vMerge/>
                  <w:tcBorders>
                    <w:left w:val="single" w:sz="4" w:space="0" w:color="auto"/>
                    <w:right w:val="single" w:sz="4" w:space="0" w:color="auto"/>
                  </w:tcBorders>
                  <w:vAlign w:val="center"/>
                </w:tcPr>
                <w:p w14:paraId="0B13DF4E"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146A6252" w14:textId="77777777" w:rsidR="00F572D1" w:rsidRPr="00B90F28" w:rsidRDefault="00F572D1" w:rsidP="00F572D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n1-n2-codebookSubsetRestriction-r16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504A92FE"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57F604BF"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hint="eastAsia"/>
                      <w:sz w:val="16"/>
                      <w:szCs w:val="16"/>
                      <w:highlight w:val="yellow"/>
                      <w:lang w:eastAsia="zh-CN"/>
                    </w:rPr>
                    <w:t>FFS</w:t>
                  </w:r>
                </w:p>
              </w:tc>
            </w:tr>
            <w:tr w:rsidR="00F572D1" w:rsidRPr="00B90F28" w14:paraId="443F115E" w14:textId="77777777" w:rsidTr="001F08A1">
              <w:trPr>
                <w:trHeight w:val="72"/>
                <w:jc w:val="center"/>
              </w:trPr>
              <w:tc>
                <w:tcPr>
                  <w:tcW w:w="973" w:type="dxa"/>
                  <w:vMerge/>
                  <w:tcBorders>
                    <w:left w:val="single" w:sz="4" w:space="0" w:color="auto"/>
                    <w:bottom w:val="single" w:sz="4" w:space="0" w:color="auto"/>
                    <w:right w:val="single" w:sz="4" w:space="0" w:color="auto"/>
                  </w:tcBorders>
                  <w:vAlign w:val="center"/>
                </w:tcPr>
                <w:p w14:paraId="4EDD745F"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20C6352F" w14:textId="77777777" w:rsidR="00F572D1" w:rsidRPr="001C0E8A" w:rsidRDefault="00F572D1" w:rsidP="00F572D1">
                  <w:pPr>
                    <w:keepNext/>
                    <w:keepLines/>
                    <w:spacing w:after="0"/>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typeII-RI-Restriction-r16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6EF3094A"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CB84514" w14:textId="77777777" w:rsidR="00F572D1" w:rsidRPr="001C0E8A" w:rsidRDefault="00F572D1" w:rsidP="00F572D1">
                  <w:pPr>
                    <w:keepNext/>
                    <w:keepLines/>
                    <w:spacing w:after="0"/>
                    <w:jc w:val="center"/>
                    <w:rPr>
                      <w:rFonts w:asciiTheme="minorHAnsi" w:hAnsiTheme="minorHAnsi" w:cstheme="minorHAnsi"/>
                      <w:sz w:val="16"/>
                      <w:szCs w:val="16"/>
                      <w:highlight w:val="yellow"/>
                      <w:lang w:eastAsia="zh-CN"/>
                    </w:rPr>
                  </w:pPr>
                  <w:r w:rsidRPr="001C0E8A">
                    <w:rPr>
                      <w:rFonts w:asciiTheme="minorHAnsi" w:hAnsiTheme="minorHAnsi" w:cstheme="minorHAnsi" w:hint="eastAsia"/>
                      <w:sz w:val="16"/>
                      <w:szCs w:val="16"/>
                      <w:highlight w:val="yellow"/>
                      <w:lang w:eastAsia="zh-CN"/>
                    </w:rPr>
                    <w:t>FFS</w:t>
                  </w:r>
                </w:p>
              </w:tc>
            </w:tr>
            <w:tr w:rsidR="00F572D1" w:rsidRPr="00B90F28" w14:paraId="70D24E58" w14:textId="77777777" w:rsidTr="001F08A1">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428A1BCA" w14:textId="77777777" w:rsidR="00F572D1" w:rsidRPr="009B4571" w:rsidRDefault="00F572D1" w:rsidP="00F572D1">
                  <w:pPr>
                    <w:keepNext/>
                    <w:keepLines/>
                    <w:spacing w:after="0"/>
                    <w:rPr>
                      <w:rFonts w:asciiTheme="minorHAnsi" w:hAnsiTheme="minorHAnsi" w:cstheme="minorHAnsi"/>
                      <w:sz w:val="16"/>
                      <w:szCs w:val="16"/>
                    </w:rPr>
                  </w:pPr>
                  <w:r w:rsidRPr="009B4571">
                    <w:rPr>
                      <w:rFonts w:asciiTheme="minorHAnsi" w:hAnsiTheme="minorHAnsi" w:cstheme="minorHAnsi"/>
                      <w:sz w:val="16"/>
                      <w:szCs w:val="16"/>
                    </w:rPr>
                    <w:t>CSI-RS resource/CSI reporting interval and slot offse</w:t>
                  </w:r>
                  <w:r w:rsidRPr="009B4571">
                    <w:rPr>
                      <w:rFonts w:asciiTheme="minorHAnsi" w:hAnsiTheme="minorHAnsi" w:cstheme="minorHAnsi" w:hint="eastAsia"/>
                      <w:sz w:val="16"/>
                      <w:szCs w:val="16"/>
                    </w:rPr>
                    <w:t>t</w:t>
                  </w:r>
                </w:p>
              </w:tc>
              <w:tc>
                <w:tcPr>
                  <w:tcW w:w="545" w:type="dxa"/>
                  <w:tcBorders>
                    <w:top w:val="single" w:sz="4" w:space="0" w:color="auto"/>
                    <w:left w:val="single" w:sz="4" w:space="0" w:color="auto"/>
                    <w:bottom w:val="single" w:sz="4" w:space="0" w:color="auto"/>
                    <w:right w:val="single" w:sz="4" w:space="0" w:color="auto"/>
                  </w:tcBorders>
                  <w:vAlign w:val="center"/>
                </w:tcPr>
                <w:p w14:paraId="4758E9A7"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tcPr>
                <w:p w14:paraId="39087A45"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FDD 15 kHz: 5/1</w:t>
                  </w:r>
                </w:p>
                <w:p w14:paraId="1547714D"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TDD 30 kHz: 10/1</w:t>
                  </w:r>
                </w:p>
              </w:tc>
            </w:tr>
            <w:tr w:rsidR="00F572D1" w:rsidRPr="00B90F28" w14:paraId="473F8D03" w14:textId="77777777" w:rsidTr="001F08A1">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4F1468B9" w14:textId="77777777" w:rsidR="00F572D1" w:rsidRPr="009B4571" w:rsidRDefault="00F572D1" w:rsidP="00F572D1">
                  <w:pPr>
                    <w:keepNext/>
                    <w:keepLines/>
                    <w:spacing w:after="0"/>
                    <w:rPr>
                      <w:rFonts w:asciiTheme="minorHAnsi" w:hAnsiTheme="minorHAnsi" w:cstheme="minorHAnsi"/>
                      <w:sz w:val="16"/>
                      <w:szCs w:val="16"/>
                    </w:rPr>
                  </w:pPr>
                  <w:r w:rsidRPr="009B4571">
                    <w:rPr>
                      <w:rFonts w:asciiTheme="minorHAnsi" w:hAnsiTheme="minorHAnsi" w:cstheme="minorHAnsi" w:hint="eastAsia"/>
                      <w:sz w:val="16"/>
                      <w:szCs w:val="16"/>
                    </w:rPr>
                    <w:t>Minimum CSI delay</w:t>
                  </w:r>
                </w:p>
              </w:tc>
              <w:tc>
                <w:tcPr>
                  <w:tcW w:w="545" w:type="dxa"/>
                  <w:tcBorders>
                    <w:top w:val="single" w:sz="4" w:space="0" w:color="auto"/>
                    <w:left w:val="single" w:sz="4" w:space="0" w:color="auto"/>
                    <w:bottom w:val="single" w:sz="4" w:space="0" w:color="auto"/>
                    <w:right w:val="single" w:sz="4" w:space="0" w:color="auto"/>
                  </w:tcBorders>
                  <w:vAlign w:val="center"/>
                </w:tcPr>
                <w:p w14:paraId="5D026AA1"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ms</w:t>
                  </w:r>
                </w:p>
              </w:tc>
              <w:tc>
                <w:tcPr>
                  <w:tcW w:w="3074" w:type="dxa"/>
                  <w:tcBorders>
                    <w:top w:val="single" w:sz="4" w:space="0" w:color="auto"/>
                    <w:left w:val="single" w:sz="4" w:space="0" w:color="auto"/>
                    <w:bottom w:val="single" w:sz="4" w:space="0" w:color="auto"/>
                    <w:right w:val="single" w:sz="4" w:space="0" w:color="auto"/>
                  </w:tcBorders>
                  <w:vAlign w:val="center"/>
                </w:tcPr>
                <w:p w14:paraId="40C19222"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8 ms (8 slots) for FDD</w:t>
                  </w:r>
                </w:p>
                <w:p w14:paraId="5D0FEE8D"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6.5 ms (13 slots) for TDD</w:t>
                  </w:r>
                </w:p>
              </w:tc>
            </w:tr>
          </w:tbl>
          <w:p w14:paraId="605ABE34" w14:textId="77777777" w:rsidR="00F572D1" w:rsidRPr="00454E44" w:rsidRDefault="00F572D1" w:rsidP="00F572D1">
            <w:pPr>
              <w:spacing w:before="120" w:after="120"/>
              <w:rPr>
                <w:rFonts w:asciiTheme="minorHAnsi" w:hAnsiTheme="minorHAnsi" w:cstheme="minorHAnsi"/>
              </w:rPr>
            </w:pPr>
          </w:p>
        </w:tc>
      </w:tr>
      <w:tr w:rsidR="00F572D1" w14:paraId="303348C0" w14:textId="77777777" w:rsidTr="00F572D1">
        <w:trPr>
          <w:trHeight w:val="468"/>
        </w:trPr>
        <w:tc>
          <w:tcPr>
            <w:tcW w:w="1207" w:type="dxa"/>
          </w:tcPr>
          <w:p w14:paraId="1A27BA8A" w14:textId="7719479A" w:rsidR="00F572D1" w:rsidRPr="00B3095A" w:rsidRDefault="00F572D1" w:rsidP="00F572D1">
            <w:pPr>
              <w:spacing w:before="120" w:after="120"/>
              <w:rPr>
                <w:rFonts w:asciiTheme="minorHAnsi" w:eastAsiaTheme="minorEastAsia" w:hAnsiTheme="minorHAnsi" w:cstheme="minorHAnsi"/>
                <w:lang w:eastAsia="zh-CN"/>
              </w:rPr>
            </w:pPr>
            <w:r w:rsidRPr="008F4B7B">
              <w:rPr>
                <w:rFonts w:asciiTheme="minorHAnsi" w:eastAsiaTheme="minorEastAsia" w:hAnsiTheme="minorHAnsi" w:cstheme="minorHAnsi"/>
                <w:lang w:eastAsia="zh-CN"/>
              </w:rPr>
              <w:t>R4-2004926</w:t>
            </w:r>
          </w:p>
        </w:tc>
        <w:tc>
          <w:tcPr>
            <w:tcW w:w="1160" w:type="dxa"/>
          </w:tcPr>
          <w:p w14:paraId="012C0D63" w14:textId="40991744" w:rsidR="00F572D1" w:rsidRPr="00B3095A"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64" w:type="dxa"/>
          </w:tcPr>
          <w:p w14:paraId="4480BECC" w14:textId="1A6B0D2E" w:rsidR="00F572D1" w:rsidRDefault="00F572D1" w:rsidP="00F572D1">
            <w:pPr>
              <w:spacing w:before="120" w:after="120"/>
              <w:rPr>
                <w:rFonts w:asciiTheme="minorHAnsi" w:hAnsiTheme="minorHAnsi" w:cstheme="minorHAnsi"/>
              </w:rPr>
            </w:pPr>
            <w:r>
              <w:rPr>
                <w:rFonts w:asciiTheme="minorHAnsi" w:hAnsiTheme="minorHAnsi" w:cstheme="minorHAnsi"/>
              </w:rPr>
              <w:t>Observation 1: The enhanced Type II codebook can bring more resolution than type II due to the frequency compression matrix introduced</w:t>
            </w:r>
          </w:p>
          <w:p w14:paraId="17E54BA5" w14:textId="48F479F8" w:rsidR="00F572D1" w:rsidRDefault="00F572D1" w:rsidP="00F572D1">
            <w:pPr>
              <w:spacing w:before="120" w:after="120"/>
              <w:rPr>
                <w:rFonts w:asciiTheme="minorHAnsi" w:hAnsiTheme="minorHAnsi" w:cstheme="minorHAnsi"/>
              </w:rPr>
            </w:pPr>
            <w:r>
              <w:rPr>
                <w:rFonts w:asciiTheme="minorHAnsi" w:hAnsiTheme="minorHAnsi" w:cstheme="minorHAnsi"/>
              </w:rPr>
              <w:t>Observation 2: The performance of enhanced Type II codebook will be improved with the increase of feedback overhead and UE processing complexity</w:t>
            </w:r>
          </w:p>
          <w:p w14:paraId="120A4CDC" w14:textId="598D5A04" w:rsidR="00F572D1" w:rsidRPr="00CF6277" w:rsidRDefault="00F572D1" w:rsidP="00F572D1">
            <w:pPr>
              <w:spacing w:before="120" w:after="120"/>
              <w:rPr>
                <w:rFonts w:asciiTheme="minorHAnsi" w:hAnsiTheme="minorHAnsi" w:cstheme="minorHAnsi"/>
              </w:rPr>
            </w:pPr>
            <w:r>
              <w:rPr>
                <w:rFonts w:asciiTheme="minorHAnsi" w:hAnsiTheme="minorHAnsi" w:cstheme="minorHAnsi"/>
              </w:rPr>
              <w:t>Observation 3: The performance gain of type II and enhanced type II is more obviously in XP Medium correlation channel model than in XP high correlation case. In brief, XP medium model is recommended for type II and enhanced type II measurement condition</w:t>
            </w:r>
          </w:p>
        </w:tc>
      </w:tr>
      <w:tr w:rsidR="00F572D1" w14:paraId="622359A3" w14:textId="77777777" w:rsidTr="00F572D1">
        <w:trPr>
          <w:trHeight w:val="468"/>
        </w:trPr>
        <w:tc>
          <w:tcPr>
            <w:tcW w:w="1207" w:type="dxa"/>
          </w:tcPr>
          <w:p w14:paraId="7CCBB620" w14:textId="6233808D" w:rsidR="00F572D1" w:rsidRPr="003729B2"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4-2003687</w:t>
            </w:r>
          </w:p>
        </w:tc>
        <w:tc>
          <w:tcPr>
            <w:tcW w:w="1160" w:type="dxa"/>
          </w:tcPr>
          <w:p w14:paraId="2E16EE53" w14:textId="6CD782DA" w:rsidR="00F572D1" w:rsidRPr="003729B2"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Huawei, HiSilicon</w:t>
            </w:r>
          </w:p>
        </w:tc>
        <w:tc>
          <w:tcPr>
            <w:tcW w:w="7264" w:type="dxa"/>
          </w:tcPr>
          <w:p w14:paraId="22C3D909" w14:textId="77777777" w:rsidR="00F572D1" w:rsidRDefault="00F572D1" w:rsidP="00F572D1">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Not to define the test cases covering CSI-RS interference from neighbouring cells and/or sectors</w:t>
            </w:r>
          </w:p>
          <w:p w14:paraId="4E6A0137" w14:textId="77777777" w:rsidR="00F572D1" w:rsidRPr="00805BE8" w:rsidRDefault="00F572D1" w:rsidP="00F572D1">
            <w:pPr>
              <w:spacing w:before="120" w:after="120"/>
              <w:rPr>
                <w:rFonts w:asciiTheme="minorHAnsi" w:hAnsiTheme="minorHAnsi" w:cstheme="minorHAnsi"/>
              </w:rPr>
            </w:pPr>
            <w:r>
              <w:rPr>
                <w:rFonts w:asciiTheme="minorHAnsi" w:hAnsiTheme="minorHAnsi" w:cstheme="minorHAnsi"/>
              </w:rPr>
              <w:t>Proposal 2: Only introduce 16 Tx ports for enhanced Type II codebook test cases</w:t>
            </w:r>
          </w:p>
          <w:p w14:paraId="53BD77BE"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3: (N1,N2)=(4,2) and (O1,O2)=(4,4) for 16Tx Ports</w:t>
            </w:r>
          </w:p>
          <w:p w14:paraId="26A788EB" w14:textId="77777777" w:rsidR="00F572D1" w:rsidRDefault="00F572D1" w:rsidP="00F572D1">
            <w:pPr>
              <w:spacing w:before="120" w:after="120"/>
              <w:rPr>
                <w:rFonts w:asciiTheme="minorHAnsi" w:hAnsiTheme="minorHAnsi" w:cstheme="minorHAnsi"/>
              </w:rPr>
            </w:pPr>
            <w:r>
              <w:rPr>
                <w:rFonts w:asciiTheme="minorHAnsi" w:hAnsiTheme="minorHAnsi" w:cstheme="minorHAnsi"/>
              </w:rPr>
              <w:t xml:space="preserve">Proposal 4: Use paraCombination-r16: 6, with L=4, pv =1/2, </w:t>
            </w:r>
            <w:r w:rsidRPr="008B43DE">
              <w:rPr>
                <w:rFonts w:asciiTheme="minorHAnsi" w:hAnsiTheme="minorHAnsi" w:cstheme="minorHAnsi"/>
              </w:rPr>
              <w:t>β=1/2 as codebook parameter configuration</w:t>
            </w:r>
          </w:p>
          <w:p w14:paraId="043C717F"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5: Use MCS 20 (64QAM 1/2) and Rank =2</w:t>
            </w:r>
          </w:p>
          <w:p w14:paraId="1DDACB9D"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6: Use ‘Relative Throughput ratio between following PMI and random’ as the test metric</w:t>
            </w:r>
          </w:p>
          <w:p w14:paraId="6DC1FB88"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7: MIMO correlation: XP High</w:t>
            </w:r>
          </w:p>
          <w:p w14:paraId="45DB84C5"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8: Channel model: TDLA30-5</w:t>
            </w:r>
          </w:p>
          <w:p w14:paraId="40C1B401" w14:textId="118156DB" w:rsidR="00F572D1" w:rsidRPr="00F50BC0" w:rsidRDefault="00F572D1" w:rsidP="00F572D1">
            <w:pPr>
              <w:spacing w:before="120" w:after="120"/>
              <w:rPr>
                <w:rFonts w:asciiTheme="minorHAnsi" w:eastAsiaTheme="minorEastAsia" w:hAnsiTheme="minorHAnsi" w:cstheme="minorHAnsi"/>
                <w:lang w:eastAsia="zh-CN"/>
              </w:rPr>
            </w:pPr>
            <w:r>
              <w:rPr>
                <w:rFonts w:asciiTheme="minorHAnsi" w:hAnsiTheme="minorHAnsi" w:cstheme="minorHAnsi"/>
              </w:rPr>
              <w:t>Proposal 9: The remaining parameters will be same as for Rel-15 Type II codebook assumptions in R4-2002394</w:t>
            </w:r>
          </w:p>
        </w:tc>
      </w:tr>
      <w:tr w:rsidR="00F572D1" w14:paraId="1DF26EB7" w14:textId="77777777" w:rsidTr="00F572D1">
        <w:trPr>
          <w:trHeight w:val="468"/>
        </w:trPr>
        <w:tc>
          <w:tcPr>
            <w:tcW w:w="1207" w:type="dxa"/>
          </w:tcPr>
          <w:p w14:paraId="25E89DE4" w14:textId="29EDC881" w:rsidR="00F572D1" w:rsidRPr="00CF6277"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4-2003825</w:t>
            </w:r>
          </w:p>
        </w:tc>
        <w:tc>
          <w:tcPr>
            <w:tcW w:w="1160" w:type="dxa"/>
          </w:tcPr>
          <w:p w14:paraId="67FE09D8" w14:textId="2231D881" w:rsidR="00F572D1"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E</w:t>
            </w:r>
            <w:r>
              <w:rPr>
                <w:rFonts w:asciiTheme="minorHAnsi" w:eastAsiaTheme="minorEastAsia" w:hAnsiTheme="minorHAnsi" w:cstheme="minorHAnsi"/>
                <w:lang w:eastAsia="zh-CN"/>
              </w:rPr>
              <w:t>ricsson</w:t>
            </w:r>
          </w:p>
        </w:tc>
        <w:tc>
          <w:tcPr>
            <w:tcW w:w="7264" w:type="dxa"/>
          </w:tcPr>
          <w:p w14:paraId="45FD81CA"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1: Use same test setup for eMIMO CSI-PMI testing as proposed in R4-2003822</w:t>
            </w:r>
          </w:p>
          <w:p w14:paraId="4E5EBFB4" w14:textId="77777777" w:rsidR="00F572D1" w:rsidRPr="00714E34" w:rsidRDefault="00F572D1" w:rsidP="00F572D1">
            <w:pPr>
              <w:pStyle w:val="afe"/>
              <w:numPr>
                <w:ilvl w:val="0"/>
                <w:numId w:val="3"/>
              </w:numPr>
              <w:ind w:firstLineChars="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AN4 strives to consider the multi-user scheduling for type II PMI reporting test</w:t>
            </w:r>
          </w:p>
          <w:p w14:paraId="0061701F" w14:textId="77777777" w:rsidR="00F572D1" w:rsidRPr="00714E34" w:rsidRDefault="00F572D1" w:rsidP="00F572D1">
            <w:pPr>
              <w:pStyle w:val="afe"/>
              <w:numPr>
                <w:ilvl w:val="0"/>
                <w:numId w:val="3"/>
              </w:numPr>
              <w:ind w:firstLineChars="0"/>
              <w:rPr>
                <w:rFonts w:asciiTheme="minorHAnsi" w:hAnsiTheme="minorHAnsi" w:cstheme="minorHAnsi"/>
              </w:rPr>
            </w:pPr>
            <w:r>
              <w:rPr>
                <w:rFonts w:asciiTheme="minorHAnsi" w:eastAsiaTheme="minorEastAsia" w:hAnsiTheme="minorHAnsi" w:cstheme="minorHAnsi"/>
                <w:lang w:eastAsia="zh-CN"/>
              </w:rPr>
              <w:t>If RAN 4 agree to use multi-user scheduling for type II PMI reporting test, RAN4 study further how to derive precoder based on type II PMI feedback from UE under test</w:t>
            </w:r>
          </w:p>
          <w:p w14:paraId="17CC9164" w14:textId="103C5F26" w:rsidR="00F572D1" w:rsidRPr="00C034AD" w:rsidRDefault="00F572D1" w:rsidP="00F572D1">
            <w:pPr>
              <w:pStyle w:val="afe"/>
              <w:numPr>
                <w:ilvl w:val="0"/>
                <w:numId w:val="3"/>
              </w:numPr>
              <w:ind w:firstLineChars="0"/>
              <w:rPr>
                <w:rFonts w:asciiTheme="minorHAnsi" w:hAnsiTheme="minorHAnsi" w:cstheme="minorHAnsi"/>
              </w:rPr>
            </w:pPr>
            <w:r>
              <w:rPr>
                <w:rFonts w:asciiTheme="minorHAnsi" w:eastAsiaTheme="minorEastAsia" w:hAnsiTheme="minorHAnsi" w:cstheme="minorHAnsi"/>
                <w:lang w:eastAsia="zh-CN"/>
              </w:rPr>
              <w:t>Test parameters for Type II codebook may need to be tuned to properly suit MU-MIMO based test setup proposed</w:t>
            </w:r>
          </w:p>
        </w:tc>
      </w:tr>
      <w:tr w:rsidR="00F572D1" w14:paraId="6BC7AE29" w14:textId="77777777" w:rsidTr="00F572D1">
        <w:trPr>
          <w:trHeight w:val="468"/>
        </w:trPr>
        <w:tc>
          <w:tcPr>
            <w:tcW w:w="1207" w:type="dxa"/>
          </w:tcPr>
          <w:p w14:paraId="2B261B39" w14:textId="346F8BC8" w:rsidR="00F572D1" w:rsidRDefault="00F572D1" w:rsidP="00F572D1">
            <w:pPr>
              <w:spacing w:before="120" w:after="120"/>
              <w:rPr>
                <w:rFonts w:asciiTheme="minorHAnsi" w:eastAsiaTheme="minorEastAsia" w:hAnsiTheme="minorHAnsi" w:cstheme="minorHAnsi"/>
                <w:lang w:eastAsia="zh-CN"/>
              </w:rPr>
            </w:pPr>
            <w:r>
              <w:rPr>
                <w:rFonts w:eastAsiaTheme="minorEastAsia" w:hint="eastAsia"/>
                <w:lang w:eastAsia="zh-CN"/>
              </w:rPr>
              <w:t>R</w:t>
            </w:r>
            <w:r>
              <w:rPr>
                <w:rFonts w:eastAsiaTheme="minorEastAsia"/>
                <w:lang w:eastAsia="zh-CN"/>
              </w:rPr>
              <w:t>4-2003424</w:t>
            </w:r>
          </w:p>
        </w:tc>
        <w:tc>
          <w:tcPr>
            <w:tcW w:w="1160" w:type="dxa"/>
          </w:tcPr>
          <w:p w14:paraId="6FEF2917" w14:textId="1B0B191E" w:rsidR="00F572D1"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64" w:type="dxa"/>
          </w:tcPr>
          <w:p w14:paraId="667138DA" w14:textId="77777777" w:rsidR="00F572D1" w:rsidRDefault="00F572D1" w:rsidP="00F572D1">
            <w:pPr>
              <w:spacing w:before="120" w:after="120"/>
              <w:rPr>
                <w:rFonts w:eastAsiaTheme="minorEastAsia"/>
                <w:lang w:eastAsia="zh-CN"/>
              </w:rPr>
            </w:pPr>
            <w:r>
              <w:rPr>
                <w:rFonts w:eastAsiaTheme="minorEastAsia"/>
                <w:lang w:eastAsia="zh-CN"/>
              </w:rPr>
              <w:t xml:space="preserve">Proposal 12: </w:t>
            </w:r>
            <w:r w:rsidRPr="004E67FC">
              <w:rPr>
                <w:rFonts w:eastAsiaTheme="minorEastAsia"/>
                <w:lang w:eastAsia="zh-CN"/>
              </w:rPr>
              <w:t>Define PMI reporting test cases for Enhanced Type II codebook under similar assumptions as that of the test cases for Rel-15 Type II Codebook</w:t>
            </w:r>
          </w:p>
          <w:p w14:paraId="209EFB02" w14:textId="77777777" w:rsidR="00F572D1" w:rsidRDefault="00F572D1" w:rsidP="00F572D1">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13: </w:t>
            </w:r>
            <w:r w:rsidRPr="004E67FC">
              <w:rPr>
                <w:rFonts w:eastAsiaTheme="minorEastAsia"/>
                <w:lang w:val="en-US" w:eastAsia="zh-CN"/>
              </w:rPr>
              <w:t>Do not define the test cases covering CSI-RS interference from neighboring cells and/or sectors</w:t>
            </w:r>
          </w:p>
          <w:p w14:paraId="0E104037" w14:textId="77777777" w:rsidR="00F572D1" w:rsidRDefault="00F572D1" w:rsidP="00F572D1">
            <w:pPr>
              <w:spacing w:before="120" w:after="120"/>
              <w:rPr>
                <w:rFonts w:eastAsiaTheme="minorEastAsia"/>
                <w:lang w:val="en-US" w:eastAsia="zh-CN"/>
              </w:rPr>
            </w:pPr>
            <w:r>
              <w:rPr>
                <w:rFonts w:eastAsiaTheme="minorEastAsia"/>
                <w:lang w:val="en-US" w:eastAsia="zh-CN"/>
              </w:rPr>
              <w:t xml:space="preserve">Proposal 14: </w:t>
            </w:r>
            <w:r w:rsidRPr="004E67FC">
              <w:rPr>
                <w:rFonts w:eastAsiaTheme="minorEastAsia"/>
                <w:lang w:val="en-US" w:eastAsia="zh-CN"/>
              </w:rPr>
              <w:t>Define enhanced Type II PMI reporting tests only for 16 or 32 Tx ports</w:t>
            </w:r>
          </w:p>
          <w:p w14:paraId="207C3235" w14:textId="77777777" w:rsidR="00F572D1" w:rsidRDefault="00F572D1" w:rsidP="00F572D1">
            <w:pPr>
              <w:spacing w:before="120" w:after="120"/>
              <w:rPr>
                <w:rFonts w:eastAsiaTheme="minorEastAsia"/>
                <w:lang w:val="en-US" w:eastAsia="zh-CN"/>
              </w:rPr>
            </w:pPr>
            <w:r>
              <w:rPr>
                <w:rFonts w:eastAsiaTheme="minorEastAsia"/>
                <w:lang w:val="en-US" w:eastAsia="zh-CN"/>
              </w:rPr>
              <w:t>Proposal 15: Define sub-band PMI reporting tests for enhanced Type II codebook</w:t>
            </w:r>
          </w:p>
          <w:p w14:paraId="579EE5E2" w14:textId="4298E127" w:rsidR="00F572D1" w:rsidRDefault="00F572D1" w:rsidP="00F572D1">
            <w:pPr>
              <w:spacing w:before="120" w:after="120"/>
              <w:rPr>
                <w:rFonts w:eastAsiaTheme="minorEastAsia"/>
                <w:lang w:val="en-US" w:eastAsia="zh-CN"/>
              </w:rPr>
            </w:pPr>
            <w:r>
              <w:rPr>
                <w:rFonts w:eastAsiaTheme="minorEastAsia"/>
                <w:lang w:val="en-US" w:eastAsia="zh-CN"/>
              </w:rPr>
              <w:t>Proposal 16: Use smaller sub-band size, i.e., for FDD 10MHz and 8 for TDD 40MHz, for defining PMI reporting tests for enhanced Type II codebook</w:t>
            </w:r>
          </w:p>
          <w:p w14:paraId="05E5E5A6" w14:textId="77777777" w:rsidR="00F572D1" w:rsidRDefault="00F572D1" w:rsidP="00F572D1">
            <w:pPr>
              <w:spacing w:before="120" w:after="120"/>
              <w:rPr>
                <w:rFonts w:eastAsiaTheme="minorEastAsia"/>
                <w:lang w:val="en-US" w:eastAsia="zh-CN"/>
              </w:rPr>
            </w:pPr>
            <w:r>
              <w:rPr>
                <w:rFonts w:eastAsiaTheme="minorEastAsia"/>
                <w:lang w:val="en-US" w:eastAsia="zh-CN"/>
              </w:rPr>
              <w:t>Proposal 17: Use R=1 in PMI reporting requirements for enhanced Type II codebook</w:t>
            </w:r>
          </w:p>
          <w:p w14:paraId="45085592" w14:textId="5FA7BCE9" w:rsidR="00F572D1" w:rsidRDefault="00F572D1" w:rsidP="00F572D1">
            <w:pPr>
              <w:spacing w:before="120" w:after="120"/>
              <w:rPr>
                <w:rFonts w:asciiTheme="minorHAnsi" w:hAnsiTheme="minorHAnsi" w:cstheme="minorHAnsi"/>
              </w:rPr>
            </w:pPr>
            <w:r>
              <w:rPr>
                <w:rFonts w:eastAsiaTheme="minorEastAsia"/>
                <w:lang w:val="en-US" w:eastAsia="zh-CN"/>
              </w:rPr>
              <w:t>Proposal 18: Do not use the test metric in Option 2: Relative Throughput ratio with following PMI between enhanced Type II codebook and Rel-15 Type II codebook</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D0B9F47" w:rsidR="00DD19DE" w:rsidRPr="008B28F4" w:rsidRDefault="00DD19DE" w:rsidP="00DD19DE">
      <w:pPr>
        <w:pStyle w:val="3"/>
        <w:rPr>
          <w:sz w:val="24"/>
          <w:szCs w:val="16"/>
          <w:lang w:val="en-US"/>
        </w:rPr>
      </w:pPr>
      <w:r w:rsidRPr="008B28F4">
        <w:rPr>
          <w:sz w:val="24"/>
          <w:szCs w:val="16"/>
          <w:lang w:val="en-US"/>
        </w:rPr>
        <w:t>Sub-</w:t>
      </w:r>
      <w:r w:rsidR="00142BB9" w:rsidRPr="008B28F4">
        <w:rPr>
          <w:sz w:val="24"/>
          <w:szCs w:val="16"/>
          <w:lang w:val="en-US"/>
        </w:rPr>
        <w:t>topic</w:t>
      </w:r>
      <w:r w:rsidRPr="008B28F4">
        <w:rPr>
          <w:sz w:val="24"/>
          <w:szCs w:val="16"/>
          <w:lang w:val="en-US"/>
        </w:rPr>
        <w:t xml:space="preserve"> </w:t>
      </w:r>
      <w:r w:rsidR="00FA5848" w:rsidRPr="008B28F4">
        <w:rPr>
          <w:sz w:val="24"/>
          <w:szCs w:val="16"/>
          <w:lang w:val="en-US"/>
        </w:rPr>
        <w:t>2</w:t>
      </w:r>
      <w:r w:rsidRPr="008B28F4">
        <w:rPr>
          <w:sz w:val="24"/>
          <w:szCs w:val="16"/>
          <w:lang w:val="en-US"/>
        </w:rPr>
        <w:t>-1</w:t>
      </w:r>
      <w:r w:rsidR="0023324B" w:rsidRPr="008B28F4">
        <w:rPr>
          <w:sz w:val="24"/>
          <w:szCs w:val="16"/>
          <w:lang w:val="en-US"/>
        </w:rPr>
        <w:t>: Test se</w:t>
      </w:r>
      <w:r w:rsidR="00D718FA" w:rsidRPr="008B28F4">
        <w:rPr>
          <w:sz w:val="24"/>
          <w:szCs w:val="16"/>
          <w:lang w:val="en-US"/>
        </w:rPr>
        <w:t xml:space="preserve">tup of </w:t>
      </w:r>
      <w:r w:rsidR="002B6C25" w:rsidRPr="008B28F4">
        <w:rPr>
          <w:sz w:val="24"/>
          <w:szCs w:val="16"/>
          <w:lang w:val="en-US"/>
        </w:rPr>
        <w:t xml:space="preserve">Rel-16 </w:t>
      </w:r>
      <w:r w:rsidR="00D718FA" w:rsidRPr="008B28F4">
        <w:rPr>
          <w:sz w:val="24"/>
          <w:szCs w:val="16"/>
          <w:lang w:val="en-US"/>
        </w:rPr>
        <w:t>enhanced type II codebook requirement</w:t>
      </w:r>
    </w:p>
    <w:p w14:paraId="51043946" w14:textId="77777777" w:rsidR="002B6C25" w:rsidRPr="00FF5993" w:rsidRDefault="002B6C25" w:rsidP="002B6C25">
      <w:pPr>
        <w:rPr>
          <w:i/>
          <w:color w:val="0070C0"/>
          <w:lang w:val="en-US" w:eastAsia="zh-CN"/>
        </w:rPr>
      </w:pPr>
      <w:r w:rsidRPr="00FF5993">
        <w:rPr>
          <w:rFonts w:hint="eastAsia"/>
          <w:i/>
          <w:color w:val="0070C0"/>
          <w:lang w:val="en-US" w:eastAsia="zh-CN"/>
        </w:rPr>
        <w:t>Based on the revised WID of NR eMIMO for Rel-16 in RAN#85, one objective related to the CSI enhancement for MU-MIMO is included as</w:t>
      </w:r>
    </w:p>
    <w:p w14:paraId="2A16024E" w14:textId="77777777" w:rsidR="002B6C25" w:rsidRPr="00FF5993" w:rsidRDefault="002B6C25" w:rsidP="002B6C25">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FF5993">
        <w:rPr>
          <w:rFonts w:eastAsia="宋体" w:hint="eastAsia"/>
          <w:i/>
          <w:color w:val="0070C0"/>
          <w:szCs w:val="24"/>
          <w:lang w:eastAsia="zh-CN"/>
        </w:rPr>
        <w:t>Enhancements on MU-MIMO support</w:t>
      </w:r>
    </w:p>
    <w:p w14:paraId="296335F1" w14:textId="77777777" w:rsidR="002B6C25" w:rsidRPr="00FF5993" w:rsidRDefault="002B6C25" w:rsidP="002B6C2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i/>
          <w:color w:val="0070C0"/>
          <w:szCs w:val="24"/>
          <w:lang w:eastAsia="zh-CN"/>
        </w:rPr>
        <w:t xml:space="preserve">Option 1: </w:t>
      </w:r>
      <w:r w:rsidRPr="00FF5993">
        <w:rPr>
          <w:rFonts w:eastAsia="宋体" w:hint="eastAsia"/>
          <w:i/>
          <w:color w:val="0070C0"/>
          <w:szCs w:val="24"/>
          <w:lang w:eastAsia="zh-CN"/>
        </w:rPr>
        <w:t>Specify overhead reduction, based on Type II CSI feedback</w:t>
      </w:r>
      <w:r w:rsidRPr="00FF5993">
        <w:rPr>
          <w:rFonts w:eastAsia="宋体"/>
          <w:i/>
          <w:color w:val="0070C0"/>
          <w:szCs w:val="24"/>
          <w:lang w:eastAsia="zh-CN"/>
        </w:rPr>
        <w:t>, taking</w:t>
      </w:r>
      <w:r w:rsidRPr="00FF5993">
        <w:rPr>
          <w:rFonts w:eastAsia="宋体" w:hint="eastAsia"/>
          <w:i/>
          <w:color w:val="0070C0"/>
          <w:szCs w:val="24"/>
          <w:lang w:eastAsia="zh-CN"/>
        </w:rPr>
        <w:t xml:space="preserve"> into account the </w:t>
      </w:r>
      <w:r w:rsidRPr="00FF5993">
        <w:rPr>
          <w:rFonts w:eastAsia="宋体"/>
          <w:i/>
          <w:color w:val="0070C0"/>
          <w:szCs w:val="24"/>
          <w:lang w:eastAsia="zh-CN"/>
        </w:rPr>
        <w:t>trade-off</w:t>
      </w:r>
      <w:r w:rsidRPr="00FF5993">
        <w:rPr>
          <w:rFonts w:eastAsia="宋体" w:hint="eastAsia"/>
          <w:i/>
          <w:color w:val="0070C0"/>
          <w:szCs w:val="24"/>
          <w:lang w:eastAsia="zh-CN"/>
        </w:rPr>
        <w:t xml:space="preserve"> between performance and overhead.</w:t>
      </w:r>
    </w:p>
    <w:p w14:paraId="5E191C97" w14:textId="77777777" w:rsidR="002B6C25" w:rsidRPr="00B47A51" w:rsidRDefault="002B6C25" w:rsidP="002B6C2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hint="eastAsia"/>
          <w:i/>
          <w:color w:val="0070C0"/>
          <w:szCs w:val="24"/>
          <w:lang w:eastAsia="zh-CN"/>
        </w:rPr>
        <w:t xml:space="preserve">Perform study and, if needed, </w:t>
      </w:r>
      <w:r w:rsidRPr="00FF5993">
        <w:rPr>
          <w:rFonts w:eastAsia="宋体"/>
          <w:i/>
          <w:color w:val="0070C0"/>
          <w:szCs w:val="24"/>
          <w:lang w:eastAsia="zh-CN"/>
        </w:rPr>
        <w:t>specify</w:t>
      </w:r>
      <w:r w:rsidRPr="00FF5993">
        <w:rPr>
          <w:rFonts w:eastAsia="宋体" w:hint="eastAsia"/>
          <w:i/>
          <w:color w:val="0070C0"/>
          <w:szCs w:val="24"/>
          <w:lang w:eastAsia="zh-CN"/>
        </w:rPr>
        <w:t xml:space="preserve"> extension of Type II CSI feedback to rank&gt;2</w:t>
      </w:r>
    </w:p>
    <w:p w14:paraId="3ABCE09A" w14:textId="3AC91047" w:rsidR="002B6C25" w:rsidRPr="002B6C25" w:rsidRDefault="002B6C25" w:rsidP="00DD19DE">
      <w:pPr>
        <w:rPr>
          <w:i/>
          <w:color w:val="0070C0"/>
          <w:lang w:eastAsia="zh-CN"/>
        </w:rPr>
      </w:pPr>
      <w:r>
        <w:rPr>
          <w:i/>
          <w:color w:val="0070C0"/>
          <w:lang w:eastAsia="zh-CN"/>
        </w:rPr>
        <w:t>In the RAN4#94-</w:t>
      </w:r>
      <w:r>
        <w:rPr>
          <w:rFonts w:hint="eastAsia"/>
          <w:i/>
          <w:color w:val="0070C0"/>
          <w:lang w:eastAsia="zh-CN"/>
        </w:rPr>
        <w:t>e</w:t>
      </w:r>
      <w:r>
        <w:rPr>
          <w:i/>
          <w:color w:val="0070C0"/>
          <w:lang w:eastAsia="zh-CN"/>
        </w:rPr>
        <w:t xml:space="preserve"> meeting, RAN4 agreed to introduce the PMI report requirement for Rel-16 enhanced type II codebook. In this sub-topic, RAN4 should discuss the details test parameters and test scenario for Rel-16 type II codebook requirement</w:t>
      </w:r>
    </w:p>
    <w:p w14:paraId="01AAE71D" w14:textId="5F5FFC3B" w:rsidR="006304C9" w:rsidRDefault="006304C9" w:rsidP="006304C9">
      <w:pPr>
        <w:rPr>
          <w:b/>
          <w:color w:val="0070C0"/>
          <w:u w:val="single"/>
          <w:lang w:eastAsia="ko-KR"/>
        </w:rPr>
      </w:pPr>
      <w:r>
        <w:rPr>
          <w:b/>
          <w:color w:val="0070C0"/>
          <w:u w:val="single"/>
          <w:lang w:eastAsia="ko-KR"/>
        </w:rPr>
        <w:t>Agreements in RAN4#94-e meeting</w:t>
      </w:r>
    </w:p>
    <w:p w14:paraId="1E5C7AA5" w14:textId="138AF1D0" w:rsidR="00160292" w:rsidRDefault="00160292" w:rsidP="006304C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with interference</w:t>
      </w:r>
    </w:p>
    <w:p w14:paraId="286A5EDF" w14:textId="2246C0BC" w:rsidR="006304C9" w:rsidRPr="00045592" w:rsidRDefault="00160292"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to define the test cases covering CSI-RS interference from neighbouring cells and/or sectors</w:t>
      </w:r>
    </w:p>
    <w:p w14:paraId="1AC05EA3" w14:textId="103E1648" w:rsidR="00160292" w:rsidRDefault="00160292"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w:t>
      </w:r>
    </w:p>
    <w:p w14:paraId="6702F436" w14:textId="107AD0F0" w:rsidR="00160292" w:rsidRDefault="00160292"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Similar assumption as that of test case for Rel-15 Type II codebook</w:t>
      </w:r>
    </w:p>
    <w:p w14:paraId="52AE4CF2" w14:textId="2AC2CCB2" w:rsidR="00160292" w:rsidRPr="00045592" w:rsidRDefault="00160292"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701F5874" w14:textId="611DAED5" w:rsidR="00160292" w:rsidRDefault="00160292"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Number of CSI-RS ports</w:t>
      </w:r>
    </w:p>
    <w:p w14:paraId="012C5F20" w14:textId="31E5D81F" w:rsidR="00160292" w:rsidRDefault="00160292"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sidR="006514BF">
        <w:rPr>
          <w:rFonts w:eastAsia="宋体"/>
          <w:color w:val="0070C0"/>
          <w:szCs w:val="24"/>
          <w:lang w:eastAsia="zh-CN"/>
        </w:rPr>
        <w:t>ption 1: 16 ports with (N1, N2) and (O1,O2) =(4,4)</w:t>
      </w:r>
    </w:p>
    <w:p w14:paraId="59A0F36E" w14:textId="4EF3EF43" w:rsidR="006514BF" w:rsidRDefault="006514BF"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32 ports with (N1, N2) and (O1, O2)=(4,4)</w:t>
      </w:r>
    </w:p>
    <w:p w14:paraId="7F2ECF27" w14:textId="27895543" w:rsidR="006514BF" w:rsidRDefault="006514BF"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with (N1, N2) and (O1,O2) =(4,1)</w:t>
      </w:r>
    </w:p>
    <w:p w14:paraId="5A98AFF9" w14:textId="11E21F92" w:rsidR="006514BF" w:rsidRPr="00045592" w:rsidRDefault="006514BF"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4AC91046" w14:textId="318889D9" w:rsidR="00160292" w:rsidRDefault="006514BF"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N</w:t>
      </w:r>
      <w:r w:rsidR="002A3E74">
        <w:rPr>
          <w:rFonts w:eastAsia="宋体"/>
          <w:color w:val="0070C0"/>
          <w:szCs w:val="24"/>
          <w:lang w:eastAsia="zh-CN"/>
        </w:rPr>
        <w:t>umber of PMI Sub-bands per CQI Sub-band</w:t>
      </w:r>
    </w:p>
    <w:p w14:paraId="1EE88F6B" w14:textId="12C2250F"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R=1</w:t>
      </w:r>
    </w:p>
    <w:p w14:paraId="3D1465E0" w14:textId="5FE159D4"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R=2</w:t>
      </w:r>
    </w:p>
    <w:p w14:paraId="350840BD" w14:textId="7301D70A" w:rsidR="002A3E74" w:rsidRDefault="00F568C2"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Wideband and S</w:t>
      </w:r>
      <w:r w:rsidR="002A3E74">
        <w:rPr>
          <w:rFonts w:eastAsia="宋体"/>
          <w:color w:val="0070C0"/>
          <w:szCs w:val="24"/>
          <w:lang w:eastAsia="zh-CN"/>
        </w:rPr>
        <w:t>ub-band PMI</w:t>
      </w:r>
    </w:p>
    <w:p w14:paraId="634002FD" w14:textId="6BCB8385"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w:t>
      </w:r>
      <w:r>
        <w:rPr>
          <w:rFonts w:eastAsia="宋体"/>
          <w:color w:val="0070C0"/>
          <w:szCs w:val="24"/>
          <w:lang w:eastAsia="zh-CN"/>
        </w:rPr>
        <w:t>ion 1: Wideband</w:t>
      </w:r>
    </w:p>
    <w:p w14:paraId="798177A7" w14:textId="22D286FD" w:rsidR="002A3E74" w:rsidRPr="00045592"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Sub-band</w:t>
      </w:r>
    </w:p>
    <w:p w14:paraId="40E2E5A9" w14:textId="258F30AB"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Codebook Parameters configuration</w:t>
      </w:r>
    </w:p>
    <w:p w14:paraId="68828582" w14:textId="77777777" w:rsidR="00C15178" w:rsidRP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w:t>
      </w:r>
      <w:r>
        <w:rPr>
          <w:rFonts w:eastAsia="宋体"/>
          <w:color w:val="0070C0"/>
          <w:szCs w:val="24"/>
          <w:lang w:eastAsia="zh-CN"/>
        </w:rPr>
        <w:t>ion 1: paramCombination-r16: 6, with L=4, p</w:t>
      </w:r>
      <w:r>
        <w:rPr>
          <w:rFonts w:eastAsia="宋体"/>
          <w:color w:val="0070C0"/>
          <w:szCs w:val="24"/>
          <w:vertAlign w:val="subscript"/>
          <w:lang w:eastAsia="zh-CN"/>
        </w:rPr>
        <w:t>v</w:t>
      </w:r>
      <w:r>
        <w:rPr>
          <w:rFonts w:eastAsia="宋体"/>
          <w:color w:val="0070C0"/>
          <w:szCs w:val="24"/>
          <w:lang w:eastAsia="zh-CN"/>
        </w:rPr>
        <w:t xml:space="preserve">=1/2, </w:t>
      </w:r>
      <w:r w:rsidR="00B33A2B" w:rsidRPr="002A3E74">
        <w:rPr>
          <w:rFonts w:eastAsia="宋体"/>
          <w:color w:val="0070C0"/>
          <w:szCs w:val="24"/>
          <w:lang w:val="el-GR" w:eastAsia="zh-CN"/>
        </w:rPr>
        <w:t>β=1/2</w:t>
      </w:r>
    </w:p>
    <w:p w14:paraId="15BA10B2" w14:textId="499D1D78"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val="en-US" w:eastAsia="zh-CN"/>
        </w:rPr>
        <w:t>Other options not precluded</w:t>
      </w:r>
    </w:p>
    <w:p w14:paraId="014AE312" w14:textId="2A5A7444"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Beam-steering model</w:t>
      </w:r>
    </w:p>
    <w:p w14:paraId="327B883A" w14:textId="6344CE5D"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w:t>
      </w:r>
      <w:r>
        <w:rPr>
          <w:rFonts w:eastAsia="宋体"/>
          <w:color w:val="0070C0"/>
          <w:szCs w:val="24"/>
          <w:lang w:eastAsia="zh-CN"/>
        </w:rPr>
        <w:t>ion 1: Taking beam steering approach as specified in B.2.3B.4A of TS 36.101 as starting point with further extension applicable for L beams</w:t>
      </w:r>
    </w:p>
    <w:p w14:paraId="4825E2CD" w14:textId="447C8F2D"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options not precluded</w:t>
      </w:r>
    </w:p>
    <w:p w14:paraId="3C52B9D4" w14:textId="5C808C0C"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Channel Model</w:t>
      </w:r>
    </w:p>
    <w:p w14:paraId="49DFE9E9" w14:textId="62958E27"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TDA30-5</w:t>
      </w:r>
    </w:p>
    <w:p w14:paraId="65291A65" w14:textId="01A7503A" w:rsidR="002A3E74" w:rsidRP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options not precluded</w:t>
      </w:r>
    </w:p>
    <w:p w14:paraId="4A89954E" w14:textId="2AE9C4A1"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MIMO Correlation</w:t>
      </w:r>
    </w:p>
    <w:p w14:paraId="0ABD64E4" w14:textId="6A567675"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XP High</w:t>
      </w:r>
    </w:p>
    <w:p w14:paraId="1ED42B90" w14:textId="0EC713D2"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XP Medium</w:t>
      </w:r>
    </w:p>
    <w:p w14:paraId="0650068E" w14:textId="08824213"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54AE92BD" w14:textId="08824213"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MCS and Rank</w:t>
      </w:r>
    </w:p>
    <w:p w14:paraId="61A6D31A" w14:textId="7C421DB6" w:rsidR="00F568C2" w:rsidRDefault="00F568C2" w:rsidP="00F568C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MCS 20 (64 QAM Table), Rank 2</w:t>
      </w:r>
    </w:p>
    <w:p w14:paraId="28A381F6" w14:textId="2D1C002B" w:rsidR="00F568C2" w:rsidRPr="00F568C2" w:rsidRDefault="00F568C2" w:rsidP="00F568C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options not precluded</w:t>
      </w:r>
    </w:p>
    <w:p w14:paraId="2759D55F" w14:textId="0717A43B"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Test </w:t>
      </w:r>
      <w:r w:rsidR="00641E2A">
        <w:rPr>
          <w:rFonts w:eastAsia="宋体"/>
          <w:color w:val="0070C0"/>
          <w:szCs w:val="24"/>
          <w:lang w:eastAsia="zh-CN"/>
        </w:rPr>
        <w:t>Metric</w:t>
      </w:r>
    </w:p>
    <w:p w14:paraId="42CFE58A" w14:textId="25B8E448" w:rsidR="001A094F" w:rsidRDefault="001A094F" w:rsidP="001A094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Relative throughput ratio between following PMI and random PMI</w:t>
      </w:r>
    </w:p>
    <w:p w14:paraId="411A6723" w14:textId="273ADCBA" w:rsidR="001A094F" w:rsidRDefault="001A094F" w:rsidP="001A094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Relative throughput ratio with following PMI between enhanced type II codebook and Rel-15 Type II codebook</w:t>
      </w:r>
    </w:p>
    <w:p w14:paraId="1832851E" w14:textId="318B8510" w:rsidR="001A094F" w:rsidRDefault="001A094F" w:rsidP="001A094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Same test metric as in LTE for advanced CSI requirement</w:t>
      </w:r>
    </w:p>
    <w:p w14:paraId="56303774" w14:textId="020F5262" w:rsidR="001A094F" w:rsidRPr="001A094F" w:rsidRDefault="001A094F" w:rsidP="001A094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1A5735D1" w14:textId="63C05BD5"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FFS to reuse remaining parameters form Rel-15 type II Codebook</w:t>
      </w:r>
    </w:p>
    <w:p w14:paraId="330F6F18" w14:textId="77777777" w:rsidR="006304C9" w:rsidRDefault="006304C9" w:rsidP="00DD19DE">
      <w:pPr>
        <w:rPr>
          <w:i/>
          <w:color w:val="0070C0"/>
          <w:lang w:val="en-US" w:eastAsia="zh-CN"/>
        </w:rPr>
      </w:pPr>
    </w:p>
    <w:p w14:paraId="22DEB672" w14:textId="77777777" w:rsidR="00190C71" w:rsidRPr="006304C9" w:rsidRDefault="00190C71" w:rsidP="00190C7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7E90E84" w14:textId="77777777" w:rsidR="00190C71" w:rsidRDefault="00190C71" w:rsidP="00DD19DE">
      <w:pPr>
        <w:rPr>
          <w:i/>
          <w:color w:val="0070C0"/>
          <w:lang w:val="en-US" w:eastAsia="zh-CN"/>
        </w:rPr>
      </w:pPr>
    </w:p>
    <w:p w14:paraId="4027AC78" w14:textId="226E111D"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D718FA">
        <w:rPr>
          <w:b/>
          <w:color w:val="0070C0"/>
          <w:u w:val="single"/>
          <w:lang w:eastAsia="ko-KR"/>
        </w:rPr>
        <w:t>-1</w:t>
      </w:r>
      <w:r w:rsidR="001A094F">
        <w:rPr>
          <w:b/>
          <w:color w:val="0070C0"/>
          <w:u w:val="single"/>
          <w:lang w:eastAsia="ko-KR"/>
        </w:rPr>
        <w:t>-1</w:t>
      </w:r>
      <w:r w:rsidR="00D718FA">
        <w:rPr>
          <w:b/>
          <w:color w:val="0070C0"/>
          <w:u w:val="single"/>
          <w:lang w:eastAsia="ko-KR"/>
        </w:rPr>
        <w:t xml:space="preserve">: </w:t>
      </w:r>
      <w:r w:rsidR="009443C5">
        <w:rPr>
          <w:b/>
          <w:color w:val="0070C0"/>
          <w:u w:val="single"/>
          <w:lang w:eastAsia="ko-KR"/>
        </w:rPr>
        <w:t xml:space="preserve">Whether </w:t>
      </w:r>
      <w:r w:rsidR="003C3AE4">
        <w:rPr>
          <w:b/>
          <w:color w:val="0070C0"/>
          <w:u w:val="single"/>
          <w:lang w:eastAsia="ko-KR"/>
        </w:rPr>
        <w:t xml:space="preserve">to design </w:t>
      </w:r>
      <w:r w:rsidR="009443C5">
        <w:rPr>
          <w:b/>
          <w:color w:val="0070C0"/>
          <w:u w:val="single"/>
          <w:lang w:eastAsia="ko-KR"/>
        </w:rPr>
        <w:t xml:space="preserve">the test cases covering CSI-RS </w:t>
      </w:r>
      <w:r w:rsidR="00A26E2C">
        <w:rPr>
          <w:b/>
          <w:color w:val="0070C0"/>
          <w:u w:val="single"/>
          <w:lang w:eastAsia="ko-KR"/>
        </w:rPr>
        <w:t>interference</w:t>
      </w:r>
      <w:r w:rsidR="003C3AE4">
        <w:rPr>
          <w:b/>
          <w:color w:val="0070C0"/>
          <w:u w:val="single"/>
          <w:lang w:eastAsia="ko-KR"/>
        </w:rPr>
        <w:t xml:space="preserve"> from neighbouring cells and/or sectors</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23D67E00" w:rsidR="00DD19DE" w:rsidRPr="00045592" w:rsidRDefault="003C3AE4"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w:t>
      </w:r>
      <w:r w:rsidR="00CC43C1">
        <w:rPr>
          <w:rFonts w:eastAsia="宋体"/>
          <w:color w:val="0070C0"/>
          <w:szCs w:val="24"/>
          <w:lang w:eastAsia="zh-CN"/>
        </w:rPr>
        <w:t xml:space="preserve">Huawei, </w:t>
      </w:r>
      <w:r>
        <w:rPr>
          <w:rFonts w:eastAsia="宋体"/>
          <w:color w:val="0070C0"/>
          <w:szCs w:val="24"/>
          <w:lang w:eastAsia="zh-CN"/>
        </w:rPr>
        <w:t>Q</w:t>
      </w:r>
      <w:r w:rsidR="00CC43C1">
        <w:rPr>
          <w:rFonts w:eastAsia="宋体"/>
          <w:color w:val="0070C0"/>
          <w:szCs w:val="24"/>
          <w:lang w:eastAsia="zh-CN"/>
        </w:rPr>
        <w:t>ualcomm</w:t>
      </w:r>
      <w:r w:rsidR="00F568C2">
        <w:rPr>
          <w:rFonts w:eastAsia="宋体"/>
          <w:color w:val="0070C0"/>
          <w:szCs w:val="24"/>
          <w:lang w:eastAsia="zh-CN"/>
        </w:rPr>
        <w:t xml:space="preserve">, </w:t>
      </w:r>
      <w:r w:rsidR="00641E2A">
        <w:rPr>
          <w:rFonts w:eastAsia="宋体"/>
          <w:color w:val="0070C0"/>
          <w:szCs w:val="24"/>
          <w:lang w:eastAsia="zh-CN"/>
        </w:rPr>
        <w:t>Samsung</w:t>
      </w:r>
      <w:r w:rsidR="00666201">
        <w:rPr>
          <w:rFonts w:eastAsia="宋体"/>
          <w:color w:val="0070C0"/>
          <w:szCs w:val="24"/>
          <w:lang w:eastAsia="zh-CN"/>
        </w:rPr>
        <w:t>, Intel, Apple</w:t>
      </w:r>
      <w:r>
        <w:rPr>
          <w:rFonts w:eastAsia="宋体"/>
          <w:color w:val="0070C0"/>
          <w:szCs w:val="24"/>
          <w:lang w:eastAsia="zh-CN"/>
        </w:rPr>
        <w:t>)</w:t>
      </w:r>
    </w:p>
    <w:p w14:paraId="50947007" w14:textId="2E8EAC2A" w:rsidR="00DD19DE" w:rsidRDefault="00641E2A"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6C5535">
        <w:rPr>
          <w:rFonts w:eastAsia="宋体"/>
          <w:color w:val="0070C0"/>
          <w:szCs w:val="24"/>
          <w:lang w:eastAsia="zh-CN"/>
        </w:rPr>
        <w:t xml:space="preserve"> (Ericsson): Yes </w:t>
      </w:r>
    </w:p>
    <w:p w14:paraId="037CF1AF" w14:textId="2711A8FB" w:rsidR="006C5535" w:rsidRDefault="006C5535" w:rsidP="006C553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strives to consider the multi-user scheduling for type II PMI reporting test</w:t>
      </w:r>
    </w:p>
    <w:p w14:paraId="6B8C7188" w14:textId="3FDB9699" w:rsidR="006C5535" w:rsidRDefault="006C5535" w:rsidP="006C553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RAN4 agree to use multi-user scheduling for type II PMI reporting test, RAN4 study further how to derive precoder based on the type II PMI feedback from UE under test</w:t>
      </w:r>
    </w:p>
    <w:p w14:paraId="326F83E0" w14:textId="6BA52E31" w:rsidR="006C5535" w:rsidRPr="006C5535" w:rsidRDefault="006C5535" w:rsidP="006C553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parameters for type II codebook may need to be tuned to properly suit MU-MIMO based test setup proposed</w:t>
      </w:r>
    </w:p>
    <w:p w14:paraId="5DF29AB8" w14:textId="09F754EA" w:rsidR="00641E2A" w:rsidRPr="00045592" w:rsidRDefault="00F568C2"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1E080B">
        <w:rPr>
          <w:rFonts w:eastAsia="宋体"/>
          <w:color w:val="0070C0"/>
          <w:szCs w:val="24"/>
          <w:lang w:eastAsia="zh-CN"/>
        </w:rPr>
        <w:t>If needed, discuss the issue</w:t>
      </w:r>
      <w:r w:rsidR="006C5535">
        <w:rPr>
          <w:rFonts w:eastAsia="宋体"/>
          <w:color w:val="0070C0"/>
          <w:szCs w:val="24"/>
          <w:lang w:eastAsia="zh-CN"/>
        </w:rPr>
        <w:t xml:space="preserve"> 2-1-1</w:t>
      </w:r>
      <w:r w:rsidR="001E080B">
        <w:rPr>
          <w:rFonts w:eastAsia="宋体"/>
          <w:color w:val="0070C0"/>
          <w:szCs w:val="24"/>
          <w:lang w:eastAsia="zh-CN"/>
        </w:rPr>
        <w:t xml:space="preserve"> under TEI-15 WI, since the issue is not relevant to the </w:t>
      </w:r>
      <w:r w:rsidR="00B73CA0">
        <w:rPr>
          <w:rFonts w:eastAsia="宋体"/>
          <w:color w:val="0070C0"/>
          <w:szCs w:val="24"/>
          <w:lang w:eastAsia="zh-CN"/>
        </w:rPr>
        <w:t>features introduced in e</w:t>
      </w:r>
      <w:r w:rsidR="001E080B">
        <w:rPr>
          <w:rFonts w:eastAsia="宋体"/>
          <w:color w:val="0070C0"/>
          <w:szCs w:val="24"/>
          <w:lang w:eastAsia="zh-CN"/>
        </w:rPr>
        <w:t>MIMO WI (Samsung)</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03511F2" w:rsidR="00DD19DE" w:rsidRPr="00045592" w:rsidRDefault="001E080B"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4 companies discuss on issue 2-1-1. Moderator would like to suggest companies to provide more comments.</w:t>
      </w:r>
    </w:p>
    <w:p w14:paraId="75289FE8" w14:textId="77777777" w:rsidR="001E080B" w:rsidRDefault="001E080B" w:rsidP="00DD19DE">
      <w:pPr>
        <w:rPr>
          <w:i/>
          <w:color w:val="0070C0"/>
          <w:lang w:eastAsia="zh-CN"/>
        </w:rPr>
      </w:pPr>
    </w:p>
    <w:p w14:paraId="65B217C3" w14:textId="06F54DE1"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-2</w:t>
      </w:r>
      <w:r>
        <w:rPr>
          <w:b/>
          <w:color w:val="0070C0"/>
          <w:u w:val="single"/>
          <w:lang w:eastAsia="ko-KR"/>
        </w:rPr>
        <w:t>: Number of CSI-RS ports</w:t>
      </w:r>
    </w:p>
    <w:p w14:paraId="7C4678EA"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699AA7C" w14:textId="4240000C" w:rsidR="00D718FA" w:rsidRPr="00045592" w:rsidRDefault="003E153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16 ports (</w:t>
      </w:r>
      <w:r w:rsidR="00CC43C1">
        <w:rPr>
          <w:rFonts w:eastAsia="宋体"/>
          <w:color w:val="0070C0"/>
          <w:szCs w:val="24"/>
          <w:lang w:eastAsia="zh-CN"/>
        </w:rPr>
        <w:t>Samsung, Huawei</w:t>
      </w:r>
      <w:r w:rsidR="00666201">
        <w:rPr>
          <w:rFonts w:eastAsia="宋体"/>
          <w:color w:val="0070C0"/>
          <w:szCs w:val="24"/>
          <w:lang w:eastAsia="zh-CN"/>
        </w:rPr>
        <w:t>, Qualcomm, Intel, Apple</w:t>
      </w:r>
      <w:r>
        <w:rPr>
          <w:rFonts w:eastAsia="宋体"/>
          <w:color w:val="0070C0"/>
          <w:szCs w:val="24"/>
          <w:lang w:eastAsia="zh-CN"/>
        </w:rPr>
        <w:t>)</w:t>
      </w:r>
    </w:p>
    <w:p w14:paraId="402E2C17" w14:textId="20C05908" w:rsidR="00D718FA" w:rsidRDefault="003E153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CC43C1">
        <w:rPr>
          <w:rFonts w:eastAsia="宋体"/>
          <w:color w:val="0070C0"/>
          <w:szCs w:val="24"/>
          <w:lang w:eastAsia="zh-CN"/>
        </w:rPr>
        <w:t>only 16 Po</w:t>
      </w:r>
      <w:r w:rsidR="00641E2A">
        <w:rPr>
          <w:rFonts w:eastAsia="宋体"/>
          <w:color w:val="0070C0"/>
          <w:szCs w:val="24"/>
          <w:lang w:eastAsia="zh-CN"/>
        </w:rPr>
        <w:t xml:space="preserve">rts or </w:t>
      </w:r>
      <w:r w:rsidR="00CC43C1">
        <w:rPr>
          <w:rFonts w:eastAsia="宋体"/>
          <w:color w:val="0070C0"/>
          <w:szCs w:val="24"/>
          <w:lang w:eastAsia="zh-CN"/>
        </w:rPr>
        <w:t>32 ports (</w:t>
      </w:r>
      <w:r w:rsidR="00CC43C1" w:rsidRPr="008B28F4">
        <w:rPr>
          <w:rFonts w:eastAsia="宋体"/>
          <w:strike/>
          <w:color w:val="0070C0"/>
          <w:szCs w:val="24"/>
          <w:lang w:eastAsia="zh-CN"/>
        </w:rPr>
        <w:t>Qualcomm</w:t>
      </w:r>
      <w:r w:rsidR="00666201">
        <w:rPr>
          <w:rFonts w:eastAsia="宋体"/>
          <w:color w:val="0070C0"/>
          <w:szCs w:val="24"/>
          <w:lang w:eastAsia="zh-CN"/>
        </w:rPr>
        <w:t>, Ericsson</w:t>
      </w:r>
      <w:r w:rsidR="00CC43C1">
        <w:rPr>
          <w:rFonts w:eastAsia="宋体"/>
          <w:color w:val="0070C0"/>
          <w:szCs w:val="24"/>
          <w:lang w:eastAsia="zh-CN"/>
        </w:rPr>
        <w:t>)</w:t>
      </w:r>
    </w:p>
    <w:p w14:paraId="0E244A72" w14:textId="4FAB9164" w:rsidR="00666201" w:rsidRPr="00045592" w:rsidRDefault="0066620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(DCM)</w:t>
      </w:r>
    </w:p>
    <w:p w14:paraId="465E4E6A"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8EAF47F" w14:textId="4C1E9101" w:rsidR="00D718FA" w:rsidRPr="003B45C1" w:rsidRDefault="0041712D" w:rsidP="005B77A9">
      <w:pPr>
        <w:pStyle w:val="afe"/>
        <w:numPr>
          <w:ilvl w:val="1"/>
          <w:numId w:val="4"/>
        </w:numPr>
        <w:overflowPunct/>
        <w:autoSpaceDE/>
        <w:autoSpaceDN/>
        <w:adjustRightInd/>
        <w:spacing w:after="120"/>
        <w:ind w:left="1440" w:firstLineChars="0"/>
        <w:textAlignment w:val="auto"/>
        <w:rPr>
          <w:i/>
          <w:color w:val="0070C0"/>
          <w:lang w:eastAsia="zh-CN"/>
        </w:rPr>
      </w:pPr>
      <w:r w:rsidRPr="003B45C1">
        <w:rPr>
          <w:rFonts w:eastAsia="宋体"/>
          <w:color w:val="0070C0"/>
          <w:szCs w:val="24"/>
          <w:lang w:eastAsia="zh-CN"/>
        </w:rPr>
        <w:t xml:space="preserve">3 companies discuss on issue 2-1-2.  </w:t>
      </w:r>
      <w:r w:rsidR="003B45C1">
        <w:rPr>
          <w:rFonts w:eastAsia="宋体"/>
          <w:color w:val="0070C0"/>
          <w:szCs w:val="24"/>
          <w:lang w:eastAsia="zh-CN"/>
        </w:rPr>
        <w:t>Moderator would like to suggest companies to provide more comments.</w:t>
      </w:r>
    </w:p>
    <w:p w14:paraId="4BADAC87" w14:textId="77777777" w:rsidR="003B45C1" w:rsidRPr="003B45C1" w:rsidRDefault="003B45C1" w:rsidP="003B45C1">
      <w:pPr>
        <w:pStyle w:val="afe"/>
        <w:overflowPunct/>
        <w:autoSpaceDE/>
        <w:autoSpaceDN/>
        <w:adjustRightInd/>
        <w:spacing w:after="120"/>
        <w:ind w:left="1440" w:firstLineChars="0" w:firstLine="0"/>
        <w:textAlignment w:val="auto"/>
        <w:rPr>
          <w:i/>
          <w:color w:val="0070C0"/>
          <w:lang w:eastAsia="zh-CN"/>
        </w:rPr>
      </w:pPr>
    </w:p>
    <w:p w14:paraId="46EC9A0C" w14:textId="608317F4" w:rsidR="003E1531" w:rsidRPr="002C77DF" w:rsidRDefault="003E1531" w:rsidP="003E1531">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w:t>
      </w:r>
      <w:r w:rsidR="002C77DF">
        <w:rPr>
          <w:b/>
          <w:color w:val="0070C0"/>
          <w:u w:val="single"/>
          <w:lang w:eastAsia="ko-KR"/>
        </w:rPr>
        <w:t>-1</w:t>
      </w:r>
      <w:r w:rsidR="00CF539F">
        <w:rPr>
          <w:b/>
          <w:color w:val="0070C0"/>
          <w:u w:val="single"/>
          <w:lang w:eastAsia="ko-KR"/>
        </w:rPr>
        <w:t>-3</w:t>
      </w:r>
      <w:r w:rsidR="002C77DF">
        <w:rPr>
          <w:b/>
          <w:color w:val="0070C0"/>
          <w:u w:val="single"/>
          <w:lang w:eastAsia="ko-KR"/>
        </w:rPr>
        <w:t>: Antenna configuration of CSI-RS ports</w:t>
      </w:r>
    </w:p>
    <w:p w14:paraId="7DDEA66E" w14:textId="77777777" w:rsidR="003E1531" w:rsidRPr="00045592" w:rsidRDefault="003E1531" w:rsidP="003E15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1A3D5A0" w14:textId="75E2FE72" w:rsidR="003E1531" w:rsidRPr="00045592" w:rsidRDefault="00F92616"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2C77DF" w:rsidRPr="002C77DF">
        <w:rPr>
          <w:rFonts w:eastAsia="宋体"/>
          <w:color w:val="0070C0"/>
          <w:szCs w:val="24"/>
          <w:lang w:eastAsia="zh-CN"/>
        </w:rPr>
        <w:t xml:space="preserve"> (N1,N2)=(4,2) and (O1,O2)=(4,4)</w:t>
      </w:r>
      <w:r w:rsidR="00F568C2">
        <w:rPr>
          <w:rFonts w:eastAsia="宋体"/>
          <w:color w:val="0070C0"/>
          <w:szCs w:val="24"/>
          <w:lang w:eastAsia="zh-CN"/>
        </w:rPr>
        <w:t xml:space="preserve"> for 16 port (Samsung, Huawei</w:t>
      </w:r>
      <w:r w:rsidR="00666201">
        <w:rPr>
          <w:rFonts w:eastAsia="宋体"/>
          <w:color w:val="0070C0"/>
          <w:szCs w:val="24"/>
          <w:lang w:eastAsia="zh-CN"/>
        </w:rPr>
        <w:t>, Qualcomm, Intel, Apple</w:t>
      </w:r>
      <w:r>
        <w:rPr>
          <w:rFonts w:eastAsia="宋体"/>
          <w:color w:val="0070C0"/>
          <w:szCs w:val="24"/>
          <w:lang w:eastAsia="zh-CN"/>
        </w:rPr>
        <w:t>)</w:t>
      </w:r>
    </w:p>
    <w:p w14:paraId="4FB3CE81" w14:textId="77777777" w:rsidR="00A852E0" w:rsidRDefault="003E1531"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8A771F">
        <w:rPr>
          <w:rFonts w:eastAsia="宋体"/>
          <w:color w:val="0070C0"/>
          <w:szCs w:val="24"/>
          <w:lang w:eastAsia="zh-CN"/>
        </w:rPr>
        <w:t xml:space="preserve">only </w:t>
      </w:r>
      <w:r w:rsidR="00666201">
        <w:rPr>
          <w:rFonts w:eastAsia="宋体"/>
          <w:color w:val="0070C0"/>
          <w:szCs w:val="24"/>
          <w:lang w:eastAsia="zh-CN"/>
        </w:rPr>
        <w:t>16 ports with (N1, N2) and (O1,O2) =(4,4) or  32 ports with (N1, N2) and (O1, O2)=(4,4) (Ericsson</w:t>
      </w:r>
      <w:r w:rsidR="007B4D84">
        <w:rPr>
          <w:rFonts w:eastAsia="宋体"/>
          <w:color w:val="0070C0"/>
          <w:szCs w:val="24"/>
          <w:lang w:eastAsia="zh-CN"/>
        </w:rPr>
        <w:t>?</w:t>
      </w:r>
      <w:r w:rsidR="00666201">
        <w:rPr>
          <w:rFonts w:eastAsia="宋体"/>
          <w:color w:val="0070C0"/>
          <w:szCs w:val="24"/>
          <w:lang w:eastAsia="zh-CN"/>
        </w:rPr>
        <w:t>)</w:t>
      </w:r>
    </w:p>
    <w:p w14:paraId="65474B24" w14:textId="185C8471" w:rsidR="003E1531" w:rsidRPr="00045592" w:rsidRDefault="00A852E0"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with (N1, N2) and (O1,O2) =(4,1) (DCM)</w:t>
      </w:r>
    </w:p>
    <w:p w14:paraId="7B1A931E" w14:textId="77777777" w:rsidR="003E1531" w:rsidRPr="00045592" w:rsidRDefault="003E1531" w:rsidP="003E15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58AED72" w14:textId="4FA619A4" w:rsidR="003E1531" w:rsidRPr="00045592" w:rsidRDefault="00247A5D"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w:t>
      </w:r>
      <w:r w:rsidR="0041712D">
        <w:rPr>
          <w:rFonts w:eastAsia="宋体"/>
          <w:color w:val="0070C0"/>
          <w:szCs w:val="24"/>
          <w:lang w:eastAsia="zh-CN"/>
        </w:rPr>
        <w:t xml:space="preserve"> companies discuss on issue 2-1-3. Moderator would like to suggest companies to provide more comments</w:t>
      </w:r>
    </w:p>
    <w:p w14:paraId="55A21AD7" w14:textId="77777777" w:rsidR="003E1531" w:rsidRDefault="003E1531" w:rsidP="00DD19DE">
      <w:pPr>
        <w:rPr>
          <w:i/>
          <w:color w:val="0070C0"/>
          <w:lang w:eastAsia="zh-CN"/>
        </w:rPr>
      </w:pPr>
    </w:p>
    <w:p w14:paraId="495FB568" w14:textId="67F551FD"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-4</w:t>
      </w:r>
      <w:r>
        <w:rPr>
          <w:b/>
          <w:color w:val="0070C0"/>
          <w:u w:val="single"/>
          <w:lang w:eastAsia="ko-KR"/>
        </w:rPr>
        <w:t xml:space="preserve">: Codebook parameter configuration for </w:t>
      </w:r>
      <m:oMath>
        <m:r>
          <m:rPr>
            <m:sty m:val="bi"/>
          </m:rPr>
          <w:rPr>
            <w:rFonts w:ascii="Cambria Math" w:hAnsi="Cambria Math"/>
            <w:color w:val="0070C0"/>
            <w:u w:val="single"/>
            <w:lang w:eastAsia="zh-CN"/>
          </w:rPr>
          <m:t>L</m:t>
        </m:r>
        <m:r>
          <m:rPr>
            <m:sty m:val="b"/>
          </m:rPr>
          <w:rPr>
            <w:rFonts w:ascii="Cambria Math" w:hAnsi="Cambria Math"/>
            <w:color w:val="0070C0"/>
            <w:u w:val="single"/>
            <w:lang w:eastAsia="zh-CN"/>
          </w:rPr>
          <m:t xml:space="preserve">, </m:t>
        </m:r>
      </m:oMath>
      <w:r w:rsidRPr="00540E5A">
        <w:rPr>
          <w:b/>
          <w:color w:val="0070C0"/>
          <w:u w:val="single"/>
          <w:lang w:eastAsia="zh-CN"/>
        </w:rPr>
        <w:t xml:space="preserve"> </w:t>
      </w:r>
      <m:oMath>
        <m:r>
          <m:rPr>
            <m:sty m:val="b"/>
          </m:rPr>
          <w:rPr>
            <w:rFonts w:ascii="Cambria Math" w:hAnsi="Cambria Math"/>
            <w:color w:val="0070C0"/>
            <w:u w:val="single"/>
            <w:lang w:eastAsia="zh-CN"/>
          </w:rPr>
          <m:t>β</m:t>
        </m:r>
      </m:oMath>
      <w:r w:rsidRPr="00540E5A">
        <w:rPr>
          <w:b/>
          <w:color w:val="0070C0"/>
          <w:u w:val="single"/>
          <w:lang w:eastAsia="zh-CN"/>
        </w:rPr>
        <w:t xml:space="preserve"> and </w:t>
      </w:r>
      <m:oMath>
        <m:sSub>
          <m:sSubPr>
            <m:ctrlPr>
              <w:rPr>
                <w:rFonts w:ascii="Cambria Math" w:hAnsi="Cambria Math"/>
                <w:b/>
                <w:color w:val="0070C0"/>
                <w:u w:val="single"/>
                <w:lang w:eastAsia="zh-CN"/>
              </w:rPr>
            </m:ctrlPr>
          </m:sSubPr>
          <m:e>
            <m:r>
              <m:rPr>
                <m:sty m:val="bi"/>
              </m:rPr>
              <w:rPr>
                <w:rFonts w:ascii="Cambria Math" w:hAnsi="Cambria Math"/>
                <w:color w:val="0070C0"/>
                <w:u w:val="single"/>
                <w:lang w:eastAsia="zh-CN"/>
              </w:rPr>
              <m:t>p</m:t>
            </m:r>
          </m:e>
          <m:sub>
            <m:r>
              <m:rPr>
                <m:sty m:val="bi"/>
              </m:rPr>
              <w:rPr>
                <w:rFonts w:ascii="Cambria Math" w:hAnsi="Cambria Math"/>
                <w:color w:val="0070C0"/>
                <w:u w:val="single"/>
                <w:lang w:eastAsia="zh-CN"/>
              </w:rPr>
              <m:t>υ</m:t>
            </m:r>
          </m:sub>
        </m:sSub>
      </m:oMath>
    </w:p>
    <w:p w14:paraId="77BF3124"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CCD3486" w14:textId="55C0C5A2" w:rsidR="00D718FA" w:rsidRPr="00045592" w:rsidRDefault="00CC43C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paraCombination-r16</w:t>
      </w:r>
      <w:r>
        <w:rPr>
          <w:rFonts w:eastAsia="宋体"/>
          <w:color w:val="0070C0"/>
          <w:szCs w:val="24"/>
          <w:lang w:eastAsia="zh-CN"/>
        </w:rPr>
        <w:t xml:space="preserve">=6, with L=4, </w:t>
      </w:r>
      <w:r w:rsidRPr="00CC43C1">
        <w:rPr>
          <w:rFonts w:eastAsia="宋体"/>
          <w:color w:val="0070C0"/>
          <w:szCs w:val="24"/>
          <w:lang w:eastAsia="zh-CN"/>
        </w:rPr>
        <w:t>pv =1/2, β=1/2</w:t>
      </w:r>
      <w:r>
        <w:rPr>
          <w:rFonts w:eastAsia="宋体"/>
          <w:color w:val="0070C0"/>
          <w:szCs w:val="24"/>
          <w:lang w:eastAsia="zh-CN"/>
        </w:rPr>
        <w:t xml:space="preserve"> (Samsung, Huawei</w:t>
      </w:r>
      <w:r w:rsidR="004F638A">
        <w:rPr>
          <w:rFonts w:eastAsia="宋体"/>
          <w:color w:val="0070C0"/>
          <w:szCs w:val="24"/>
          <w:lang w:eastAsia="zh-CN"/>
        </w:rPr>
        <w:t>, Qualcomm</w:t>
      </w:r>
      <w:r>
        <w:rPr>
          <w:rFonts w:eastAsia="宋体"/>
          <w:color w:val="0070C0"/>
          <w:szCs w:val="24"/>
          <w:lang w:eastAsia="zh-CN"/>
        </w:rPr>
        <w:t>)</w:t>
      </w:r>
    </w:p>
    <w:p w14:paraId="67650205" w14:textId="77777777" w:rsidR="00D718FA" w:rsidRPr="00045592" w:rsidRDefault="00D718FA"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290B7813"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80A26DA" w14:textId="44CC70EF" w:rsidR="00D718FA" w:rsidRPr="00AB65CE" w:rsidRDefault="00AB65CE" w:rsidP="00AB65C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2-1-4. Moderator would like to suggest companies to provide more comments</w:t>
      </w:r>
    </w:p>
    <w:p w14:paraId="36578EA9" w14:textId="77777777" w:rsidR="00CC43C1" w:rsidRPr="00CC43C1" w:rsidRDefault="00CC43C1" w:rsidP="00F572D1">
      <w:pPr>
        <w:spacing w:after="120"/>
        <w:rPr>
          <w:color w:val="0070C0"/>
          <w:szCs w:val="24"/>
          <w:lang w:eastAsia="zh-CN"/>
        </w:rPr>
      </w:pPr>
    </w:p>
    <w:p w14:paraId="5A841A6B" w14:textId="3DD23C2F"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-5</w:t>
      </w:r>
      <w:r>
        <w:rPr>
          <w:b/>
          <w:color w:val="0070C0"/>
          <w:u w:val="single"/>
          <w:lang w:eastAsia="ko-KR"/>
        </w:rPr>
        <w:t xml:space="preserve">: </w:t>
      </w:r>
      <w:r w:rsidR="00CC43C1">
        <w:rPr>
          <w:b/>
          <w:color w:val="0070C0"/>
          <w:u w:val="single"/>
          <w:lang w:eastAsia="ko-KR"/>
        </w:rPr>
        <w:t>Wideband PMI or sub</w:t>
      </w:r>
      <w:r w:rsidR="00CF539F">
        <w:rPr>
          <w:b/>
          <w:color w:val="0070C0"/>
          <w:u w:val="single"/>
          <w:lang w:eastAsia="ko-KR"/>
        </w:rPr>
        <w:t>-</w:t>
      </w:r>
      <w:r w:rsidR="00CC43C1">
        <w:rPr>
          <w:b/>
          <w:color w:val="0070C0"/>
          <w:u w:val="single"/>
          <w:lang w:eastAsia="ko-KR"/>
        </w:rPr>
        <w:t>band</w:t>
      </w:r>
      <w:r w:rsidR="00CF539F">
        <w:rPr>
          <w:b/>
          <w:color w:val="0070C0"/>
          <w:u w:val="single"/>
          <w:lang w:eastAsia="ko-KR"/>
        </w:rPr>
        <w:t xml:space="preserve"> </w:t>
      </w:r>
      <w:r>
        <w:rPr>
          <w:b/>
          <w:color w:val="0070C0"/>
          <w:u w:val="single"/>
          <w:lang w:eastAsia="ko-KR"/>
        </w:rPr>
        <w:t>PMI</w:t>
      </w:r>
    </w:p>
    <w:p w14:paraId="18F66532"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F94FF56" w14:textId="387715F7" w:rsidR="00D718FA" w:rsidRPr="00045592" w:rsidRDefault="00CC43C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641E2A">
        <w:rPr>
          <w:rFonts w:eastAsia="宋体"/>
          <w:color w:val="0070C0"/>
          <w:szCs w:val="24"/>
          <w:lang w:eastAsia="zh-CN"/>
        </w:rPr>
        <w:t>Wideband</w:t>
      </w:r>
      <w:r w:rsidR="00FF3142">
        <w:rPr>
          <w:rFonts w:eastAsia="宋体"/>
          <w:color w:val="0070C0"/>
          <w:szCs w:val="24"/>
          <w:lang w:eastAsia="zh-CN"/>
        </w:rPr>
        <w:t xml:space="preserve"> (Samsung)</w:t>
      </w:r>
    </w:p>
    <w:p w14:paraId="52146DB8" w14:textId="35FDE6BF" w:rsidR="00D718FA" w:rsidRPr="00045592" w:rsidRDefault="00CC43C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Sub</w:t>
      </w:r>
      <w:r w:rsidR="00CF539F">
        <w:rPr>
          <w:rFonts w:eastAsia="宋体"/>
          <w:color w:val="0070C0"/>
          <w:szCs w:val="24"/>
          <w:lang w:eastAsia="zh-CN"/>
        </w:rPr>
        <w:t xml:space="preserve">-band </w:t>
      </w:r>
      <w:r>
        <w:rPr>
          <w:rFonts w:eastAsia="宋体"/>
          <w:color w:val="0070C0"/>
          <w:szCs w:val="24"/>
          <w:lang w:eastAsia="zh-CN"/>
        </w:rPr>
        <w:t>PMI (Qualcomm</w:t>
      </w:r>
      <w:r w:rsidR="007B4D84">
        <w:rPr>
          <w:rFonts w:eastAsia="宋体"/>
          <w:color w:val="0070C0"/>
          <w:szCs w:val="24"/>
          <w:lang w:eastAsia="zh-CN"/>
        </w:rPr>
        <w:t>, Huawei, Intel, Apple</w:t>
      </w:r>
      <w:r>
        <w:rPr>
          <w:rFonts w:eastAsia="宋体"/>
          <w:color w:val="0070C0"/>
          <w:szCs w:val="24"/>
          <w:lang w:eastAsia="zh-CN"/>
        </w:rPr>
        <w:t>)</w:t>
      </w:r>
    </w:p>
    <w:p w14:paraId="74C1FFC3"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17DC676" w14:textId="4DF1A7E4" w:rsidR="00D718FA" w:rsidRPr="00AB65CE" w:rsidRDefault="00AB65CE" w:rsidP="00AB65C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2-1-5. Moderator would like to suggest companies to provide more comments</w:t>
      </w:r>
    </w:p>
    <w:p w14:paraId="494A7B0E" w14:textId="77777777" w:rsidR="00D718FA" w:rsidRDefault="00D718FA" w:rsidP="00DD19DE">
      <w:pPr>
        <w:rPr>
          <w:i/>
          <w:color w:val="0070C0"/>
          <w:lang w:eastAsia="zh-CN"/>
        </w:rPr>
      </w:pPr>
    </w:p>
    <w:p w14:paraId="698B1B53" w14:textId="363D6FFF" w:rsidR="00FF3142" w:rsidRPr="00045592" w:rsidRDefault="00FF3142" w:rsidP="00FF3142">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-6</w:t>
      </w:r>
      <w:r>
        <w:rPr>
          <w:b/>
          <w:color w:val="0070C0"/>
          <w:u w:val="single"/>
          <w:lang w:eastAsia="ko-KR"/>
        </w:rPr>
        <w:t xml:space="preserve">: Sub-band size (if agreed to introduce sub-band </w:t>
      </w:r>
      <w:r w:rsidR="00CF539F">
        <w:rPr>
          <w:b/>
          <w:color w:val="0070C0"/>
          <w:u w:val="single"/>
          <w:lang w:eastAsia="ko-KR"/>
        </w:rPr>
        <w:t>PMI</w:t>
      </w:r>
      <w:r>
        <w:rPr>
          <w:b/>
          <w:color w:val="0070C0"/>
          <w:u w:val="single"/>
          <w:lang w:eastAsia="ko-KR"/>
        </w:rPr>
        <w:t>)</w:t>
      </w:r>
    </w:p>
    <w:p w14:paraId="18A4359E" w14:textId="77777777" w:rsidR="00FF3142" w:rsidRPr="00045592" w:rsidRDefault="00FF3142" w:rsidP="00FF314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0FD0861" w14:textId="07B5BFF8" w:rsidR="00FF3142" w:rsidRDefault="00FF3142" w:rsidP="00FF314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(Qualcomm</w:t>
      </w:r>
      <w:r w:rsidR="007B4D84">
        <w:rPr>
          <w:rFonts w:eastAsia="宋体"/>
          <w:color w:val="0070C0"/>
          <w:szCs w:val="24"/>
          <w:lang w:eastAsia="zh-CN"/>
        </w:rPr>
        <w:t>, Apple</w:t>
      </w:r>
      <w:r>
        <w:rPr>
          <w:rFonts w:eastAsia="宋体"/>
          <w:color w:val="0070C0"/>
          <w:szCs w:val="24"/>
          <w:lang w:eastAsia="zh-CN"/>
        </w:rPr>
        <w:t xml:space="preserve">): </w:t>
      </w:r>
    </w:p>
    <w:p w14:paraId="52EF5ACE" w14:textId="329AF123" w:rsidR="00FF3142" w:rsidRDefault="00FF3142" w:rsidP="00FF314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4 for FDD with 15KHz SCS, 10MHz CBW</w:t>
      </w:r>
    </w:p>
    <w:p w14:paraId="330585A8" w14:textId="54A84DCC" w:rsidR="00FF3142" w:rsidRPr="00FF3142" w:rsidRDefault="00FF3142" w:rsidP="00FF314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8 for TDD with 30KHz SCS, 40MHz CBW</w:t>
      </w:r>
    </w:p>
    <w:p w14:paraId="7DB3B489" w14:textId="305191E2" w:rsidR="00FF3142" w:rsidRPr="00045592" w:rsidRDefault="00FF3142" w:rsidP="00FF314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B4D84">
        <w:rPr>
          <w:rFonts w:eastAsia="宋体"/>
          <w:color w:val="0070C0"/>
          <w:szCs w:val="24"/>
          <w:lang w:eastAsia="zh-CN"/>
        </w:rPr>
        <w:t>FFS (Huawei, Samsung,)</w:t>
      </w:r>
    </w:p>
    <w:p w14:paraId="7221D617" w14:textId="77777777" w:rsidR="00FF3142" w:rsidRPr="00045592" w:rsidRDefault="00FF3142" w:rsidP="00FF314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71F26F8" w14:textId="416C4C7C" w:rsidR="00FF3142" w:rsidRPr="00AB65CE" w:rsidRDefault="00805D7F" w:rsidP="00AB65C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AB65CE">
        <w:rPr>
          <w:rFonts w:eastAsia="宋体"/>
          <w:color w:val="0070C0"/>
          <w:szCs w:val="24"/>
          <w:lang w:eastAsia="zh-CN"/>
        </w:rPr>
        <w:t xml:space="preserve"> discuss on issue 2-1-6. Moderator would like to suggest companies to provide more comments</w:t>
      </w:r>
    </w:p>
    <w:p w14:paraId="4A6842BE" w14:textId="77777777" w:rsidR="00FF3142" w:rsidRDefault="00FF3142" w:rsidP="00DD19DE">
      <w:pPr>
        <w:rPr>
          <w:i/>
          <w:color w:val="0070C0"/>
          <w:lang w:eastAsia="zh-CN"/>
        </w:rPr>
      </w:pPr>
    </w:p>
    <w:p w14:paraId="465900BE" w14:textId="1392F66D" w:rsidR="00FF3142" w:rsidRPr="00504779" w:rsidRDefault="00FF3142" w:rsidP="00FF3142">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-7</w:t>
      </w:r>
      <w:r>
        <w:rPr>
          <w:b/>
          <w:color w:val="0070C0"/>
          <w:u w:val="single"/>
          <w:lang w:eastAsia="ko-KR"/>
        </w:rPr>
        <w:t>: PMI sub-bands per CQI band</w:t>
      </w:r>
      <w:r w:rsidR="00F830B2" w:rsidRPr="00F830B2">
        <w:rPr>
          <w:rFonts w:hint="eastAsia"/>
          <w:b/>
          <w:color w:val="0070C0"/>
          <w:u w:val="single"/>
          <w:lang w:eastAsia="ko-KR"/>
        </w:rPr>
        <w:t xml:space="preserve"> N</w:t>
      </w:r>
      <w:r w:rsidR="00F830B2" w:rsidRPr="00F830B2">
        <w:rPr>
          <w:b/>
          <w:color w:val="0070C0"/>
          <w:u w:val="single"/>
          <w:lang w:eastAsia="ko-KR"/>
        </w:rPr>
        <w:t>umber of PMI Sub-bands per CQI Sub-band</w:t>
      </w:r>
    </w:p>
    <w:p w14:paraId="5F7E5BDA" w14:textId="77777777" w:rsidR="00FF3142" w:rsidRPr="00045592" w:rsidRDefault="00FF3142" w:rsidP="00FF314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D96AA71" w14:textId="4F42B463" w:rsidR="00FF3142" w:rsidRPr="00045592" w:rsidRDefault="00FF3142" w:rsidP="00FF314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R=1(Qualcomm</w:t>
      </w:r>
      <w:r w:rsidR="00F54F0C">
        <w:rPr>
          <w:rFonts w:eastAsia="宋体"/>
          <w:color w:val="0070C0"/>
          <w:szCs w:val="24"/>
          <w:lang w:eastAsia="zh-CN"/>
        </w:rPr>
        <w:t>, Samsung</w:t>
      </w:r>
      <w:r w:rsidR="0016751E">
        <w:rPr>
          <w:rFonts w:eastAsia="宋体"/>
          <w:color w:val="0070C0"/>
          <w:szCs w:val="24"/>
          <w:lang w:eastAsia="zh-CN"/>
        </w:rPr>
        <w:t>, Apple</w:t>
      </w:r>
      <w:r>
        <w:rPr>
          <w:rFonts w:eastAsia="宋体"/>
          <w:color w:val="0070C0"/>
          <w:szCs w:val="24"/>
          <w:lang w:eastAsia="zh-CN"/>
        </w:rPr>
        <w:t>)</w:t>
      </w:r>
    </w:p>
    <w:p w14:paraId="68156845" w14:textId="165248BF" w:rsidR="00FF3142" w:rsidRPr="00045592" w:rsidRDefault="00FF3142" w:rsidP="00FF314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R=2(Samsung</w:t>
      </w:r>
      <w:r w:rsidR="0016751E">
        <w:rPr>
          <w:rFonts w:eastAsia="宋体"/>
          <w:color w:val="0070C0"/>
          <w:szCs w:val="24"/>
          <w:lang w:eastAsia="zh-CN"/>
        </w:rPr>
        <w:t>, Huawei</w:t>
      </w:r>
      <w:r>
        <w:rPr>
          <w:rFonts w:eastAsia="宋体"/>
          <w:color w:val="0070C0"/>
          <w:szCs w:val="24"/>
          <w:lang w:eastAsia="zh-CN"/>
        </w:rPr>
        <w:t>)</w:t>
      </w:r>
    </w:p>
    <w:p w14:paraId="184E1A40" w14:textId="77777777" w:rsidR="00FF3142" w:rsidRPr="00045592" w:rsidRDefault="00FF3142" w:rsidP="00FF314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751D468" w14:textId="4A76B850" w:rsidR="00FF3142" w:rsidRPr="00AB65CE" w:rsidRDefault="00AB65CE" w:rsidP="00AB65C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2-1-7. Moderator would like to suggest companies to provide more comments</w:t>
      </w:r>
    </w:p>
    <w:p w14:paraId="241CC971" w14:textId="77777777" w:rsidR="00FF3142" w:rsidRDefault="00FF3142" w:rsidP="00DD19DE">
      <w:pPr>
        <w:rPr>
          <w:i/>
          <w:color w:val="0070C0"/>
          <w:lang w:eastAsia="zh-CN"/>
        </w:rPr>
      </w:pPr>
    </w:p>
    <w:p w14:paraId="0E32F5AF" w14:textId="2FE12850"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-8</w:t>
      </w:r>
      <w:r>
        <w:rPr>
          <w:b/>
          <w:color w:val="0070C0"/>
          <w:u w:val="single"/>
          <w:lang w:eastAsia="ko-KR"/>
        </w:rPr>
        <w:t>: Test Metric</w:t>
      </w:r>
    </w:p>
    <w:p w14:paraId="5407EC07"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EF69DE3" w14:textId="676096BC" w:rsidR="00D718FA" w:rsidRPr="00045592" w:rsidRDefault="00CC43C1" w:rsidP="00CC43C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 xml:space="preserve">Relative Throughput ratio with following PMI </w:t>
      </w:r>
      <w:r>
        <w:rPr>
          <w:rFonts w:eastAsia="宋体"/>
          <w:color w:val="0070C0"/>
          <w:szCs w:val="24"/>
          <w:lang w:eastAsia="zh-CN"/>
        </w:rPr>
        <w:t>and random PMI</w:t>
      </w:r>
      <w:r w:rsidR="00641E2A">
        <w:rPr>
          <w:rFonts w:eastAsia="宋体"/>
          <w:color w:val="0070C0"/>
          <w:szCs w:val="24"/>
          <w:lang w:eastAsia="zh-CN"/>
        </w:rPr>
        <w:t xml:space="preserve"> (Samsung, Huawei</w:t>
      </w:r>
      <w:r w:rsidR="00666201">
        <w:rPr>
          <w:rFonts w:eastAsia="宋体"/>
          <w:color w:val="0070C0"/>
          <w:szCs w:val="24"/>
          <w:lang w:eastAsia="zh-CN"/>
        </w:rPr>
        <w:t>, Qualcomm, Intel, Apple</w:t>
      </w:r>
      <w:r w:rsidR="00641E2A">
        <w:rPr>
          <w:rFonts w:eastAsia="宋体"/>
          <w:color w:val="0070C0"/>
          <w:szCs w:val="24"/>
          <w:lang w:eastAsia="zh-CN"/>
        </w:rPr>
        <w:t>)</w:t>
      </w:r>
    </w:p>
    <w:p w14:paraId="1320FE4D" w14:textId="30796589" w:rsidR="008A771F" w:rsidRDefault="00D718FA"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666201">
        <w:rPr>
          <w:rFonts w:eastAsia="宋体"/>
          <w:color w:val="0070C0"/>
          <w:szCs w:val="24"/>
          <w:lang w:eastAsia="zh-CN"/>
        </w:rPr>
        <w:t xml:space="preserve">Relative Throughout ratio with following </w:t>
      </w:r>
      <w:r w:rsidR="004F638A">
        <w:rPr>
          <w:rFonts w:eastAsia="宋体"/>
          <w:color w:val="0070C0"/>
          <w:szCs w:val="24"/>
          <w:lang w:eastAsia="zh-CN"/>
        </w:rPr>
        <w:t>PMI</w:t>
      </w:r>
      <w:r w:rsidR="008A771F">
        <w:rPr>
          <w:rFonts w:eastAsia="宋体"/>
          <w:color w:val="0070C0"/>
          <w:szCs w:val="24"/>
          <w:lang w:eastAsia="zh-CN"/>
        </w:rPr>
        <w:t xml:space="preserve"> for</w:t>
      </w:r>
      <w:r w:rsidR="00BE7371">
        <w:rPr>
          <w:rFonts w:eastAsia="宋体"/>
          <w:color w:val="0070C0"/>
          <w:szCs w:val="24"/>
          <w:lang w:eastAsia="zh-CN"/>
        </w:rPr>
        <w:t xml:space="preserve"> Rel-16</w:t>
      </w:r>
      <w:r w:rsidR="008A771F">
        <w:rPr>
          <w:rFonts w:eastAsia="宋体"/>
          <w:color w:val="0070C0"/>
          <w:szCs w:val="24"/>
          <w:lang w:eastAsia="zh-CN"/>
        </w:rPr>
        <w:t xml:space="preserve"> enhanced type II and SP type I codebook</w:t>
      </w:r>
      <w:r w:rsidR="00BE7371">
        <w:rPr>
          <w:rFonts w:eastAsia="宋体"/>
          <w:color w:val="0070C0"/>
          <w:szCs w:val="24"/>
          <w:lang w:eastAsia="zh-CN"/>
        </w:rPr>
        <w:t xml:space="preserve"> </w:t>
      </w:r>
      <w:r w:rsidR="00542008">
        <w:rPr>
          <w:rFonts w:eastAsia="宋体"/>
          <w:color w:val="0070C0"/>
          <w:szCs w:val="24"/>
          <w:lang w:eastAsia="zh-CN"/>
        </w:rPr>
        <w:t>(Ericsson</w:t>
      </w:r>
      <w:r w:rsidR="00BE7371">
        <w:rPr>
          <w:rFonts w:eastAsia="宋体"/>
          <w:color w:val="0070C0"/>
          <w:szCs w:val="24"/>
          <w:lang w:eastAsia="zh-CN"/>
        </w:rPr>
        <w:t>?</w:t>
      </w:r>
      <w:r w:rsidR="00666201">
        <w:rPr>
          <w:rFonts w:eastAsia="宋体"/>
          <w:color w:val="0070C0"/>
          <w:szCs w:val="24"/>
          <w:lang w:eastAsia="zh-CN"/>
        </w:rPr>
        <w:t>)</w:t>
      </w:r>
    </w:p>
    <w:p w14:paraId="6613E308" w14:textId="445652BC" w:rsidR="00D718FA" w:rsidRPr="00045592" w:rsidRDefault="008A771F"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Relative Throughout ratio with following PMI for</w:t>
      </w:r>
      <w:r w:rsidR="00BE7371">
        <w:rPr>
          <w:rFonts w:eastAsia="宋体"/>
          <w:color w:val="0070C0"/>
          <w:szCs w:val="24"/>
          <w:lang w:eastAsia="zh-CN"/>
        </w:rPr>
        <w:t xml:space="preserve"> Rel-16</w:t>
      </w:r>
      <w:r>
        <w:rPr>
          <w:rFonts w:eastAsia="宋体"/>
          <w:color w:val="0070C0"/>
          <w:szCs w:val="24"/>
          <w:lang w:eastAsia="zh-CN"/>
        </w:rPr>
        <w:t xml:space="preserve"> enhanced type II and Rel-15 type II codebook for MU-MIMO based test setup (Ericsson</w:t>
      </w:r>
      <w:r w:rsidR="00BE7371">
        <w:rPr>
          <w:rFonts w:eastAsia="宋体"/>
          <w:color w:val="0070C0"/>
          <w:szCs w:val="24"/>
          <w:lang w:eastAsia="zh-CN"/>
        </w:rPr>
        <w:t>?</w:t>
      </w:r>
      <w:r>
        <w:rPr>
          <w:rFonts w:eastAsia="宋体"/>
          <w:color w:val="0070C0"/>
          <w:szCs w:val="24"/>
          <w:lang w:eastAsia="zh-CN"/>
        </w:rPr>
        <w:t>)</w:t>
      </w:r>
    </w:p>
    <w:p w14:paraId="23F99462"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23B4A1F" w14:textId="61C55E92" w:rsidR="009D1D8F" w:rsidRPr="00AB65CE" w:rsidRDefault="00A42149" w:rsidP="009D1D8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w:t>
      </w:r>
      <w:r w:rsidR="009D1D8F">
        <w:rPr>
          <w:rFonts w:eastAsia="宋体"/>
          <w:color w:val="0070C0"/>
          <w:szCs w:val="24"/>
          <w:lang w:eastAsia="zh-CN"/>
        </w:rPr>
        <w:t xml:space="preserve"> companies discuss on issue 2-1-8. Moderator would like to suggest companies to provide more comments</w:t>
      </w:r>
    </w:p>
    <w:p w14:paraId="43F22D65" w14:textId="77777777" w:rsidR="00D718FA" w:rsidRDefault="00D718FA" w:rsidP="00DD19DE">
      <w:pPr>
        <w:rPr>
          <w:i/>
          <w:color w:val="0070C0"/>
          <w:lang w:eastAsia="zh-CN"/>
        </w:rPr>
      </w:pPr>
    </w:p>
    <w:p w14:paraId="1823296A" w14:textId="3059604B"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F54F0C">
        <w:rPr>
          <w:b/>
          <w:color w:val="0070C0"/>
          <w:u w:val="single"/>
          <w:lang w:eastAsia="ko-KR"/>
        </w:rPr>
        <w:t>-9</w:t>
      </w:r>
      <w:r>
        <w:rPr>
          <w:b/>
          <w:color w:val="0070C0"/>
          <w:u w:val="single"/>
          <w:lang w:eastAsia="ko-KR"/>
        </w:rPr>
        <w:t>: Beam-steering model</w:t>
      </w:r>
    </w:p>
    <w:p w14:paraId="17F88F24"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E4A0CED" w14:textId="1A67D6CA" w:rsidR="00BC3DA1" w:rsidRDefault="003C3AE4" w:rsidP="00C3136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BC3DA1">
        <w:rPr>
          <w:rFonts w:eastAsia="宋体"/>
          <w:color w:val="0070C0"/>
          <w:szCs w:val="24"/>
          <w:lang w:eastAsia="zh-CN"/>
        </w:rPr>
        <w:t xml:space="preserve"> (Samsung</w:t>
      </w:r>
      <w:r w:rsidR="00BE7371">
        <w:rPr>
          <w:rFonts w:eastAsia="宋体"/>
          <w:color w:val="0070C0"/>
          <w:szCs w:val="24"/>
          <w:lang w:eastAsia="zh-CN"/>
        </w:rPr>
        <w:t xml:space="preserve">, </w:t>
      </w:r>
      <w:r w:rsidR="00EE0835">
        <w:rPr>
          <w:rFonts w:eastAsia="宋体"/>
          <w:color w:val="0070C0"/>
          <w:szCs w:val="24"/>
          <w:lang w:eastAsia="zh-CN"/>
        </w:rPr>
        <w:t xml:space="preserve">Qualcomm, </w:t>
      </w:r>
      <w:r w:rsidR="00BE7371">
        <w:rPr>
          <w:rFonts w:eastAsia="宋体"/>
          <w:color w:val="0070C0"/>
          <w:szCs w:val="24"/>
          <w:lang w:eastAsia="zh-CN"/>
        </w:rPr>
        <w:t>Ericsson</w:t>
      </w:r>
      <w:r w:rsidR="00BC3DA1">
        <w:rPr>
          <w:rFonts w:eastAsia="宋体"/>
          <w:color w:val="0070C0"/>
          <w:szCs w:val="24"/>
          <w:lang w:eastAsia="zh-CN"/>
        </w:rPr>
        <w:t>)</w:t>
      </w:r>
      <w:r>
        <w:rPr>
          <w:rFonts w:eastAsia="宋体"/>
          <w:color w:val="0070C0"/>
          <w:szCs w:val="24"/>
          <w:lang w:eastAsia="zh-CN"/>
        </w:rPr>
        <w:t>:</w:t>
      </w:r>
      <w:r w:rsidR="00BC3DA1">
        <w:rPr>
          <w:rFonts w:eastAsia="宋体"/>
          <w:color w:val="0070C0"/>
          <w:szCs w:val="24"/>
          <w:lang w:eastAsia="zh-CN"/>
        </w:rPr>
        <w:t xml:space="preserve"> Taking beam steering approach as specified in B.2.3B.4A of TS 36.101 as starting point with further extension applicable for L beams</w:t>
      </w:r>
      <w:r w:rsidR="00C31362">
        <w:rPr>
          <w:rFonts w:eastAsia="宋体"/>
          <w:color w:val="0070C0"/>
          <w:szCs w:val="24"/>
          <w:lang w:eastAsia="zh-CN"/>
        </w:rPr>
        <w:t>, and i</w:t>
      </w:r>
      <w:r w:rsidR="00C31362" w:rsidRPr="00C31362">
        <w:rPr>
          <w:rFonts w:eastAsia="宋体"/>
          <w:color w:val="0070C0"/>
          <w:szCs w:val="24"/>
          <w:lang w:eastAsia="zh-CN"/>
        </w:rPr>
        <w:t>ntroduce a generic beam steering model into specification in a future proof manner which the number of beams configurable</w:t>
      </w:r>
    </w:p>
    <w:p w14:paraId="0236C1D5" w14:textId="7FC8F8F6" w:rsidR="00BC3DA1" w:rsidRDefault="00A704BF" w:rsidP="00BC3DA1">
      <w:pPr>
        <w:jc w:val="center"/>
        <w:rPr>
          <w:lang w:eastAsia="zh-CN"/>
        </w:rPr>
      </w:pPr>
      <w:r>
        <w:t xml:space="preserve"> </w:t>
      </w:r>
      <w:r w:rsidR="009425F9" w:rsidRPr="00666F36">
        <w:rPr>
          <w:noProof/>
          <w:position w:val="-36"/>
        </w:rPr>
        <w:object w:dxaOrig="3460" w:dyaOrig="840" w14:anchorId="13CEC599">
          <v:shape id="_x0000_i1031" type="#_x0000_t75" alt="" style="width:173pt;height:42pt;mso-width-percent:0;mso-height-percent:0;mso-width-percent:0;mso-height-percent:0" o:ole="">
            <v:imagedata r:id="rId17" o:title=""/>
          </v:shape>
          <o:OLEObject Type="Embed" ProgID="Equation.3" ShapeID="_x0000_i1031" DrawAspect="Content" ObjectID="_1649192390" r:id="rId18"/>
        </w:object>
      </w:r>
    </w:p>
    <w:p w14:paraId="09B6A741" w14:textId="3A770BD9" w:rsidR="00BC3DA1" w:rsidRDefault="009425F9" w:rsidP="00BC3DA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1C38D4">
        <w:rPr>
          <w:noProof/>
          <w:position w:val="-10"/>
        </w:rPr>
        <w:object w:dxaOrig="1040" w:dyaOrig="320" w14:anchorId="39EC9CEE">
          <v:shape id="_x0000_i1032" type="#_x0000_t75" alt="" style="width:51.5pt;height:16pt;mso-width-percent:0;mso-height-percent:0;mso-width-percent:0;mso-height-percent:0" o:ole="">
            <v:imagedata r:id="rId19" o:title=""/>
          </v:shape>
          <o:OLEObject Type="Embed" ProgID="Equation.3" ShapeID="_x0000_i1032" DrawAspect="Content" ObjectID="_1649192391" r:id="rId20"/>
        </w:object>
      </w:r>
      <w:r w:rsidR="00451EA4">
        <w:t xml:space="preserve"> </w:t>
      </w:r>
      <w:r w:rsidR="00BC3DA1" w:rsidRPr="00BC3DA1">
        <w:rPr>
          <w:rFonts w:eastAsia="宋体" w:hint="eastAsia"/>
          <w:color w:val="0070C0"/>
          <w:szCs w:val="24"/>
          <w:lang w:eastAsia="zh-CN"/>
        </w:rPr>
        <w:t>beam index</w:t>
      </w:r>
    </w:p>
    <w:p w14:paraId="2CAF265D" w14:textId="5B3B5D7A" w:rsidR="00451EA4" w:rsidRDefault="009425F9" w:rsidP="00BC3DA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715E59">
        <w:rPr>
          <w:noProof/>
          <w:position w:val="-12"/>
        </w:rPr>
        <w:object w:dxaOrig="279" w:dyaOrig="360" w14:anchorId="0FC09932">
          <v:shape id="_x0000_i1033" type="#_x0000_t75" alt="" style="width:14.5pt;height:18.5pt;mso-width-percent:0;mso-height-percent:0;mso-width-percent:0;mso-height-percent:0" o:ole="">
            <v:imagedata r:id="rId21" o:title=""/>
          </v:shape>
          <o:OLEObject Type="Embed" ProgID="Equation.3" ShapeID="_x0000_i1033" DrawAspect="Content" ObjectID="_1649192392" r:id="rId22"/>
        </w:object>
      </w:r>
      <w:r w:rsidR="00451EA4">
        <w:t xml:space="preserve">, </w:t>
      </w:r>
      <w:r w:rsidR="00451EA4">
        <w:rPr>
          <w:rFonts w:eastAsia="宋体"/>
          <w:color w:val="0070C0"/>
          <w:szCs w:val="24"/>
          <w:lang w:eastAsia="zh-CN"/>
        </w:rPr>
        <w:t>relative power of the l beam compared to first beam</w:t>
      </w:r>
    </w:p>
    <w:p w14:paraId="1E1620D9" w14:textId="464EAB58" w:rsidR="00451EA4" w:rsidRPr="00BC3DA1" w:rsidRDefault="009425F9" w:rsidP="00BC3DA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715E59">
        <w:rPr>
          <w:noProof/>
          <w:position w:val="-12"/>
        </w:rPr>
        <w:object w:dxaOrig="499" w:dyaOrig="360" w14:anchorId="4973CFF7">
          <v:shape id="_x0000_i1034" type="#_x0000_t75" alt="" style="width:25pt;height:18.5pt;mso-width-percent:0;mso-height-percent:0;mso-width-percent:0;mso-height-percent:0" o:ole="">
            <v:imagedata r:id="rId23" o:title=""/>
          </v:shape>
          <o:OLEObject Type="Embed" ProgID="Equation.3" ShapeID="_x0000_i1034" DrawAspect="Content" ObjectID="_1649192393" r:id="rId24"/>
        </w:object>
      </w:r>
      <w:r w:rsidR="00451EA4">
        <w:t xml:space="preserve">, </w:t>
      </w:r>
      <w:r w:rsidR="00451EA4">
        <w:rPr>
          <w:rFonts w:eastAsia="宋体"/>
          <w:color w:val="0070C0"/>
          <w:szCs w:val="24"/>
          <w:lang w:eastAsia="zh-CN"/>
        </w:rPr>
        <w:t xml:space="preserve">total power scaling factor </w:t>
      </w:r>
      <w:r w:rsidRPr="001C38D4">
        <w:rPr>
          <w:noProof/>
          <w:position w:val="-28"/>
        </w:rPr>
        <w:object w:dxaOrig="1280" w:dyaOrig="540" w14:anchorId="5CF53713">
          <v:shape id="_x0000_i1035" type="#_x0000_t75" alt="" style="width:64.5pt;height:27.5pt;mso-width-percent:0;mso-height-percent:0;mso-width-percent:0;mso-height-percent:0" o:ole="">
            <v:imagedata r:id="rId25" o:title=""/>
          </v:shape>
          <o:OLEObject Type="Embed" ProgID="Equation.3" ShapeID="_x0000_i1035" DrawAspect="Content" ObjectID="_1649192394" r:id="rId26"/>
        </w:object>
      </w:r>
    </w:p>
    <w:p w14:paraId="69C25E89" w14:textId="42E374E9" w:rsidR="00BC3DA1" w:rsidRDefault="00A704BF" w:rsidP="00451EA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With fixed the power of beams as equivalent to first beams, </w:t>
      </w:r>
    </w:p>
    <w:p w14:paraId="180DA1EE" w14:textId="1F00E11E" w:rsidR="00BC3DA1" w:rsidRDefault="009425F9" w:rsidP="00451EA4">
      <w:pPr>
        <w:pStyle w:val="afe"/>
        <w:overflowPunct/>
        <w:autoSpaceDE/>
        <w:autoSpaceDN/>
        <w:adjustRightInd/>
        <w:spacing w:after="120"/>
        <w:ind w:left="1440" w:firstLineChars="950" w:firstLine="1900"/>
        <w:textAlignment w:val="auto"/>
        <w:rPr>
          <w:rFonts w:eastAsia="宋体"/>
          <w:color w:val="0070C0"/>
          <w:szCs w:val="24"/>
          <w:lang w:eastAsia="zh-CN"/>
        </w:rPr>
      </w:pPr>
      <w:r w:rsidRPr="00666F36">
        <w:rPr>
          <w:noProof/>
          <w:position w:val="-36"/>
        </w:rPr>
        <w:object w:dxaOrig="3159" w:dyaOrig="840" w14:anchorId="172C713D">
          <v:shape id="_x0000_i1036" type="#_x0000_t75" alt="" style="width:157.5pt;height:42pt;mso-width-percent:0;mso-height-percent:0;mso-width-percent:0;mso-height-percent:0" o:ole="">
            <v:imagedata r:id="rId27" o:title=""/>
          </v:shape>
          <o:OLEObject Type="Embed" ProgID="Equation.3" ShapeID="_x0000_i1036" DrawAspect="Content" ObjectID="_1649192395" r:id="rId28"/>
        </w:object>
      </w:r>
    </w:p>
    <w:p w14:paraId="28BA6D53" w14:textId="3EB0C2A6" w:rsidR="00D718FA" w:rsidRPr="00045592" w:rsidRDefault="00D718FA"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EE0835">
        <w:rPr>
          <w:rFonts w:eastAsia="宋体"/>
          <w:color w:val="0070C0"/>
          <w:szCs w:val="24"/>
          <w:lang w:eastAsia="zh-CN"/>
        </w:rPr>
        <w:t>L=2 (Qualcomm)</w:t>
      </w:r>
    </w:p>
    <w:p w14:paraId="1300C912"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6DAC8F2" w14:textId="17E33D50" w:rsidR="00D718FA" w:rsidRDefault="00451EA4"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w:t>
      </w:r>
      <w:r w:rsidR="00537415">
        <w:rPr>
          <w:rFonts w:eastAsia="宋体"/>
          <w:color w:val="0070C0"/>
          <w:szCs w:val="24"/>
          <w:lang w:eastAsia="zh-CN"/>
        </w:rPr>
        <w:t xml:space="preserve"> company</w:t>
      </w:r>
      <w:r w:rsidR="009D1D8F">
        <w:rPr>
          <w:rFonts w:eastAsia="宋体"/>
          <w:color w:val="0070C0"/>
          <w:szCs w:val="24"/>
          <w:lang w:eastAsia="zh-CN"/>
        </w:rPr>
        <w:t xml:space="preserve"> discuss on issue 2-1-9. Moderator would like to suggest companies to provide more comments</w:t>
      </w:r>
    </w:p>
    <w:p w14:paraId="0EDE1F4F" w14:textId="77777777" w:rsidR="009D1D8F" w:rsidRPr="009D1D8F" w:rsidRDefault="009D1D8F" w:rsidP="009D1D8F">
      <w:pPr>
        <w:pStyle w:val="afe"/>
        <w:overflowPunct/>
        <w:autoSpaceDE/>
        <w:autoSpaceDN/>
        <w:adjustRightInd/>
        <w:spacing w:after="120"/>
        <w:ind w:left="1440" w:firstLineChars="0" w:firstLine="0"/>
        <w:textAlignment w:val="auto"/>
        <w:rPr>
          <w:rFonts w:eastAsia="宋体"/>
          <w:color w:val="0070C0"/>
          <w:szCs w:val="24"/>
          <w:lang w:eastAsia="zh-CN"/>
        </w:rPr>
      </w:pPr>
    </w:p>
    <w:p w14:paraId="4B784CD4" w14:textId="0AE3830D"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F54F0C">
        <w:rPr>
          <w:b/>
          <w:color w:val="0070C0"/>
          <w:u w:val="single"/>
          <w:lang w:eastAsia="ko-KR"/>
        </w:rPr>
        <w:t>-10</w:t>
      </w:r>
      <w:r>
        <w:rPr>
          <w:b/>
          <w:color w:val="0070C0"/>
          <w:u w:val="single"/>
          <w:lang w:eastAsia="ko-KR"/>
        </w:rPr>
        <w:t>: MCS and Rank</w:t>
      </w:r>
    </w:p>
    <w:p w14:paraId="612842A5"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091A7C7" w14:textId="7AA1E414" w:rsidR="00D718FA" w:rsidRPr="00045592" w:rsidRDefault="00F92616"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MCS20 with Rank 2 (Samsung, Huawei</w:t>
      </w:r>
      <w:r w:rsidR="0016751E">
        <w:rPr>
          <w:rFonts w:eastAsia="宋体"/>
          <w:color w:val="0070C0"/>
          <w:szCs w:val="24"/>
          <w:lang w:eastAsia="zh-CN"/>
        </w:rPr>
        <w:t xml:space="preserve">, Qualcomm, Apple, Ericsson </w:t>
      </w:r>
      <w:r>
        <w:rPr>
          <w:rFonts w:eastAsia="宋体"/>
          <w:color w:val="0070C0"/>
          <w:szCs w:val="24"/>
          <w:lang w:eastAsia="zh-CN"/>
        </w:rPr>
        <w:t>)</w:t>
      </w:r>
      <w:r w:rsidR="0016751E">
        <w:rPr>
          <w:rFonts w:eastAsia="宋体"/>
          <w:color w:val="0070C0"/>
          <w:szCs w:val="24"/>
          <w:lang w:eastAsia="zh-CN"/>
        </w:rPr>
        <w:t xml:space="preserve"> </w:t>
      </w:r>
    </w:p>
    <w:p w14:paraId="4EDE7674" w14:textId="77777777" w:rsidR="00D718FA" w:rsidRPr="00045592" w:rsidRDefault="00D718FA"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47730EF7"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13AC65E" w14:textId="1EE5A88C" w:rsidR="009D1D8F" w:rsidRPr="00AB65CE" w:rsidRDefault="009D1D8F" w:rsidP="009D1D8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2-1-10. Moderator would like to suggest companies to provide more comments</w:t>
      </w:r>
    </w:p>
    <w:p w14:paraId="2411F6DE" w14:textId="1924BB86" w:rsidR="00D718FA" w:rsidRPr="009D1D8F" w:rsidRDefault="00D718FA" w:rsidP="009D1D8F">
      <w:pPr>
        <w:spacing w:after="120"/>
        <w:ind w:left="1080"/>
        <w:rPr>
          <w:color w:val="0070C0"/>
          <w:szCs w:val="24"/>
          <w:lang w:eastAsia="zh-CN"/>
        </w:rPr>
      </w:pPr>
    </w:p>
    <w:p w14:paraId="54C660E0" w14:textId="28984B67"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F54F0C">
        <w:rPr>
          <w:b/>
          <w:color w:val="0070C0"/>
          <w:u w:val="single"/>
          <w:lang w:eastAsia="ko-KR"/>
        </w:rPr>
        <w:t>-11</w:t>
      </w:r>
      <w:r>
        <w:rPr>
          <w:b/>
          <w:color w:val="0070C0"/>
          <w:u w:val="single"/>
          <w:lang w:eastAsia="ko-KR"/>
        </w:rPr>
        <w:t xml:space="preserve">: Channel </w:t>
      </w:r>
      <w:r w:rsidR="003E1531">
        <w:rPr>
          <w:b/>
          <w:color w:val="0070C0"/>
          <w:u w:val="single"/>
          <w:lang w:eastAsia="ko-KR"/>
        </w:rPr>
        <w:t>model</w:t>
      </w:r>
    </w:p>
    <w:p w14:paraId="597F4E5C"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3EE093A" w14:textId="1E2837AB" w:rsidR="00D718FA" w:rsidRPr="00045592" w:rsidRDefault="003E1531"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3E1531">
        <w:rPr>
          <w:rFonts w:eastAsia="宋体"/>
          <w:color w:val="0070C0"/>
          <w:szCs w:val="24"/>
          <w:lang w:eastAsia="zh-CN"/>
        </w:rPr>
        <w:t>TDLA30-5</w:t>
      </w:r>
      <w:r w:rsidR="001A10E6">
        <w:rPr>
          <w:rFonts w:eastAsia="宋体"/>
          <w:color w:val="0070C0"/>
          <w:szCs w:val="24"/>
          <w:lang w:eastAsia="zh-CN"/>
        </w:rPr>
        <w:t xml:space="preserve"> </w:t>
      </w:r>
      <w:r w:rsidR="00F92616">
        <w:rPr>
          <w:rFonts w:eastAsia="宋体"/>
          <w:color w:val="0070C0"/>
          <w:szCs w:val="24"/>
          <w:lang w:eastAsia="zh-CN"/>
        </w:rPr>
        <w:t>(Samsung, Huawei</w:t>
      </w:r>
      <w:r w:rsidR="0016751E">
        <w:rPr>
          <w:rFonts w:eastAsia="宋体"/>
          <w:color w:val="0070C0"/>
          <w:szCs w:val="24"/>
          <w:lang w:eastAsia="zh-CN"/>
        </w:rPr>
        <w:t>, Apple</w:t>
      </w:r>
      <w:r w:rsidR="008A771F">
        <w:rPr>
          <w:rFonts w:eastAsia="宋体"/>
          <w:color w:val="0070C0"/>
          <w:szCs w:val="24"/>
          <w:lang w:eastAsia="zh-CN"/>
        </w:rPr>
        <w:t xml:space="preserve"> </w:t>
      </w:r>
      <w:r w:rsidR="00F92616">
        <w:rPr>
          <w:rFonts w:eastAsia="宋体"/>
          <w:color w:val="0070C0"/>
          <w:szCs w:val="24"/>
          <w:lang w:eastAsia="zh-CN"/>
        </w:rPr>
        <w:t>)</w:t>
      </w:r>
    </w:p>
    <w:p w14:paraId="5DE49577" w14:textId="187A2F92" w:rsidR="00D718FA" w:rsidRPr="00045592" w:rsidRDefault="003C3AE4"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2546D431"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9472D1A" w14:textId="74B081AB" w:rsidR="00D718FA" w:rsidRPr="009D1D8F" w:rsidRDefault="009D1D8F" w:rsidP="009D1D8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2-1-11. Moderator would like to suggest companies to provide more comments</w:t>
      </w:r>
    </w:p>
    <w:p w14:paraId="7440D777" w14:textId="77777777" w:rsidR="003E1531" w:rsidRDefault="003E1531" w:rsidP="003E1531">
      <w:pPr>
        <w:spacing w:after="120"/>
        <w:rPr>
          <w:color w:val="0070C0"/>
          <w:szCs w:val="24"/>
          <w:lang w:eastAsia="zh-CN"/>
        </w:rPr>
      </w:pPr>
    </w:p>
    <w:p w14:paraId="52E9243F" w14:textId="76EA5A34" w:rsidR="003E1531" w:rsidRPr="00045592" w:rsidRDefault="003E1531" w:rsidP="003E1531">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F54F0C">
        <w:rPr>
          <w:b/>
          <w:color w:val="0070C0"/>
          <w:u w:val="single"/>
          <w:lang w:eastAsia="ko-KR"/>
        </w:rPr>
        <w:t>-12</w:t>
      </w:r>
      <w:r>
        <w:rPr>
          <w:b/>
          <w:color w:val="0070C0"/>
          <w:u w:val="single"/>
          <w:lang w:eastAsia="ko-KR"/>
        </w:rPr>
        <w:t>: MIMO correlation</w:t>
      </w:r>
    </w:p>
    <w:p w14:paraId="552067A4" w14:textId="77777777" w:rsidR="003E1531" w:rsidRPr="00045592" w:rsidRDefault="003E1531" w:rsidP="003E15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734E7DA" w14:textId="107109E4" w:rsidR="003E1531" w:rsidRPr="00045592" w:rsidRDefault="003E1531"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XP-High (Huawei</w:t>
      </w:r>
      <w:r w:rsidR="008A771F">
        <w:rPr>
          <w:rFonts w:eastAsia="宋体"/>
          <w:color w:val="0070C0"/>
          <w:szCs w:val="24"/>
          <w:lang w:eastAsia="zh-CN"/>
        </w:rPr>
        <w:t>, Apple</w:t>
      </w:r>
      <w:r>
        <w:rPr>
          <w:rFonts w:eastAsia="宋体"/>
          <w:color w:val="0070C0"/>
          <w:szCs w:val="24"/>
          <w:lang w:eastAsia="zh-CN"/>
        </w:rPr>
        <w:t>)</w:t>
      </w:r>
    </w:p>
    <w:p w14:paraId="751616BA" w14:textId="43A084EC" w:rsidR="00EE0835" w:rsidRDefault="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XP-Medium (Samsung</w:t>
      </w:r>
      <w:r w:rsidR="008A771F">
        <w:rPr>
          <w:rFonts w:eastAsia="宋体"/>
          <w:color w:val="0070C0"/>
          <w:szCs w:val="24"/>
          <w:lang w:eastAsia="zh-CN"/>
        </w:rPr>
        <w:t>, Apple</w:t>
      </w:r>
      <w:r>
        <w:rPr>
          <w:rFonts w:eastAsia="宋体"/>
          <w:color w:val="0070C0"/>
          <w:szCs w:val="24"/>
          <w:lang w:eastAsia="zh-CN"/>
        </w:rPr>
        <w:t>)</w:t>
      </w:r>
    </w:p>
    <w:p w14:paraId="00182AAE" w14:textId="0471696E" w:rsidR="00EE0835" w:rsidRPr="008B28F4" w:rsidRDefault="00EE083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Decide the option 1 and option 2 based on simulation results (Qualcomm, Intel)</w:t>
      </w:r>
    </w:p>
    <w:p w14:paraId="1D97AD5D" w14:textId="77777777" w:rsidR="003E1531" w:rsidRPr="00045592" w:rsidRDefault="003E1531" w:rsidP="003E15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EE29775" w14:textId="5699E67C" w:rsidR="003E1531" w:rsidRPr="009D1D8F" w:rsidRDefault="009D1D8F" w:rsidP="009D1D8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2-1-12. Moderator would like to suggest companies to provide more comments</w:t>
      </w:r>
    </w:p>
    <w:p w14:paraId="3C590FFC" w14:textId="77777777" w:rsidR="00D718FA" w:rsidRDefault="00D718FA" w:rsidP="00DD19DE">
      <w:pPr>
        <w:rPr>
          <w:i/>
          <w:color w:val="0070C0"/>
          <w:lang w:eastAsia="zh-CN"/>
        </w:rPr>
      </w:pPr>
    </w:p>
    <w:p w14:paraId="203ABF6B" w14:textId="40336ACB" w:rsidR="00D718FA" w:rsidRPr="00045592" w:rsidRDefault="00FF3142" w:rsidP="00D718FA">
      <w:pPr>
        <w:rPr>
          <w:b/>
          <w:color w:val="0070C0"/>
          <w:u w:val="single"/>
          <w:lang w:eastAsia="ko-KR"/>
        </w:rPr>
      </w:pPr>
      <w:r w:rsidRPr="00045592">
        <w:rPr>
          <w:b/>
          <w:color w:val="0070C0"/>
          <w:u w:val="single"/>
          <w:lang w:eastAsia="ko-KR"/>
        </w:rPr>
        <w:t>Issue</w:t>
      </w:r>
      <w:r w:rsidR="00F54F0C">
        <w:rPr>
          <w:b/>
          <w:color w:val="0070C0"/>
          <w:u w:val="single"/>
          <w:lang w:eastAsia="ko-KR"/>
        </w:rPr>
        <w:t xml:space="preserve"> 2-1-13</w:t>
      </w:r>
      <w:r w:rsidRPr="00045592">
        <w:rPr>
          <w:b/>
          <w:color w:val="0070C0"/>
          <w:u w:val="single"/>
          <w:lang w:eastAsia="ko-KR"/>
        </w:rPr>
        <w:t>:</w:t>
      </w:r>
      <w:r w:rsidR="00D718FA">
        <w:rPr>
          <w:b/>
          <w:color w:val="0070C0"/>
          <w:u w:val="single"/>
          <w:lang w:eastAsia="ko-KR"/>
        </w:rPr>
        <w:t xml:space="preserve"> </w:t>
      </w:r>
      <w:r w:rsidR="003E1531">
        <w:rPr>
          <w:b/>
          <w:color w:val="0070C0"/>
          <w:u w:val="single"/>
          <w:lang w:eastAsia="ko-KR"/>
        </w:rPr>
        <w:t>T</w:t>
      </w:r>
      <w:r w:rsidR="00D718FA">
        <w:rPr>
          <w:b/>
          <w:color w:val="0070C0"/>
          <w:u w:val="single"/>
          <w:lang w:eastAsia="ko-KR"/>
        </w:rPr>
        <w:t>est parameters</w:t>
      </w:r>
      <w:r w:rsidR="004212F2">
        <w:rPr>
          <w:b/>
          <w:color w:val="0070C0"/>
          <w:u w:val="single"/>
          <w:lang w:eastAsia="ko-KR"/>
        </w:rPr>
        <w:t xml:space="preserve"> summary</w:t>
      </w:r>
      <w:r w:rsidR="00B11BE4">
        <w:rPr>
          <w:b/>
          <w:color w:val="0070C0"/>
          <w:u w:val="single"/>
          <w:lang w:eastAsia="ko-KR"/>
        </w:rPr>
        <w:t xml:space="preserve"> for Rel-16 enhancement type II codebook </w:t>
      </w:r>
    </w:p>
    <w:p w14:paraId="08CE29C4"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824F907" w14:textId="051879C7" w:rsidR="00D718FA" w:rsidRPr="00045592" w:rsidRDefault="00FF3142"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p>
    <w:p w14:paraId="4D651ED3" w14:textId="77777777" w:rsidR="00F150BB" w:rsidRDefault="00F150BB" w:rsidP="00F150BB">
      <w:pPr>
        <w:pStyle w:val="afe"/>
        <w:overflowPunct/>
        <w:autoSpaceDE/>
        <w:autoSpaceDN/>
        <w:adjustRightInd/>
        <w:spacing w:after="120"/>
        <w:ind w:left="720" w:firstLineChars="0" w:firstLine="0"/>
        <w:textAlignment w:val="auto"/>
        <w:rPr>
          <w:rFonts w:eastAsia="宋体"/>
          <w:color w:val="0070C0"/>
          <w:szCs w:val="24"/>
          <w:lang w:eastAsia="zh-CN"/>
        </w:rPr>
      </w:pPr>
    </w:p>
    <w:tbl>
      <w:tblPr>
        <w:tblW w:w="7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801"/>
        <w:gridCol w:w="527"/>
        <w:gridCol w:w="2621"/>
      </w:tblGrid>
      <w:tr w:rsidR="00F150BB" w:rsidRPr="00B90F28" w14:paraId="2DB484BE" w14:textId="77777777" w:rsidTr="00F54F0C">
        <w:trPr>
          <w:trHeight w:val="72"/>
          <w:jc w:val="center"/>
        </w:trPr>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45AFD3F9"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563D831"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 resource Type</w:t>
            </w:r>
          </w:p>
        </w:tc>
        <w:tc>
          <w:tcPr>
            <w:tcW w:w="545" w:type="dxa"/>
            <w:tcBorders>
              <w:top w:val="single" w:sz="4" w:space="0" w:color="auto"/>
              <w:left w:val="single" w:sz="4" w:space="0" w:color="auto"/>
              <w:bottom w:val="single" w:sz="4" w:space="0" w:color="auto"/>
              <w:right w:val="single" w:sz="4" w:space="0" w:color="auto"/>
            </w:tcBorders>
            <w:vAlign w:val="center"/>
          </w:tcPr>
          <w:p w14:paraId="62699662"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07BB0B7E"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F150BB" w:rsidRPr="00B90F28" w14:paraId="44EFE6D6"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015527B2"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AE093C2"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Number of CSI-RS ports (</w:t>
            </w:r>
            <w:r w:rsidRPr="00B90F28">
              <w:rPr>
                <w:rFonts w:asciiTheme="minorHAnsi" w:hAnsiTheme="minorHAnsi" w:cstheme="minorHAnsi"/>
                <w:i/>
                <w:sz w:val="16"/>
                <w:szCs w:val="16"/>
              </w:rPr>
              <w:t>X</w:t>
            </w:r>
            <w:r w:rsidRPr="00B90F28">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549146E1"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6458FD07" w14:textId="77777777" w:rsidR="00F150BB" w:rsidRPr="009B4571" w:rsidRDefault="00F150BB" w:rsidP="00F54F0C">
            <w:pPr>
              <w:keepNext/>
              <w:keepLines/>
              <w:spacing w:after="0"/>
              <w:jc w:val="center"/>
              <w:rPr>
                <w:rFonts w:asciiTheme="minorHAnsi" w:hAnsiTheme="minorHAnsi" w:cstheme="minorHAnsi"/>
                <w:sz w:val="16"/>
                <w:szCs w:val="16"/>
                <w:lang w:eastAsia="zh-CN"/>
              </w:rPr>
            </w:pPr>
            <w:r w:rsidRPr="009B4571">
              <w:rPr>
                <w:rFonts w:asciiTheme="minorHAnsi" w:hAnsiTheme="minorHAnsi" w:cstheme="minorHAnsi" w:hint="eastAsia"/>
                <w:sz w:val="16"/>
                <w:szCs w:val="16"/>
                <w:lang w:eastAsia="zh-CN"/>
              </w:rPr>
              <w:t>4/16/32</w:t>
            </w:r>
          </w:p>
        </w:tc>
      </w:tr>
      <w:tr w:rsidR="00F150BB" w:rsidRPr="00B90F28" w14:paraId="004D430E"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42776BCB"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6F3298"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CDM Type</w:t>
            </w:r>
          </w:p>
        </w:tc>
        <w:tc>
          <w:tcPr>
            <w:tcW w:w="545" w:type="dxa"/>
            <w:tcBorders>
              <w:top w:val="single" w:sz="4" w:space="0" w:color="auto"/>
              <w:left w:val="single" w:sz="4" w:space="0" w:color="auto"/>
              <w:bottom w:val="single" w:sz="4" w:space="0" w:color="auto"/>
              <w:right w:val="single" w:sz="4" w:space="0" w:color="auto"/>
            </w:tcBorders>
            <w:vAlign w:val="center"/>
          </w:tcPr>
          <w:p w14:paraId="16F4E7FC"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4C745E47"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FD-CDM2</w:t>
            </w:r>
            <w:r w:rsidRPr="009B4571">
              <w:rPr>
                <w:rFonts w:asciiTheme="minorHAnsi" w:hAnsiTheme="minorHAnsi" w:cstheme="minorHAnsi" w:hint="eastAsia"/>
                <w:sz w:val="16"/>
                <w:szCs w:val="16"/>
                <w:highlight w:val="yellow"/>
                <w:lang w:eastAsia="zh-CN"/>
              </w:rPr>
              <w:t xml:space="preserve"> for 4 ports/</w:t>
            </w:r>
          </w:p>
          <w:p w14:paraId="27519852"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CDM4 (FD2, TD2)</w:t>
            </w:r>
            <w:r w:rsidRPr="009B4571">
              <w:rPr>
                <w:rFonts w:asciiTheme="minorHAnsi" w:hAnsiTheme="minorHAnsi" w:cstheme="minorHAnsi" w:hint="eastAsia"/>
                <w:sz w:val="16"/>
                <w:szCs w:val="16"/>
                <w:highlight w:val="yellow"/>
                <w:lang w:eastAsia="zh-CN"/>
              </w:rPr>
              <w:t xml:space="preserve"> for 16/32 ports</w:t>
            </w:r>
          </w:p>
        </w:tc>
      </w:tr>
      <w:tr w:rsidR="00F150BB" w:rsidRPr="00B90F28" w14:paraId="0E7BB6C1"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2F122B95"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71EAF25"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Density (ρ)</w:t>
            </w:r>
          </w:p>
        </w:tc>
        <w:tc>
          <w:tcPr>
            <w:tcW w:w="545" w:type="dxa"/>
            <w:tcBorders>
              <w:top w:val="single" w:sz="4" w:space="0" w:color="auto"/>
              <w:left w:val="single" w:sz="4" w:space="0" w:color="auto"/>
              <w:bottom w:val="single" w:sz="4" w:space="0" w:color="auto"/>
              <w:right w:val="single" w:sz="4" w:space="0" w:color="auto"/>
            </w:tcBorders>
            <w:vAlign w:val="center"/>
          </w:tcPr>
          <w:p w14:paraId="1F3219A0"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600DDA47"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1</w:t>
            </w:r>
          </w:p>
        </w:tc>
      </w:tr>
      <w:tr w:rsidR="00F150BB" w:rsidRPr="00B90F28" w14:paraId="5319BF64"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3B1EBF3D"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9B58AF"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subcarrier index in the PRB used for CSI-RS (k</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k</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 xml:space="preserve"> )</w:t>
            </w:r>
          </w:p>
        </w:tc>
        <w:tc>
          <w:tcPr>
            <w:tcW w:w="545" w:type="dxa"/>
            <w:tcBorders>
              <w:top w:val="single" w:sz="4" w:space="0" w:color="auto"/>
              <w:left w:val="single" w:sz="4" w:space="0" w:color="auto"/>
              <w:bottom w:val="single" w:sz="4" w:space="0" w:color="auto"/>
              <w:right w:val="single" w:sz="4" w:space="0" w:color="auto"/>
            </w:tcBorders>
            <w:vAlign w:val="center"/>
          </w:tcPr>
          <w:p w14:paraId="53A5FD07"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1E8CC03"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Row 4, (0,-) for 4 ports/</w:t>
            </w:r>
          </w:p>
          <w:p w14:paraId="7AE75A17"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Row 12, (2, 4, 6, 8) </w:t>
            </w:r>
            <w:r w:rsidRPr="009B4571">
              <w:rPr>
                <w:rFonts w:asciiTheme="minorHAnsi" w:hAnsiTheme="minorHAnsi" w:cstheme="minorHAnsi" w:hint="eastAsia"/>
                <w:sz w:val="16"/>
                <w:szCs w:val="16"/>
                <w:highlight w:val="yellow"/>
                <w:lang w:eastAsia="zh-CN"/>
              </w:rPr>
              <w:t>for 16 ports/</w:t>
            </w:r>
          </w:p>
          <w:p w14:paraId="18781DBE"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Row 17, (2, 4, 6, 8)</w:t>
            </w:r>
            <w:r w:rsidRPr="009B4571">
              <w:rPr>
                <w:rFonts w:asciiTheme="minorHAnsi" w:hAnsiTheme="minorHAnsi" w:cstheme="minorHAnsi" w:hint="eastAsia"/>
                <w:sz w:val="16"/>
                <w:szCs w:val="16"/>
                <w:highlight w:val="yellow"/>
                <w:lang w:eastAsia="zh-CN"/>
              </w:rPr>
              <w:t xml:space="preserve"> for 32 ports</w:t>
            </w:r>
          </w:p>
        </w:tc>
      </w:tr>
      <w:tr w:rsidR="00F150BB" w:rsidRPr="00B90F28" w14:paraId="0E23BAC2" w14:textId="77777777" w:rsidTr="00F54F0C">
        <w:trPr>
          <w:trHeight w:val="43"/>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1DD0301A"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6D227F1"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OFDM symbol in the PRB used for CSI-RS (l</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l</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575321DD"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B4708E8"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(13,-) for 4 ports/</w:t>
            </w:r>
          </w:p>
          <w:p w14:paraId="5F2D7C27"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(5,-)</w:t>
            </w:r>
            <w:r w:rsidRPr="009B4571">
              <w:rPr>
                <w:rFonts w:asciiTheme="minorHAnsi" w:hAnsiTheme="minorHAnsi" w:cstheme="minorHAnsi" w:hint="eastAsia"/>
                <w:sz w:val="16"/>
                <w:szCs w:val="16"/>
                <w:highlight w:val="yellow"/>
                <w:lang w:eastAsia="zh-CN"/>
              </w:rPr>
              <w:t xml:space="preserve"> for 16 ports/</w:t>
            </w:r>
          </w:p>
          <w:p w14:paraId="6F00D622"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(5,12))</w:t>
            </w:r>
            <w:r w:rsidRPr="009B4571">
              <w:rPr>
                <w:rFonts w:asciiTheme="minorHAnsi" w:hAnsiTheme="minorHAnsi" w:cstheme="minorHAnsi" w:hint="eastAsia"/>
                <w:sz w:val="16"/>
                <w:szCs w:val="16"/>
                <w:highlight w:val="yellow"/>
                <w:lang w:eastAsia="zh-CN"/>
              </w:rPr>
              <w:t xml:space="preserve"> for 32 ports</w:t>
            </w:r>
          </w:p>
        </w:tc>
      </w:tr>
      <w:tr w:rsidR="00F150BB" w:rsidRPr="00B90F28" w14:paraId="5AA04CB3"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0BC0673E"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4562ED"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w:t>
            </w:r>
          </w:p>
          <w:p w14:paraId="53F12125"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lang w:eastAsia="zh-CN"/>
              </w:rPr>
              <w:t>interval</w:t>
            </w:r>
            <w:r w:rsidRPr="00B90F28">
              <w:rPr>
                <w:rFonts w:asciiTheme="minorHAnsi" w:hAnsiTheme="minorHAnsi" w:cstheme="minorHAnsi"/>
                <w:sz w:val="16"/>
                <w:szCs w:val="16"/>
              </w:rPr>
              <w:t xml:space="preserve"> and offset</w:t>
            </w:r>
          </w:p>
        </w:tc>
        <w:tc>
          <w:tcPr>
            <w:tcW w:w="545" w:type="dxa"/>
            <w:tcBorders>
              <w:top w:val="single" w:sz="4" w:space="0" w:color="auto"/>
              <w:left w:val="single" w:sz="4" w:space="0" w:color="auto"/>
              <w:bottom w:val="single" w:sz="4" w:space="0" w:color="auto"/>
              <w:right w:val="single" w:sz="4" w:space="0" w:color="auto"/>
            </w:tcBorders>
            <w:vAlign w:val="center"/>
            <w:hideMark/>
          </w:tcPr>
          <w:p w14:paraId="64917CCE" w14:textId="77777777" w:rsidR="00F150BB" w:rsidRPr="00B90F28" w:rsidRDefault="00F150BB" w:rsidP="00F54F0C">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hideMark/>
          </w:tcPr>
          <w:p w14:paraId="3C6DC80C"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9850CC">
              <w:rPr>
                <w:rFonts w:asciiTheme="minorHAnsi" w:hAnsiTheme="minorHAnsi" w:cstheme="minorHAnsi" w:hint="eastAsia"/>
                <w:sz w:val="16"/>
                <w:szCs w:val="16"/>
                <w:highlight w:val="yellow"/>
                <w:lang w:eastAsia="zh-CN"/>
              </w:rPr>
              <w:t>5/1 for FDD, 10/1 for TDD</w:t>
            </w:r>
          </w:p>
        </w:tc>
      </w:tr>
      <w:tr w:rsidR="00F150BB" w:rsidRPr="00B90F28" w14:paraId="6EDE942A"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52AB4EC9"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0FA541B"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aperiodicTriggeringOffset</w:t>
            </w:r>
          </w:p>
        </w:tc>
        <w:tc>
          <w:tcPr>
            <w:tcW w:w="545" w:type="dxa"/>
            <w:tcBorders>
              <w:top w:val="single" w:sz="4" w:space="0" w:color="auto"/>
              <w:left w:val="single" w:sz="4" w:space="0" w:color="auto"/>
              <w:bottom w:val="single" w:sz="4" w:space="0" w:color="auto"/>
              <w:right w:val="single" w:sz="4" w:space="0" w:color="auto"/>
            </w:tcBorders>
            <w:vAlign w:val="center"/>
          </w:tcPr>
          <w:p w14:paraId="6E79568A"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3FF9D7F4"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0</w:t>
            </w:r>
          </w:p>
        </w:tc>
      </w:tr>
      <w:tr w:rsidR="00F150BB" w:rsidRPr="00B90F28" w14:paraId="43281FD6" w14:textId="77777777" w:rsidTr="00F54F0C">
        <w:trPr>
          <w:trHeight w:val="72"/>
          <w:jc w:val="center"/>
        </w:trPr>
        <w:tc>
          <w:tcPr>
            <w:tcW w:w="973" w:type="dxa"/>
            <w:vMerge w:val="restart"/>
            <w:tcBorders>
              <w:top w:val="single" w:sz="4" w:space="0" w:color="auto"/>
              <w:left w:val="single" w:sz="4" w:space="0" w:color="auto"/>
              <w:right w:val="single" w:sz="4" w:space="0" w:color="auto"/>
            </w:tcBorders>
            <w:vAlign w:val="center"/>
          </w:tcPr>
          <w:p w14:paraId="6BE6F801" w14:textId="2F1F187F" w:rsidR="00F150BB" w:rsidRPr="00B90F28" w:rsidRDefault="00F150BB" w:rsidP="00F54F0C">
            <w:pPr>
              <w:spacing w:after="0"/>
              <w:rPr>
                <w:rFonts w:asciiTheme="minorHAnsi" w:hAnsiTheme="minorHAnsi" w:cstheme="minorHAnsi"/>
                <w:sz w:val="16"/>
                <w:szCs w:val="16"/>
              </w:rPr>
            </w:pPr>
            <w:r w:rsidRPr="00B90F28">
              <w:rPr>
                <w:rFonts w:asciiTheme="minorHAnsi" w:hAnsiTheme="minorHAnsi" w:cstheme="minorHAnsi"/>
                <w:sz w:val="16"/>
                <w:szCs w:val="16"/>
              </w:rPr>
              <w:t>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16C53C2C" w14:textId="77777777" w:rsidR="00F150BB" w:rsidRPr="00B90F28" w:rsidRDefault="00F150BB" w:rsidP="00F54F0C">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Codebook Type</w:t>
            </w:r>
          </w:p>
        </w:tc>
        <w:tc>
          <w:tcPr>
            <w:tcW w:w="545" w:type="dxa"/>
            <w:tcBorders>
              <w:top w:val="single" w:sz="4" w:space="0" w:color="auto"/>
              <w:left w:val="single" w:sz="4" w:space="0" w:color="auto"/>
              <w:bottom w:val="single" w:sz="4" w:space="0" w:color="auto"/>
              <w:right w:val="single" w:sz="4" w:space="0" w:color="auto"/>
            </w:tcBorders>
            <w:vAlign w:val="center"/>
          </w:tcPr>
          <w:p w14:paraId="27A21690"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10485D18"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typeII-r16</w:t>
            </w:r>
          </w:p>
        </w:tc>
      </w:tr>
      <w:tr w:rsidR="00F150BB" w:rsidRPr="00B90F28" w14:paraId="2A03D2E7" w14:textId="77777777" w:rsidTr="00F54F0C">
        <w:trPr>
          <w:trHeight w:val="72"/>
          <w:jc w:val="center"/>
        </w:trPr>
        <w:tc>
          <w:tcPr>
            <w:tcW w:w="973" w:type="dxa"/>
            <w:vMerge/>
            <w:tcBorders>
              <w:left w:val="single" w:sz="4" w:space="0" w:color="auto"/>
              <w:right w:val="single" w:sz="4" w:space="0" w:color="auto"/>
            </w:tcBorders>
            <w:vAlign w:val="center"/>
          </w:tcPr>
          <w:p w14:paraId="755A1E78"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1D4FD79C" w14:textId="77777777" w:rsidR="00F150BB" w:rsidRPr="00B90F28" w:rsidRDefault="00F150BB" w:rsidP="00F54F0C">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paramCombination-r16</w:t>
            </w:r>
          </w:p>
        </w:tc>
        <w:tc>
          <w:tcPr>
            <w:tcW w:w="545" w:type="dxa"/>
            <w:tcBorders>
              <w:top w:val="single" w:sz="4" w:space="0" w:color="auto"/>
              <w:left w:val="single" w:sz="4" w:space="0" w:color="auto"/>
              <w:bottom w:val="single" w:sz="4" w:space="0" w:color="auto"/>
              <w:right w:val="single" w:sz="4" w:space="0" w:color="auto"/>
            </w:tcBorders>
            <w:vAlign w:val="center"/>
          </w:tcPr>
          <w:p w14:paraId="1B0F3272"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310F10CA"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 xml:space="preserve">Option 1: </w:t>
            </w:r>
            <w:r w:rsidRPr="001A3A72">
              <w:rPr>
                <w:rFonts w:asciiTheme="minorHAnsi" w:hAnsiTheme="minorHAnsi" w:cstheme="minorHAnsi" w:hint="eastAsia"/>
                <w:sz w:val="16"/>
                <w:szCs w:val="16"/>
                <w:highlight w:val="yellow"/>
                <w:lang w:eastAsia="zh-CN"/>
              </w:rPr>
              <w:t>6</w:t>
            </w:r>
            <w:r w:rsidRPr="001A3A72">
              <w:rPr>
                <w:rFonts w:asciiTheme="minorHAnsi" w:hAnsiTheme="minorHAnsi" w:cstheme="minorHAnsi"/>
                <w:sz w:val="16"/>
                <w:szCs w:val="16"/>
                <w:highlight w:val="yellow"/>
                <w:lang w:eastAsia="zh-CN"/>
              </w:rPr>
              <w:t xml:space="preserve"> with L =4, pν =1/2, β=1/2</w:t>
            </w:r>
          </w:p>
        </w:tc>
      </w:tr>
      <w:tr w:rsidR="00F150BB" w:rsidRPr="00B90F28" w14:paraId="621FB485" w14:textId="77777777" w:rsidTr="00F54F0C">
        <w:trPr>
          <w:trHeight w:val="72"/>
          <w:jc w:val="center"/>
        </w:trPr>
        <w:tc>
          <w:tcPr>
            <w:tcW w:w="973" w:type="dxa"/>
            <w:vMerge/>
            <w:tcBorders>
              <w:left w:val="single" w:sz="4" w:space="0" w:color="auto"/>
              <w:right w:val="single" w:sz="4" w:space="0" w:color="auto"/>
            </w:tcBorders>
            <w:vAlign w:val="center"/>
          </w:tcPr>
          <w:p w14:paraId="6FBEA043"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7F171AF4" w14:textId="77777777" w:rsidR="00F150BB" w:rsidRPr="00B90F28" w:rsidRDefault="00F150BB" w:rsidP="00F54F0C">
            <w:pPr>
              <w:keepNext/>
              <w:keepLines/>
              <w:spacing w:after="0"/>
              <w:rPr>
                <w:rFonts w:asciiTheme="minorHAnsi" w:hAnsiTheme="minorHAnsi" w:cstheme="minorHAnsi"/>
                <w:sz w:val="16"/>
                <w:szCs w:val="16"/>
              </w:rPr>
            </w:pPr>
            <w:r w:rsidRPr="001A3A72">
              <w:rPr>
                <w:rFonts w:asciiTheme="minorHAnsi" w:hAnsiTheme="minorHAnsi" w:cstheme="minorHAnsi"/>
                <w:sz w:val="16"/>
                <w:szCs w:val="16"/>
              </w:rPr>
              <w:t>numberOfPMISubbandsPerCQISubband</w:t>
            </w:r>
          </w:p>
        </w:tc>
        <w:tc>
          <w:tcPr>
            <w:tcW w:w="545" w:type="dxa"/>
            <w:tcBorders>
              <w:top w:val="single" w:sz="4" w:space="0" w:color="auto"/>
              <w:left w:val="single" w:sz="4" w:space="0" w:color="auto"/>
              <w:bottom w:val="single" w:sz="4" w:space="0" w:color="auto"/>
              <w:right w:val="single" w:sz="4" w:space="0" w:color="auto"/>
            </w:tcBorders>
            <w:vAlign w:val="center"/>
          </w:tcPr>
          <w:p w14:paraId="34720325"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14EF69B3" w14:textId="77777777" w:rsidR="00F150BB" w:rsidRPr="001A3A72" w:rsidRDefault="00F150BB" w:rsidP="00F54F0C">
            <w:pPr>
              <w:keepNext/>
              <w:keepLines/>
              <w:spacing w:after="0"/>
              <w:jc w:val="center"/>
              <w:rPr>
                <w:rFonts w:asciiTheme="minorHAnsi" w:hAnsiTheme="minorHAnsi" w:cstheme="minorHAnsi"/>
                <w:sz w:val="16"/>
                <w:szCs w:val="16"/>
                <w:highlight w:val="yellow"/>
                <w:lang w:val="en-US" w:eastAsia="zh-CN"/>
              </w:rPr>
            </w:pPr>
            <w:r w:rsidRPr="001A3A72">
              <w:rPr>
                <w:rFonts w:asciiTheme="minorHAnsi" w:hAnsiTheme="minorHAnsi" w:cstheme="minorHAnsi"/>
                <w:sz w:val="16"/>
                <w:szCs w:val="16"/>
                <w:highlight w:val="yellow"/>
                <w:lang w:val="en-US" w:eastAsia="zh-CN"/>
              </w:rPr>
              <w:t>Option 1: R = 1</w:t>
            </w:r>
          </w:p>
          <w:p w14:paraId="3FB6C7E7"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val="en-US" w:eastAsia="zh-CN"/>
              </w:rPr>
              <w:t>Option 2: R = 2</w:t>
            </w:r>
          </w:p>
        </w:tc>
      </w:tr>
      <w:tr w:rsidR="00F150BB" w:rsidRPr="00B90F28" w14:paraId="77A390C3" w14:textId="77777777" w:rsidTr="00F54F0C">
        <w:trPr>
          <w:trHeight w:val="72"/>
          <w:jc w:val="center"/>
        </w:trPr>
        <w:tc>
          <w:tcPr>
            <w:tcW w:w="973" w:type="dxa"/>
            <w:vMerge/>
            <w:tcBorders>
              <w:left w:val="single" w:sz="4" w:space="0" w:color="auto"/>
              <w:right w:val="single" w:sz="4" w:space="0" w:color="auto"/>
            </w:tcBorders>
            <w:vAlign w:val="center"/>
          </w:tcPr>
          <w:p w14:paraId="755D36B8"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140919F9"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(CodebookConfig-N1,CodebookConfig-N2)</w:t>
            </w:r>
          </w:p>
        </w:tc>
        <w:tc>
          <w:tcPr>
            <w:tcW w:w="545" w:type="dxa"/>
            <w:tcBorders>
              <w:top w:val="single" w:sz="4" w:space="0" w:color="auto"/>
              <w:left w:val="single" w:sz="4" w:space="0" w:color="auto"/>
              <w:bottom w:val="single" w:sz="4" w:space="0" w:color="auto"/>
              <w:right w:val="single" w:sz="4" w:space="0" w:color="auto"/>
            </w:tcBorders>
            <w:vAlign w:val="center"/>
          </w:tcPr>
          <w:p w14:paraId="3C3612F0"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018164D9" w14:textId="77777777" w:rsidR="00F150BB" w:rsidRPr="001A3A72" w:rsidRDefault="00F150BB" w:rsidP="00F54F0C">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5C067C46" w14:textId="77777777" w:rsidR="00F150BB" w:rsidRPr="001A3A72" w:rsidRDefault="00F150BB" w:rsidP="00F54F0C">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(4,2</w:t>
            </w:r>
            <w:r w:rsidRPr="001A3A72">
              <w:rPr>
                <w:rFonts w:asciiTheme="minorHAnsi" w:hAnsiTheme="minorHAnsi" w:cstheme="minorHAnsi" w:hint="eastAsia"/>
                <w:sz w:val="16"/>
                <w:szCs w:val="16"/>
                <w:highlight w:val="yellow"/>
                <w:lang w:eastAsia="zh-CN"/>
              </w:rPr>
              <w:t>) for 16 ports/</w:t>
            </w:r>
          </w:p>
          <w:p w14:paraId="7FDA600B"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32 ports</w:t>
            </w:r>
          </w:p>
        </w:tc>
      </w:tr>
      <w:tr w:rsidR="00F150BB" w:rsidRPr="00B90F28" w14:paraId="6562405F" w14:textId="77777777" w:rsidTr="00F54F0C">
        <w:trPr>
          <w:trHeight w:val="72"/>
          <w:jc w:val="center"/>
        </w:trPr>
        <w:tc>
          <w:tcPr>
            <w:tcW w:w="973" w:type="dxa"/>
            <w:vMerge/>
            <w:tcBorders>
              <w:left w:val="single" w:sz="4" w:space="0" w:color="auto"/>
              <w:right w:val="single" w:sz="4" w:space="0" w:color="auto"/>
            </w:tcBorders>
            <w:vAlign w:val="center"/>
          </w:tcPr>
          <w:p w14:paraId="58F571F7"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5B21E493"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(CodebookConfig-O1,CodebookConfig-O2)</w:t>
            </w:r>
          </w:p>
        </w:tc>
        <w:tc>
          <w:tcPr>
            <w:tcW w:w="545" w:type="dxa"/>
            <w:tcBorders>
              <w:top w:val="single" w:sz="4" w:space="0" w:color="auto"/>
              <w:left w:val="single" w:sz="4" w:space="0" w:color="auto"/>
              <w:bottom w:val="single" w:sz="4" w:space="0" w:color="auto"/>
              <w:right w:val="single" w:sz="4" w:space="0" w:color="auto"/>
            </w:tcBorders>
            <w:vAlign w:val="center"/>
          </w:tcPr>
          <w:p w14:paraId="3E4ABF0F"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54906C41" w14:textId="77777777" w:rsidR="00F150BB" w:rsidRPr="001A3A72" w:rsidRDefault="00F150BB" w:rsidP="00F54F0C">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4395D03B"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16/32 ports</w:t>
            </w:r>
          </w:p>
        </w:tc>
      </w:tr>
      <w:tr w:rsidR="00F150BB" w:rsidRPr="00B90F28" w14:paraId="200AA7EF" w14:textId="77777777" w:rsidTr="00F54F0C">
        <w:trPr>
          <w:trHeight w:val="72"/>
          <w:jc w:val="center"/>
        </w:trPr>
        <w:tc>
          <w:tcPr>
            <w:tcW w:w="973" w:type="dxa"/>
            <w:vMerge/>
            <w:tcBorders>
              <w:left w:val="single" w:sz="4" w:space="0" w:color="auto"/>
              <w:right w:val="single" w:sz="4" w:space="0" w:color="auto"/>
            </w:tcBorders>
            <w:vAlign w:val="center"/>
          </w:tcPr>
          <w:p w14:paraId="054C6DA8"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60178425" w14:textId="77777777" w:rsidR="00F150BB" w:rsidRPr="00B90F28" w:rsidRDefault="00F150BB" w:rsidP="00F54F0C">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n1-n2-codebookSubsetRestriction-r16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01356F8A"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A04AA6A"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hint="eastAsia"/>
                <w:sz w:val="16"/>
                <w:szCs w:val="16"/>
                <w:highlight w:val="yellow"/>
                <w:lang w:eastAsia="zh-CN"/>
              </w:rPr>
              <w:t>FFS</w:t>
            </w:r>
          </w:p>
        </w:tc>
      </w:tr>
      <w:tr w:rsidR="00F150BB" w:rsidRPr="00B90F28" w14:paraId="27CEE54D" w14:textId="77777777" w:rsidTr="00F54F0C">
        <w:trPr>
          <w:trHeight w:val="72"/>
          <w:jc w:val="center"/>
        </w:trPr>
        <w:tc>
          <w:tcPr>
            <w:tcW w:w="973" w:type="dxa"/>
            <w:vMerge/>
            <w:tcBorders>
              <w:left w:val="single" w:sz="4" w:space="0" w:color="auto"/>
              <w:bottom w:val="single" w:sz="4" w:space="0" w:color="auto"/>
              <w:right w:val="single" w:sz="4" w:space="0" w:color="auto"/>
            </w:tcBorders>
            <w:vAlign w:val="center"/>
          </w:tcPr>
          <w:p w14:paraId="53D951C4"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5322B327" w14:textId="77777777" w:rsidR="00F150BB" w:rsidRPr="001C0E8A" w:rsidRDefault="00F150BB" w:rsidP="00F54F0C">
            <w:pPr>
              <w:keepNext/>
              <w:keepLines/>
              <w:spacing w:after="0"/>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typeII-RI-Restriction-r16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753FCF08"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2BF66D61" w14:textId="77777777" w:rsidR="00F150BB" w:rsidRPr="001C0E8A" w:rsidRDefault="00F150BB" w:rsidP="00F54F0C">
            <w:pPr>
              <w:keepNext/>
              <w:keepLines/>
              <w:spacing w:after="0"/>
              <w:jc w:val="center"/>
              <w:rPr>
                <w:rFonts w:asciiTheme="minorHAnsi" w:hAnsiTheme="minorHAnsi" w:cstheme="minorHAnsi"/>
                <w:sz w:val="16"/>
                <w:szCs w:val="16"/>
                <w:highlight w:val="yellow"/>
                <w:lang w:eastAsia="zh-CN"/>
              </w:rPr>
            </w:pPr>
            <w:r w:rsidRPr="001C0E8A">
              <w:rPr>
                <w:rFonts w:asciiTheme="minorHAnsi" w:hAnsiTheme="minorHAnsi" w:cstheme="minorHAnsi" w:hint="eastAsia"/>
                <w:sz w:val="16"/>
                <w:szCs w:val="16"/>
                <w:highlight w:val="yellow"/>
                <w:lang w:eastAsia="zh-CN"/>
              </w:rPr>
              <w:t>FFS</w:t>
            </w:r>
          </w:p>
        </w:tc>
      </w:tr>
      <w:tr w:rsidR="00F150BB" w:rsidRPr="00B90F28" w14:paraId="29428FF7" w14:textId="77777777" w:rsidTr="00F54F0C">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473F8441" w14:textId="77777777" w:rsidR="00F150BB" w:rsidRPr="009B4571" w:rsidRDefault="00F150BB" w:rsidP="00F54F0C">
            <w:pPr>
              <w:keepNext/>
              <w:keepLines/>
              <w:spacing w:after="0"/>
              <w:rPr>
                <w:rFonts w:asciiTheme="minorHAnsi" w:hAnsiTheme="minorHAnsi" w:cstheme="minorHAnsi"/>
                <w:sz w:val="16"/>
                <w:szCs w:val="16"/>
              </w:rPr>
            </w:pPr>
            <w:r w:rsidRPr="009B4571">
              <w:rPr>
                <w:rFonts w:asciiTheme="minorHAnsi" w:hAnsiTheme="minorHAnsi" w:cstheme="minorHAnsi"/>
                <w:sz w:val="16"/>
                <w:szCs w:val="16"/>
              </w:rPr>
              <w:t>CSI-RS resource/CSI reporting interval and slot offse</w:t>
            </w:r>
            <w:r w:rsidRPr="009B4571">
              <w:rPr>
                <w:rFonts w:asciiTheme="minorHAnsi" w:hAnsiTheme="minorHAnsi" w:cstheme="minorHAnsi" w:hint="eastAsia"/>
                <w:sz w:val="16"/>
                <w:szCs w:val="16"/>
              </w:rPr>
              <w:t>t</w:t>
            </w:r>
          </w:p>
        </w:tc>
        <w:tc>
          <w:tcPr>
            <w:tcW w:w="545" w:type="dxa"/>
            <w:tcBorders>
              <w:top w:val="single" w:sz="4" w:space="0" w:color="auto"/>
              <w:left w:val="single" w:sz="4" w:space="0" w:color="auto"/>
              <w:bottom w:val="single" w:sz="4" w:space="0" w:color="auto"/>
              <w:right w:val="single" w:sz="4" w:space="0" w:color="auto"/>
            </w:tcBorders>
            <w:vAlign w:val="center"/>
          </w:tcPr>
          <w:p w14:paraId="6AC17DD0"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tcPr>
          <w:p w14:paraId="1C048A5A"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FDD 15 kHz: 5/1</w:t>
            </w:r>
          </w:p>
          <w:p w14:paraId="753C66D9"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TDD 30 kHz: 10/1</w:t>
            </w:r>
          </w:p>
        </w:tc>
      </w:tr>
      <w:tr w:rsidR="00F150BB" w:rsidRPr="00B90F28" w14:paraId="7E847BB0" w14:textId="77777777" w:rsidTr="00F54F0C">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7999B764" w14:textId="77777777" w:rsidR="00F150BB" w:rsidRPr="009B4571" w:rsidRDefault="00F150BB" w:rsidP="00F54F0C">
            <w:pPr>
              <w:keepNext/>
              <w:keepLines/>
              <w:spacing w:after="0"/>
              <w:rPr>
                <w:rFonts w:asciiTheme="minorHAnsi" w:hAnsiTheme="minorHAnsi" w:cstheme="minorHAnsi"/>
                <w:sz w:val="16"/>
                <w:szCs w:val="16"/>
              </w:rPr>
            </w:pPr>
            <w:r w:rsidRPr="009B4571">
              <w:rPr>
                <w:rFonts w:asciiTheme="minorHAnsi" w:hAnsiTheme="minorHAnsi" w:cstheme="minorHAnsi" w:hint="eastAsia"/>
                <w:sz w:val="16"/>
                <w:szCs w:val="16"/>
              </w:rPr>
              <w:t>Minimum CSI delay</w:t>
            </w:r>
          </w:p>
        </w:tc>
        <w:tc>
          <w:tcPr>
            <w:tcW w:w="545" w:type="dxa"/>
            <w:tcBorders>
              <w:top w:val="single" w:sz="4" w:space="0" w:color="auto"/>
              <w:left w:val="single" w:sz="4" w:space="0" w:color="auto"/>
              <w:bottom w:val="single" w:sz="4" w:space="0" w:color="auto"/>
              <w:right w:val="single" w:sz="4" w:space="0" w:color="auto"/>
            </w:tcBorders>
            <w:vAlign w:val="center"/>
          </w:tcPr>
          <w:p w14:paraId="191D6E2B"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ms</w:t>
            </w:r>
          </w:p>
        </w:tc>
        <w:tc>
          <w:tcPr>
            <w:tcW w:w="3074" w:type="dxa"/>
            <w:tcBorders>
              <w:top w:val="single" w:sz="4" w:space="0" w:color="auto"/>
              <w:left w:val="single" w:sz="4" w:space="0" w:color="auto"/>
              <w:bottom w:val="single" w:sz="4" w:space="0" w:color="auto"/>
              <w:right w:val="single" w:sz="4" w:space="0" w:color="auto"/>
            </w:tcBorders>
            <w:vAlign w:val="center"/>
          </w:tcPr>
          <w:p w14:paraId="19181E65"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8 ms (8 slots) for FDD</w:t>
            </w:r>
          </w:p>
          <w:p w14:paraId="4D52DA10"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6.5 ms (13 slots) for TDD</w:t>
            </w:r>
          </w:p>
        </w:tc>
      </w:tr>
    </w:tbl>
    <w:p w14:paraId="135662F2" w14:textId="77777777" w:rsidR="00F54F0C" w:rsidRDefault="00F54F0C" w:rsidP="00F54F0C">
      <w:pPr>
        <w:spacing w:after="120"/>
        <w:rPr>
          <w:color w:val="0070C0"/>
          <w:szCs w:val="24"/>
          <w:lang w:eastAsia="zh-CN"/>
        </w:rPr>
      </w:pPr>
    </w:p>
    <w:p w14:paraId="741EA551" w14:textId="45AF19E1" w:rsidR="00F54F0C" w:rsidRPr="00C034AD" w:rsidRDefault="00F54F0C" w:rsidP="00F54F0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2B6C25">
        <w:rPr>
          <w:rFonts w:eastAsia="宋体"/>
          <w:color w:val="0070C0"/>
          <w:szCs w:val="24"/>
          <w:lang w:eastAsia="zh-CN"/>
        </w:rPr>
        <w:t xml:space="preserve">: Use the same/similar test parameters form Rel-15 NR PMI </w:t>
      </w:r>
      <w:r w:rsidR="00362329">
        <w:rPr>
          <w:rFonts w:eastAsia="宋体"/>
          <w:color w:val="0070C0"/>
          <w:szCs w:val="24"/>
          <w:lang w:eastAsia="zh-CN"/>
        </w:rPr>
        <w:t>(Samsung, Huawei, Qualcomm</w:t>
      </w:r>
      <w:r w:rsidR="00EE0835">
        <w:rPr>
          <w:rFonts w:eastAsia="宋体"/>
          <w:color w:val="0070C0"/>
          <w:szCs w:val="24"/>
          <w:lang w:eastAsia="zh-CN"/>
        </w:rPr>
        <w:t xml:space="preserve">, Ericsson </w:t>
      </w:r>
      <w:r w:rsidR="00362329">
        <w:rPr>
          <w:rFonts w:eastAsia="宋体"/>
          <w:color w:val="0070C0"/>
          <w:szCs w:val="24"/>
          <w:lang w:eastAsia="zh-CN"/>
        </w:rPr>
        <w:t>)</w:t>
      </w:r>
    </w:p>
    <w:p w14:paraId="577BEC86"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82DA5B9" w14:textId="15BE70E3" w:rsidR="00D718FA" w:rsidRPr="00C034AD" w:rsidRDefault="009D1D8F" w:rsidP="00C034A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3</w:t>
      </w:r>
      <w:r w:rsidR="00C034AD">
        <w:rPr>
          <w:rFonts w:eastAsia="宋体"/>
          <w:color w:val="0070C0"/>
          <w:szCs w:val="24"/>
          <w:lang w:eastAsia="zh-CN"/>
        </w:rPr>
        <w:t xml:space="preserve"> companies</w:t>
      </w:r>
      <w:r w:rsidR="00F54F0C">
        <w:rPr>
          <w:rFonts w:eastAsia="宋体"/>
          <w:color w:val="0070C0"/>
          <w:szCs w:val="24"/>
          <w:lang w:eastAsia="zh-CN"/>
        </w:rPr>
        <w:t xml:space="preserve"> discuss </w:t>
      </w:r>
      <w:r>
        <w:rPr>
          <w:rFonts w:eastAsia="宋体"/>
          <w:color w:val="0070C0"/>
          <w:szCs w:val="24"/>
          <w:lang w:eastAsia="zh-CN"/>
        </w:rPr>
        <w:t>i</w:t>
      </w:r>
      <w:r w:rsidR="00F54F0C" w:rsidRPr="00F54F0C">
        <w:rPr>
          <w:rFonts w:eastAsia="宋体"/>
          <w:color w:val="0070C0"/>
          <w:szCs w:val="24"/>
          <w:lang w:eastAsia="zh-CN"/>
        </w:rPr>
        <w:t>ssue 2-1-13</w:t>
      </w:r>
      <w:r>
        <w:rPr>
          <w:rFonts w:eastAsia="宋体"/>
          <w:color w:val="0070C0"/>
          <w:szCs w:val="24"/>
          <w:lang w:eastAsia="zh-CN"/>
        </w:rPr>
        <w:t xml:space="preserve">. </w:t>
      </w:r>
      <w:r w:rsidR="00C034AD">
        <w:rPr>
          <w:rFonts w:eastAsia="宋体"/>
          <w:color w:val="0070C0"/>
          <w:szCs w:val="24"/>
          <w:lang w:eastAsia="zh-CN"/>
        </w:rPr>
        <w:t xml:space="preserve">3 companies prefer to use same/similar test parameters form Rel-15 NR PMI and Rel-15 type II codebook. </w:t>
      </w:r>
      <w:r w:rsidR="00B11BE4" w:rsidRPr="00C034AD">
        <w:rPr>
          <w:rFonts w:eastAsia="宋体"/>
          <w:color w:val="0070C0"/>
          <w:szCs w:val="24"/>
          <w:lang w:eastAsia="zh-CN"/>
        </w:rPr>
        <w:t xml:space="preserve">Moderator would like to suggest companies to provide comments on issue </w:t>
      </w:r>
      <w:r w:rsidR="002B6C25" w:rsidRPr="00C034AD">
        <w:rPr>
          <w:rFonts w:eastAsia="宋体"/>
          <w:color w:val="0070C0"/>
          <w:szCs w:val="24"/>
          <w:lang w:eastAsia="zh-CN"/>
        </w:rPr>
        <w:t xml:space="preserve">2-1-2 </w:t>
      </w:r>
      <w:r w:rsidR="00362329" w:rsidRPr="00C034AD">
        <w:rPr>
          <w:rFonts w:eastAsia="宋体"/>
          <w:color w:val="0070C0"/>
          <w:szCs w:val="24"/>
          <w:lang w:eastAsia="zh-CN"/>
        </w:rPr>
        <w:t>to issue 2-1-12</w:t>
      </w:r>
      <w:r w:rsidR="00C034AD">
        <w:rPr>
          <w:rFonts w:eastAsia="宋体"/>
          <w:color w:val="0070C0"/>
          <w:szCs w:val="24"/>
          <w:lang w:eastAsia="zh-CN"/>
        </w:rPr>
        <w:t xml:space="preserve"> firstly. </w:t>
      </w:r>
    </w:p>
    <w:p w14:paraId="02D36698" w14:textId="77777777" w:rsidR="00FF3142" w:rsidRPr="00045592" w:rsidRDefault="00FF3142"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8B28F4" w:rsidRDefault="00DD19DE" w:rsidP="00DD19DE">
      <w:pPr>
        <w:pStyle w:val="2"/>
        <w:rPr>
          <w:lang w:val="en-US"/>
        </w:rPr>
      </w:pPr>
      <w:r w:rsidRPr="008B28F4">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DD19DE" w14:paraId="2569E648" w14:textId="77777777" w:rsidTr="006D5652">
        <w:tc>
          <w:tcPr>
            <w:tcW w:w="1237" w:type="dxa"/>
          </w:tcPr>
          <w:p w14:paraId="5B13E89C"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4" w:type="dxa"/>
          </w:tcPr>
          <w:p w14:paraId="25CF868F" w14:textId="77777777" w:rsidR="00DD19DE" w:rsidRPr="00045592" w:rsidRDefault="00DD19DE" w:rsidP="003E757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6D5652">
        <w:tc>
          <w:tcPr>
            <w:tcW w:w="1237" w:type="dxa"/>
          </w:tcPr>
          <w:p w14:paraId="6AB412D3"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19430B1C" w14:textId="65DE03F0"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3E757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Others:</w:t>
            </w:r>
          </w:p>
        </w:tc>
      </w:tr>
      <w:tr w:rsidR="00FE568C" w14:paraId="302E9695" w14:textId="77777777" w:rsidTr="006D5652">
        <w:tc>
          <w:tcPr>
            <w:tcW w:w="1237" w:type="dxa"/>
          </w:tcPr>
          <w:p w14:paraId="03AA721B" w14:textId="7D148164" w:rsidR="00FE568C" w:rsidRDefault="00FE568C" w:rsidP="003E757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4" w:type="dxa"/>
          </w:tcPr>
          <w:p w14:paraId="3C0F0DF2" w14:textId="77777777" w:rsidR="00FE568C" w:rsidRDefault="00FE568C" w:rsidP="003E757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14:paraId="6AF67BD6" w14:textId="1D5EFB42" w:rsidR="00FE568C" w:rsidRDefault="00FE568C" w:rsidP="003E7572">
            <w:pPr>
              <w:spacing w:after="120"/>
              <w:rPr>
                <w:rFonts w:eastAsiaTheme="minorEastAsia"/>
                <w:color w:val="0070C0"/>
                <w:lang w:val="en-US" w:eastAsia="zh-CN"/>
              </w:rPr>
            </w:pPr>
            <w:r>
              <w:rPr>
                <w:rFonts w:eastAsiaTheme="minorEastAsia"/>
                <w:color w:val="0070C0"/>
                <w:lang w:val="en-US" w:eastAsia="zh-CN"/>
              </w:rPr>
              <w:t>We prefer option 1 not to design test case covering CSI-RS interference from neighboring cells and/or sectors</w:t>
            </w:r>
          </w:p>
          <w:p w14:paraId="0CF9BEED" w14:textId="23FD32AF" w:rsidR="00FE568C" w:rsidRDefault="00FE568C" w:rsidP="003E7572">
            <w:pPr>
              <w:spacing w:after="120"/>
              <w:rPr>
                <w:rFonts w:eastAsiaTheme="minorEastAsia"/>
                <w:color w:val="0070C0"/>
                <w:lang w:val="en-US" w:eastAsia="zh-CN"/>
              </w:rPr>
            </w:pPr>
            <w:r>
              <w:rPr>
                <w:rFonts w:eastAsiaTheme="minorEastAsia"/>
                <w:color w:val="0070C0"/>
                <w:lang w:val="en-US" w:eastAsia="zh-CN"/>
              </w:rPr>
              <w:t xml:space="preserve">From </w:t>
            </w:r>
            <w:r w:rsidRPr="00FE568C">
              <w:rPr>
                <w:rFonts w:eastAsiaTheme="minorEastAsia"/>
                <w:color w:val="0070C0"/>
                <w:lang w:val="en-US" w:eastAsia="zh-CN"/>
              </w:rPr>
              <w:t>network configuration aspect, it’s not excluded the case CSI-RS colliding with data/RSs from neighboring cells</w:t>
            </w:r>
            <w:r>
              <w:rPr>
                <w:rFonts w:eastAsiaTheme="minorEastAsia"/>
                <w:color w:val="0070C0"/>
                <w:lang w:val="en-US" w:eastAsia="zh-CN"/>
              </w:rPr>
              <w:t xml:space="preserve">. While from UE receiver process </w:t>
            </w:r>
            <w:r w:rsidR="006F6A63">
              <w:rPr>
                <w:rFonts w:eastAsiaTheme="minorEastAsia"/>
                <w:color w:val="0070C0"/>
                <w:lang w:val="en-US" w:eastAsia="zh-CN"/>
              </w:rPr>
              <w:t xml:space="preserve">perspective, there is no difference with/without interference from neighboring cells. If </w:t>
            </w:r>
            <w:r w:rsidR="006F6A63" w:rsidRPr="006F6A63">
              <w:rPr>
                <w:rFonts w:eastAsiaTheme="minorEastAsia"/>
                <w:color w:val="0070C0"/>
                <w:lang w:val="en-US" w:eastAsia="zh-CN"/>
              </w:rPr>
              <w:t>suffer</w:t>
            </w:r>
            <w:r w:rsidR="00B61FC1">
              <w:rPr>
                <w:rFonts w:eastAsiaTheme="minorEastAsia"/>
                <w:color w:val="0070C0"/>
                <w:lang w:val="en-US" w:eastAsia="zh-CN"/>
              </w:rPr>
              <w:t>ing</w:t>
            </w:r>
            <w:r w:rsidR="006F6A63" w:rsidRPr="006F6A63">
              <w:rPr>
                <w:rFonts w:eastAsiaTheme="minorEastAsia"/>
                <w:color w:val="0070C0"/>
                <w:lang w:val="en-US" w:eastAsia="zh-CN"/>
              </w:rPr>
              <w:t xml:space="preserve"> non-negative performance loss, reasonable network scheduling should try to immigrate the performance loss by flexible configuration i.e. ZP-CSI-RS protection.</w:t>
            </w:r>
          </w:p>
          <w:p w14:paraId="16D697CC" w14:textId="289AAACE" w:rsidR="006F6A63" w:rsidRDefault="008746A5" w:rsidP="003E7572">
            <w:pPr>
              <w:spacing w:after="120"/>
              <w:rPr>
                <w:rFonts w:eastAsiaTheme="minorEastAsia"/>
                <w:color w:val="0070C0"/>
                <w:lang w:val="en-US" w:eastAsia="zh-CN"/>
              </w:rPr>
            </w:pPr>
            <w:r>
              <w:rPr>
                <w:rFonts w:eastAsiaTheme="minorEastAsia"/>
                <w:color w:val="0070C0"/>
                <w:lang w:val="en-US" w:eastAsia="zh-CN"/>
              </w:rPr>
              <w:t xml:space="preserve">From the test </w:t>
            </w:r>
            <w:r w:rsidR="00794C4E" w:rsidRPr="008746A5">
              <w:rPr>
                <w:rFonts w:eastAsiaTheme="minorEastAsia"/>
                <w:color w:val="0070C0"/>
                <w:lang w:val="en-US" w:eastAsia="zh-CN"/>
              </w:rPr>
              <w:t>aspect</w:t>
            </w:r>
            <w:r>
              <w:rPr>
                <w:rFonts w:eastAsiaTheme="minorEastAsia"/>
                <w:color w:val="0070C0"/>
                <w:lang w:val="en-US" w:eastAsia="zh-CN"/>
              </w:rPr>
              <w:t>, how does gNB beamform the MU-MIMO? UE MU-MIMO receiver will be mixed within the test?</w:t>
            </w:r>
          </w:p>
          <w:p w14:paraId="61565D3B" w14:textId="6225EE6A" w:rsidR="008746A5" w:rsidRDefault="008746A5" w:rsidP="003E7572">
            <w:pPr>
              <w:spacing w:after="120"/>
              <w:rPr>
                <w:rFonts w:eastAsiaTheme="minorEastAsia"/>
                <w:color w:val="0070C0"/>
                <w:lang w:val="en-US" w:eastAsia="zh-CN"/>
              </w:rPr>
            </w:pPr>
            <w:r w:rsidRPr="008746A5">
              <w:rPr>
                <w:rFonts w:eastAsiaTheme="minorEastAsia"/>
                <w:color w:val="0070C0"/>
                <w:lang w:val="en-US" w:eastAsia="zh-CN"/>
              </w:rPr>
              <w:t>From test case applicability aspect, if RAN4 agreed to cover this scenario by test cases, these test cases should be applied to all UEs considering test coverage issue.</w:t>
            </w:r>
          </w:p>
          <w:p w14:paraId="418A1AE4" w14:textId="5CAC2324" w:rsidR="006F6A63" w:rsidRDefault="006F6A63" w:rsidP="003E7572">
            <w:pPr>
              <w:spacing w:after="120"/>
              <w:rPr>
                <w:rFonts w:eastAsiaTheme="minorEastAsia"/>
                <w:color w:val="0070C0"/>
                <w:lang w:val="en-US" w:eastAsia="zh-CN"/>
              </w:rPr>
            </w:pPr>
            <w:r>
              <w:rPr>
                <w:rFonts w:eastAsiaTheme="minorEastAsia"/>
                <w:color w:val="0070C0"/>
                <w:lang w:val="en-US" w:eastAsia="zh-CN"/>
              </w:rPr>
              <w:t xml:space="preserve">From UE feature </w:t>
            </w:r>
            <w:r w:rsidR="00B61FC1">
              <w:rPr>
                <w:rFonts w:eastAsiaTheme="minorEastAsia"/>
                <w:color w:val="0070C0"/>
                <w:lang w:val="en-US" w:eastAsia="zh-CN"/>
              </w:rPr>
              <w:t>aspect</w:t>
            </w:r>
            <w:r>
              <w:rPr>
                <w:rFonts w:eastAsiaTheme="minorEastAsia"/>
                <w:color w:val="0070C0"/>
                <w:lang w:val="en-US" w:eastAsia="zh-CN"/>
              </w:rPr>
              <w:t>, Rel-16 type II as most likely is the optional feature, it is not proper to introduce the test cases combined with e-MI</w:t>
            </w:r>
            <w:r w:rsidR="008746A5">
              <w:rPr>
                <w:rFonts w:eastAsiaTheme="minorEastAsia"/>
                <w:color w:val="0070C0"/>
                <w:lang w:val="en-US" w:eastAsia="zh-CN"/>
              </w:rPr>
              <w:t>MO Rel-16 type II cookbook</w:t>
            </w:r>
          </w:p>
          <w:p w14:paraId="48A6603A" w14:textId="2AA2D50F" w:rsidR="008746A5" w:rsidRDefault="008746A5" w:rsidP="008746A5">
            <w:pPr>
              <w:spacing w:after="120"/>
              <w:rPr>
                <w:rFonts w:eastAsiaTheme="minorEastAsia"/>
                <w:color w:val="0070C0"/>
                <w:lang w:val="en-US" w:eastAsia="zh-CN"/>
              </w:rPr>
            </w:pPr>
            <w:r>
              <w:rPr>
                <w:rFonts w:eastAsiaTheme="minorEastAsia"/>
                <w:color w:val="0070C0"/>
                <w:lang w:val="en-US" w:eastAsia="zh-CN"/>
              </w:rPr>
              <w:t>Generally, it’s a network configuration issue which is not relevant to the features introduced on eMIMO WI. We prefer not to discuss the issue in Rel-16 eMIMO</w:t>
            </w:r>
            <w:r w:rsidR="00382075">
              <w:rPr>
                <w:rFonts w:eastAsiaTheme="minorEastAsia"/>
                <w:color w:val="0070C0"/>
                <w:lang w:val="en-US" w:eastAsia="zh-CN"/>
              </w:rPr>
              <w:t xml:space="preserve"> WI</w:t>
            </w:r>
            <w:r>
              <w:rPr>
                <w:rFonts w:eastAsiaTheme="minorEastAsia"/>
                <w:color w:val="0070C0"/>
                <w:lang w:val="en-US" w:eastAsia="zh-CN"/>
              </w:rPr>
              <w:t>, it is out of scope of WID</w:t>
            </w:r>
          </w:p>
          <w:p w14:paraId="42C708FB" w14:textId="77777777" w:rsidR="00FE568C" w:rsidRDefault="00FE568C" w:rsidP="003E7572">
            <w:pPr>
              <w:spacing w:after="120"/>
              <w:rPr>
                <w:rFonts w:eastAsiaTheme="minorEastAsia"/>
                <w:color w:val="0070C0"/>
                <w:lang w:val="en-US" w:eastAsia="zh-CN"/>
              </w:rPr>
            </w:pPr>
          </w:p>
          <w:p w14:paraId="641E3913" w14:textId="3B64A05E" w:rsidR="00FE568C" w:rsidRDefault="00FE568C" w:rsidP="00FE568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w:t>
            </w:r>
            <w:r w:rsidR="003945C1">
              <w:rPr>
                <w:rFonts w:eastAsiaTheme="minorEastAsia"/>
                <w:color w:val="0070C0"/>
                <w:lang w:val="en-US" w:eastAsia="zh-CN"/>
              </w:rPr>
              <w:t>2</w:t>
            </w:r>
          </w:p>
          <w:p w14:paraId="768089D5" w14:textId="1ACDC400" w:rsidR="00FE568C" w:rsidRDefault="00BE05B8" w:rsidP="003E7572">
            <w:pPr>
              <w:spacing w:after="120"/>
              <w:rPr>
                <w:rFonts w:eastAsiaTheme="minorEastAsia"/>
                <w:color w:val="0070C0"/>
                <w:lang w:val="en-US" w:eastAsia="zh-CN"/>
              </w:rPr>
            </w:pPr>
            <w:r>
              <w:rPr>
                <w:rFonts w:eastAsiaTheme="minorEastAsia"/>
                <w:color w:val="0070C0"/>
                <w:lang w:val="en-US" w:eastAsia="zh-CN"/>
              </w:rPr>
              <w:t>We prefer to option 1 with only specified 16 ports</w:t>
            </w:r>
            <w:r w:rsidR="00C56BDF">
              <w:rPr>
                <w:rFonts w:eastAsiaTheme="minorEastAsia"/>
                <w:color w:val="0070C0"/>
                <w:lang w:val="en-US" w:eastAsia="zh-CN"/>
              </w:rPr>
              <w:t xml:space="preserve"> for Rel-16 type II codebook requirements</w:t>
            </w:r>
          </w:p>
          <w:p w14:paraId="3C349ADA" w14:textId="3AE5AF3D" w:rsidR="00FE568C" w:rsidRDefault="00BE05B8" w:rsidP="003E7572">
            <w:pPr>
              <w:spacing w:after="120"/>
              <w:rPr>
                <w:rFonts w:eastAsiaTheme="minorEastAsia"/>
                <w:color w:val="0070C0"/>
                <w:lang w:val="en-US" w:eastAsia="zh-CN"/>
              </w:rPr>
            </w:pPr>
            <w:r w:rsidRPr="00BE05B8">
              <w:rPr>
                <w:rFonts w:eastAsiaTheme="minorEastAsia"/>
                <w:color w:val="0070C0"/>
                <w:lang w:val="en-US" w:eastAsia="zh-CN"/>
              </w:rPr>
              <w:t>Regarding number of Tx ports, 4 ~ 32 ports can be supported for Type II codebook. NR Rel-15 Type II codebook and Rel-16 advanced Type II codebook are the extension of LTE Rel-14 advanced codebook which they share similar codebook structure. It’s better we can align the number of Tx ports with PMI test case of LTE eFD-MIMO advanced codebook to provide comparable performance.</w:t>
            </w:r>
            <w:r w:rsidR="00C56BDF">
              <w:rPr>
                <w:rFonts w:eastAsiaTheme="minorEastAsia"/>
                <w:color w:val="0070C0"/>
                <w:lang w:val="en-US" w:eastAsia="zh-CN"/>
              </w:rPr>
              <w:t xml:space="preserve"> In LTE Rel-14 eFD-MIMO WI, 16 T</w:t>
            </w:r>
            <w:r w:rsidRPr="00BE05B8">
              <w:rPr>
                <w:rFonts w:eastAsiaTheme="minorEastAsia"/>
                <w:color w:val="0070C0"/>
                <w:lang w:val="en-US" w:eastAsia="zh-CN"/>
              </w:rPr>
              <w:t>x ports was used for PMI test case with advanced codebook</w:t>
            </w:r>
            <w:r w:rsidR="00D9296F">
              <w:rPr>
                <w:rFonts w:eastAsiaTheme="minorEastAsia"/>
                <w:color w:val="0070C0"/>
                <w:lang w:val="en-US" w:eastAsia="zh-CN"/>
              </w:rPr>
              <w:t xml:space="preserve">. For Rel-15 type codebook, RAN4 has already defined the requirement with </w:t>
            </w:r>
            <w:r w:rsidR="009C7D92">
              <w:rPr>
                <w:rFonts w:eastAsiaTheme="minorEastAsia"/>
                <w:color w:val="0070C0"/>
                <w:lang w:val="en-US" w:eastAsia="zh-CN"/>
              </w:rPr>
              <w:t xml:space="preserve">16 Tx and 32 Tx ports, it is not necessary to </w:t>
            </w:r>
            <w:r w:rsidR="009C7D92" w:rsidRPr="009C7D92">
              <w:rPr>
                <w:rFonts w:eastAsiaTheme="minorEastAsia"/>
                <w:color w:val="0070C0"/>
                <w:lang w:val="en-US" w:eastAsia="zh-CN"/>
              </w:rPr>
              <w:t>duplicate</w:t>
            </w:r>
            <w:r w:rsidR="009C7D92">
              <w:rPr>
                <w:rFonts w:eastAsiaTheme="minorEastAsia"/>
                <w:color w:val="0070C0"/>
                <w:lang w:val="en-US" w:eastAsia="zh-CN"/>
              </w:rPr>
              <w:t xml:space="preserve"> the test cases with specified both 16 Tx and 32 Tx for Rel-16 Type II codebook.</w:t>
            </w:r>
          </w:p>
          <w:p w14:paraId="5F106BE8" w14:textId="4AF88B64" w:rsidR="00BE05B8" w:rsidRDefault="009C7D92" w:rsidP="003E7572">
            <w:pPr>
              <w:spacing w:after="120"/>
              <w:rPr>
                <w:rFonts w:eastAsiaTheme="minorEastAsia"/>
                <w:color w:val="0070C0"/>
                <w:lang w:val="en-US" w:eastAsia="zh-CN"/>
              </w:rPr>
            </w:pPr>
            <w:r>
              <w:rPr>
                <w:rFonts w:eastAsiaTheme="minorEastAsia"/>
                <w:color w:val="0070C0"/>
                <w:lang w:val="en-US" w:eastAsia="zh-CN"/>
              </w:rPr>
              <w:t>F</w:t>
            </w:r>
            <w:r w:rsidR="00D9296F">
              <w:rPr>
                <w:rFonts w:eastAsiaTheme="minorEastAsia"/>
                <w:color w:val="0070C0"/>
                <w:lang w:val="en-US" w:eastAsia="zh-CN"/>
              </w:rPr>
              <w:t>rom the test complexity perspective, the number of required individual MIMO channel faders should be considered. As mentioned, type II codebook is multi-beam</w:t>
            </w:r>
            <w:r w:rsidR="008B2049">
              <w:rPr>
                <w:rFonts w:eastAsiaTheme="minorEastAsia"/>
                <w:color w:val="0070C0"/>
                <w:lang w:val="en-US" w:eastAsia="zh-CN"/>
              </w:rPr>
              <w:t xml:space="preserve"> combination. </w:t>
            </w:r>
            <w:r w:rsidR="00A16814">
              <w:rPr>
                <w:rFonts w:eastAsiaTheme="minorEastAsia"/>
                <w:color w:val="0070C0"/>
                <w:lang w:val="en-US" w:eastAsia="zh-CN"/>
              </w:rPr>
              <w:t>As analyzed in our contribution, we summarized number of independent MIMO faders required for different PMI test cases for LTE and NR Rel-15/Rel-1</w:t>
            </w:r>
            <w:r w:rsidR="00BB73CA">
              <w:rPr>
                <w:rFonts w:eastAsiaTheme="minorEastAsia"/>
                <w:color w:val="0070C0"/>
                <w:lang w:val="en-US" w:eastAsia="zh-CN"/>
              </w:rPr>
              <w:t xml:space="preserve">6 codebook. Compared with LTE, number of faders increased by 4/8 times. </w:t>
            </w:r>
            <w:r w:rsidR="00BB73CA">
              <w:rPr>
                <w:rFonts w:eastAsiaTheme="minorEastAsia" w:hint="eastAsia"/>
                <w:color w:val="0070C0"/>
                <w:lang w:val="en-US" w:eastAsia="zh-CN"/>
              </w:rPr>
              <w:t xml:space="preserve"> </w:t>
            </w:r>
            <w:r w:rsidR="008B2049">
              <w:rPr>
                <w:rFonts w:eastAsiaTheme="minorEastAsia"/>
                <w:color w:val="0070C0"/>
                <w:lang w:val="en-US" w:eastAsia="zh-CN"/>
              </w:rPr>
              <w:t>If considering with 32 Tx port</w:t>
            </w:r>
            <w:r w:rsidR="00A16814">
              <w:rPr>
                <w:rFonts w:eastAsiaTheme="minorEastAsia"/>
                <w:color w:val="0070C0"/>
                <w:lang w:val="en-US" w:eastAsia="zh-CN"/>
              </w:rPr>
              <w:t>s</w:t>
            </w:r>
            <w:r w:rsidR="00BB73CA">
              <w:rPr>
                <w:rFonts w:eastAsiaTheme="minorEastAsia"/>
                <w:color w:val="0070C0"/>
                <w:lang w:val="en-US" w:eastAsia="zh-CN"/>
              </w:rPr>
              <w:t xml:space="preserve"> with four beams, the number of faders is around 512. </w:t>
            </w:r>
          </w:p>
          <w:p w14:paraId="736816ED" w14:textId="289929A8" w:rsidR="008B4BEB" w:rsidRPr="008B4BEB" w:rsidRDefault="00794C4E" w:rsidP="003E7572">
            <w:pPr>
              <w:spacing w:after="120"/>
              <w:rPr>
                <w:rFonts w:eastAsiaTheme="minorEastAsia"/>
                <w:color w:val="0070C0"/>
                <w:lang w:val="en-US" w:eastAsia="zh-CN"/>
              </w:rPr>
            </w:pPr>
            <w:r>
              <w:rPr>
                <w:rFonts w:eastAsiaTheme="minorEastAsia"/>
                <w:color w:val="0070C0"/>
                <w:lang w:val="en-US" w:eastAsia="zh-CN"/>
              </w:rPr>
              <w:t xml:space="preserve">From the performance perspective, with </w:t>
            </w:r>
            <w:r w:rsidR="008B4BEB">
              <w:rPr>
                <w:rFonts w:eastAsiaTheme="minorEastAsia"/>
                <w:color w:val="0070C0"/>
                <w:lang w:val="en-US" w:eastAsia="zh-CN"/>
              </w:rPr>
              <w:t>32</w:t>
            </w:r>
            <w:r>
              <w:rPr>
                <w:rFonts w:eastAsiaTheme="minorEastAsia"/>
                <w:color w:val="0070C0"/>
                <w:lang w:val="en-US" w:eastAsia="zh-CN"/>
              </w:rPr>
              <w:t>Tx port, the number of candidate of codebook is</w:t>
            </w:r>
            <w:r w:rsidR="007507E2">
              <w:rPr>
                <w:rFonts w:eastAsiaTheme="minorEastAsia"/>
                <w:color w:val="0070C0"/>
                <w:lang w:val="en-US" w:eastAsia="zh-CN"/>
              </w:rPr>
              <w:t xml:space="preserve"> more, </w:t>
            </w:r>
            <w:r w:rsidR="008B4BEB">
              <w:rPr>
                <w:rFonts w:eastAsiaTheme="minorEastAsia"/>
                <w:color w:val="0070C0"/>
                <w:lang w:val="en-US" w:eastAsia="zh-CN"/>
              </w:rPr>
              <w:t xml:space="preserve">then, </w:t>
            </w:r>
            <w:r w:rsidR="00BB73CA">
              <w:rPr>
                <w:rFonts w:eastAsiaTheme="minorEastAsia"/>
                <w:color w:val="0070C0"/>
                <w:lang w:val="en-US" w:eastAsia="zh-CN"/>
              </w:rPr>
              <w:t xml:space="preserve"> t</w:t>
            </w:r>
            <w:r>
              <w:rPr>
                <w:rFonts w:eastAsiaTheme="minorEastAsia"/>
                <w:color w:val="0070C0"/>
                <w:lang w:val="en-US" w:eastAsia="zh-CN"/>
              </w:rPr>
              <w:t>he random PMI cannot fit the channel with high possibility</w:t>
            </w:r>
            <w:r w:rsidR="00F864B5">
              <w:rPr>
                <w:rFonts w:eastAsiaTheme="minorEastAsia"/>
                <w:color w:val="0070C0"/>
                <w:lang w:val="en-US" w:eastAsia="zh-CN"/>
              </w:rPr>
              <w:t xml:space="preserve"> compared with 16Tx port, </w:t>
            </w:r>
            <w:r w:rsidR="008B4BEB">
              <w:rPr>
                <w:rFonts w:eastAsiaTheme="minorEastAsia"/>
                <w:color w:val="0070C0"/>
                <w:lang w:val="en-US" w:eastAsia="zh-CN"/>
              </w:rPr>
              <w:t xml:space="preserve">which will result the effective throughput is very low and the related TP ratio </w:t>
            </w:r>
            <w:r w:rsidR="00F864B5">
              <w:rPr>
                <w:rFonts w:eastAsiaTheme="minorEastAsia"/>
                <w:color w:val="0070C0"/>
                <w:lang w:val="en-US" w:eastAsia="zh-CN"/>
              </w:rPr>
              <w:t>maybe not valid.</w:t>
            </w:r>
          </w:p>
          <w:p w14:paraId="7B447B67" w14:textId="1E79E8AB" w:rsidR="008B4BEB" w:rsidRDefault="008B4BEB" w:rsidP="003E7572">
            <w:pPr>
              <w:spacing w:after="120"/>
              <w:rPr>
                <w:rFonts w:eastAsiaTheme="minorEastAsia"/>
                <w:color w:val="0070C0"/>
                <w:lang w:val="en-US" w:eastAsia="zh-CN"/>
              </w:rPr>
            </w:pPr>
            <w:r>
              <w:rPr>
                <w:rFonts w:eastAsiaTheme="minorEastAsia"/>
                <w:color w:val="0070C0"/>
                <w:lang w:val="en-US" w:eastAsia="zh-CN"/>
              </w:rPr>
              <w:t>Then, it is not feasible to design the proper test cases with TP ratio of follow PMI and random PMI.</w:t>
            </w:r>
          </w:p>
          <w:p w14:paraId="2364335A" w14:textId="77777777" w:rsidR="00F864B5" w:rsidRDefault="00F864B5" w:rsidP="003E7572">
            <w:pPr>
              <w:spacing w:after="120"/>
              <w:rPr>
                <w:rFonts w:eastAsiaTheme="minorEastAsia"/>
                <w:color w:val="0070C0"/>
                <w:lang w:val="en-US" w:eastAsia="zh-CN"/>
              </w:rPr>
            </w:pPr>
          </w:p>
          <w:p w14:paraId="49257B61" w14:textId="3F29F37F" w:rsidR="00FE568C" w:rsidRDefault="00FE568C" w:rsidP="00FE568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w:t>
            </w:r>
            <w:r w:rsidR="003945C1">
              <w:rPr>
                <w:rFonts w:eastAsiaTheme="minorEastAsia"/>
                <w:color w:val="0070C0"/>
                <w:lang w:val="en-US" w:eastAsia="zh-CN"/>
              </w:rPr>
              <w:t>3</w:t>
            </w:r>
          </w:p>
          <w:p w14:paraId="3DFB1E71" w14:textId="3C5B5FA5" w:rsidR="00FE568C" w:rsidRDefault="003945C1" w:rsidP="003E7572">
            <w:pPr>
              <w:spacing w:after="120"/>
              <w:rPr>
                <w:rFonts w:eastAsiaTheme="minorEastAsia"/>
                <w:color w:val="0070C0"/>
                <w:lang w:val="en-US" w:eastAsia="zh-CN"/>
              </w:rPr>
            </w:pPr>
            <w:r>
              <w:rPr>
                <w:rFonts w:eastAsiaTheme="minorEastAsia"/>
                <w:color w:val="0070C0"/>
                <w:lang w:val="en-US" w:eastAsia="zh-CN"/>
              </w:rPr>
              <w:t xml:space="preserve">We </w:t>
            </w:r>
            <w:r w:rsidR="00C56BDF">
              <w:rPr>
                <w:rFonts w:eastAsiaTheme="minorEastAsia"/>
                <w:color w:val="0070C0"/>
                <w:lang w:val="en-US" w:eastAsia="zh-CN"/>
              </w:rPr>
              <w:t>prefer option 1, where it</w:t>
            </w:r>
            <w:r>
              <w:rPr>
                <w:rFonts w:eastAsiaTheme="minorEastAsia"/>
                <w:color w:val="0070C0"/>
                <w:lang w:val="en-US" w:eastAsia="zh-CN"/>
              </w:rPr>
              <w:t xml:space="preserve"> is the typical configuration for antenna configuration with 16</w:t>
            </w:r>
            <w:r w:rsidR="003831D2">
              <w:rPr>
                <w:rFonts w:eastAsiaTheme="minorEastAsia"/>
                <w:color w:val="0070C0"/>
                <w:lang w:val="en-US" w:eastAsia="zh-CN"/>
              </w:rPr>
              <w:t xml:space="preserve"> Tx</w:t>
            </w:r>
            <w:r>
              <w:rPr>
                <w:rFonts w:eastAsiaTheme="minorEastAsia"/>
                <w:color w:val="0070C0"/>
                <w:lang w:val="en-US" w:eastAsia="zh-CN"/>
              </w:rPr>
              <w:t xml:space="preserve"> ports</w:t>
            </w:r>
            <w:r w:rsidR="003831D2">
              <w:rPr>
                <w:rFonts w:eastAsiaTheme="minorEastAsia"/>
                <w:color w:val="0070C0"/>
                <w:lang w:val="en-US" w:eastAsia="zh-CN"/>
              </w:rPr>
              <w:t>, which is reuse the requirement from Rel-14/15 codebook with 16Tx ports</w:t>
            </w:r>
          </w:p>
          <w:p w14:paraId="65CBA599" w14:textId="77777777" w:rsidR="00FE568C" w:rsidRDefault="00FE568C" w:rsidP="003E7572">
            <w:pPr>
              <w:spacing w:after="120"/>
              <w:rPr>
                <w:rFonts w:eastAsiaTheme="minorEastAsia"/>
                <w:color w:val="0070C0"/>
                <w:lang w:val="en-US" w:eastAsia="zh-CN"/>
              </w:rPr>
            </w:pPr>
          </w:p>
          <w:p w14:paraId="509CC289" w14:textId="19EAC1F2" w:rsidR="00FE568C" w:rsidRDefault="00FE568C" w:rsidP="00FE568C">
            <w:pPr>
              <w:spacing w:after="120"/>
              <w:rPr>
                <w:rFonts w:eastAsiaTheme="minorEastAsia"/>
                <w:color w:val="0070C0"/>
                <w:lang w:val="en-US" w:eastAsia="zh-CN"/>
              </w:rPr>
            </w:pPr>
            <w:r>
              <w:rPr>
                <w:rFonts w:eastAsiaTheme="minorEastAsia" w:hint="eastAsia"/>
                <w:color w:val="0070C0"/>
                <w:lang w:val="en-US" w:eastAsia="zh-CN"/>
              </w:rPr>
              <w:t>I</w:t>
            </w:r>
            <w:r w:rsidR="000C59F0">
              <w:rPr>
                <w:rFonts w:eastAsiaTheme="minorEastAsia"/>
                <w:color w:val="0070C0"/>
                <w:lang w:val="en-US" w:eastAsia="zh-CN"/>
              </w:rPr>
              <w:t>ssue 2-1-4</w:t>
            </w:r>
          </w:p>
          <w:p w14:paraId="5E1F2ED7" w14:textId="1F9556E4" w:rsidR="000C59F0" w:rsidRDefault="000C59F0" w:rsidP="00FE568C">
            <w:pPr>
              <w:spacing w:after="120"/>
              <w:rPr>
                <w:rFonts w:eastAsiaTheme="minorEastAsia"/>
                <w:color w:val="0070C0"/>
                <w:lang w:val="en-US" w:eastAsia="zh-CN"/>
              </w:rPr>
            </w:pPr>
            <w:r>
              <w:rPr>
                <w:rFonts w:eastAsiaTheme="minorEastAsia"/>
                <w:color w:val="0070C0"/>
                <w:lang w:val="en-US" w:eastAsia="zh-CN"/>
              </w:rPr>
              <w:t xml:space="preserve">We prefer to option 1, the number of </w:t>
            </w:r>
            <w:r w:rsidR="0013732D">
              <w:rPr>
                <w:rFonts w:eastAsiaTheme="minorEastAsia"/>
                <w:color w:val="0070C0"/>
                <w:lang w:val="en-US" w:eastAsia="zh-CN"/>
              </w:rPr>
              <w:t>candidate</w:t>
            </w:r>
            <w:r>
              <w:rPr>
                <w:rFonts w:eastAsiaTheme="minorEastAsia"/>
                <w:color w:val="0070C0"/>
                <w:lang w:val="en-US" w:eastAsia="zh-CN"/>
              </w:rPr>
              <w:t xml:space="preserve"> codebooks can be </w:t>
            </w:r>
            <w:r w:rsidR="002C614B">
              <w:rPr>
                <w:rFonts w:eastAsiaTheme="minorEastAsia"/>
                <w:color w:val="0070C0"/>
                <w:lang w:val="en-US" w:eastAsia="zh-CN"/>
              </w:rPr>
              <w:t>maximized</w:t>
            </w:r>
            <w:r>
              <w:rPr>
                <w:rFonts w:eastAsiaTheme="minorEastAsia"/>
                <w:color w:val="0070C0"/>
                <w:lang w:val="en-US" w:eastAsia="zh-CN"/>
              </w:rPr>
              <w:t xml:space="preserve">. From UE processing </w:t>
            </w:r>
            <w:r w:rsidR="002C614B">
              <w:rPr>
                <w:rFonts w:eastAsiaTheme="minorEastAsia"/>
                <w:color w:val="0070C0"/>
                <w:lang w:val="en-US" w:eastAsia="zh-CN"/>
              </w:rPr>
              <w:t>respective</w:t>
            </w:r>
            <w:r>
              <w:rPr>
                <w:rFonts w:eastAsiaTheme="minorEastAsia"/>
                <w:color w:val="0070C0"/>
                <w:lang w:val="en-US" w:eastAsia="zh-CN"/>
              </w:rPr>
              <w:t>, this requires maximum UE calculation complexity and acts like a pressure test.</w:t>
            </w:r>
          </w:p>
          <w:p w14:paraId="61D3D5EB" w14:textId="187B16F7" w:rsidR="000C59F0" w:rsidRDefault="000C59F0" w:rsidP="00FE568C">
            <w:pPr>
              <w:spacing w:after="120"/>
              <w:rPr>
                <w:rFonts w:eastAsiaTheme="minorEastAsia"/>
                <w:color w:val="0070C0"/>
                <w:lang w:val="en-US" w:eastAsia="zh-CN"/>
              </w:rPr>
            </w:pPr>
            <w:r>
              <w:rPr>
                <w:rFonts w:eastAsiaTheme="minorEastAsia"/>
                <w:color w:val="0070C0"/>
                <w:lang w:val="en-US" w:eastAsia="zh-CN"/>
              </w:rPr>
              <w:t xml:space="preserve">Meanwhile, based on our results, </w:t>
            </w:r>
            <w:r w:rsidR="002C614B">
              <w:rPr>
                <w:rFonts w:eastAsiaTheme="minorEastAsia"/>
                <w:color w:val="0070C0"/>
                <w:lang w:val="en-US" w:eastAsia="zh-CN"/>
              </w:rPr>
              <w:t>t</w:t>
            </w:r>
            <w:r w:rsidR="002C614B" w:rsidRPr="002C614B">
              <w:rPr>
                <w:rFonts w:eastAsiaTheme="minorEastAsia"/>
                <w:color w:val="0070C0"/>
                <w:lang w:val="en-US" w:eastAsia="zh-CN"/>
              </w:rPr>
              <w:t>he performance of enhanced Type II codebook will be significantly improved with t</w:t>
            </w:r>
            <w:r w:rsidR="002C614B">
              <w:rPr>
                <w:rFonts w:eastAsiaTheme="minorEastAsia"/>
                <w:color w:val="0070C0"/>
                <w:lang w:val="en-US" w:eastAsia="zh-CN"/>
              </w:rPr>
              <w:t xml:space="preserve">he increase of feedback overhead with configured </w:t>
            </w:r>
            <w:r w:rsidR="00715190">
              <w:rPr>
                <w:rFonts w:eastAsiaTheme="minorEastAsia"/>
                <w:color w:val="0070C0"/>
                <w:lang w:val="en-US" w:eastAsia="zh-CN"/>
              </w:rPr>
              <w:t>as “</w:t>
            </w:r>
            <w:r w:rsidR="00715190">
              <w:rPr>
                <w:rFonts w:ascii="Calibri" w:hAnsi="Calibri"/>
              </w:rPr>
              <w:t>paraCombination_r16=6</w:t>
            </w:r>
            <w:r w:rsidR="00715190">
              <w:rPr>
                <w:rFonts w:eastAsiaTheme="minorEastAsia"/>
                <w:color w:val="0070C0"/>
                <w:lang w:val="en-US" w:eastAsia="zh-CN"/>
              </w:rPr>
              <w:t>”. It can achieve better performance than other cases.</w:t>
            </w:r>
          </w:p>
          <w:p w14:paraId="6D54C458" w14:textId="77777777" w:rsidR="000C59F0" w:rsidRDefault="000C59F0" w:rsidP="00FE568C">
            <w:pPr>
              <w:spacing w:after="120"/>
              <w:rPr>
                <w:rFonts w:eastAsiaTheme="minorEastAsia"/>
                <w:color w:val="0070C0"/>
                <w:lang w:val="en-US" w:eastAsia="zh-CN"/>
              </w:rPr>
            </w:pPr>
          </w:p>
          <w:p w14:paraId="0490026F" w14:textId="31A9F7EB" w:rsidR="00715190" w:rsidRDefault="00715190" w:rsidP="0071519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2-1-5</w:t>
            </w:r>
          </w:p>
          <w:p w14:paraId="3F332406" w14:textId="0FE70F91" w:rsidR="0013732D" w:rsidRDefault="00715190" w:rsidP="00715190">
            <w:pPr>
              <w:spacing w:after="120"/>
              <w:rPr>
                <w:rFonts w:eastAsiaTheme="minorEastAsia"/>
                <w:color w:val="0070C0"/>
                <w:lang w:val="en-US" w:eastAsia="zh-CN"/>
              </w:rPr>
            </w:pPr>
            <w:r>
              <w:rPr>
                <w:rFonts w:eastAsiaTheme="minorEastAsia"/>
                <w:color w:val="0070C0"/>
                <w:lang w:val="en-US" w:eastAsia="zh-CN"/>
              </w:rPr>
              <w:t>We are open to further d</w:t>
            </w:r>
            <w:r w:rsidR="0013732D">
              <w:rPr>
                <w:rFonts w:eastAsiaTheme="minorEastAsia"/>
                <w:color w:val="0070C0"/>
                <w:lang w:val="en-US" w:eastAsia="zh-CN"/>
              </w:rPr>
              <w:t>iscuss. Considering one option for channel model is TDL</w:t>
            </w:r>
            <w:r w:rsidR="002C66F4">
              <w:rPr>
                <w:rFonts w:eastAsiaTheme="minorEastAsia"/>
                <w:color w:val="0070C0"/>
                <w:lang w:val="en-US" w:eastAsia="zh-CN"/>
              </w:rPr>
              <w:t xml:space="preserve">A30-5, where the channel frequency selective property is not obvious. In </w:t>
            </w:r>
            <w:r w:rsidR="001F6E08">
              <w:rPr>
                <w:rFonts w:eastAsiaTheme="minorEastAsia"/>
                <w:color w:val="0070C0"/>
                <w:lang w:val="en-US" w:eastAsia="zh-CN"/>
              </w:rPr>
              <w:t>that sense, it may be not expected to achieve the diversity gain compared with wideband PMI.</w:t>
            </w:r>
          </w:p>
          <w:p w14:paraId="2E4CF53C" w14:textId="396C1308" w:rsidR="001F6E08" w:rsidRDefault="001F6E08" w:rsidP="00715190">
            <w:pPr>
              <w:spacing w:after="120"/>
              <w:rPr>
                <w:rFonts w:eastAsiaTheme="minorEastAsia"/>
                <w:color w:val="0070C0"/>
                <w:lang w:val="en-US" w:eastAsia="zh-CN"/>
              </w:rPr>
            </w:pPr>
            <w:r>
              <w:rPr>
                <w:rFonts w:eastAsiaTheme="minorEastAsia"/>
                <w:color w:val="0070C0"/>
                <w:lang w:val="en-US" w:eastAsia="zh-CN"/>
              </w:rPr>
              <w:t xml:space="preserve">Meanwhile, </w:t>
            </w:r>
            <w:r w:rsidR="004D1224">
              <w:rPr>
                <w:rFonts w:eastAsiaTheme="minorEastAsia"/>
                <w:color w:val="0070C0"/>
                <w:lang w:val="en-US" w:eastAsia="zh-CN"/>
              </w:rPr>
              <w:t>during Rel-15 type I single panel codebook, whether to define the sub</w:t>
            </w:r>
            <w:r w:rsidR="00794C4E">
              <w:rPr>
                <w:rFonts w:eastAsiaTheme="minorEastAsia"/>
                <w:color w:val="0070C0"/>
                <w:lang w:val="en-US" w:eastAsia="zh-CN"/>
              </w:rPr>
              <w:t>-</w:t>
            </w:r>
            <w:r w:rsidR="004D1224">
              <w:rPr>
                <w:rFonts w:eastAsiaTheme="minorEastAsia"/>
                <w:color w:val="0070C0"/>
                <w:lang w:val="en-US" w:eastAsia="zh-CN"/>
              </w:rPr>
              <w:t xml:space="preserve">band PMI is under discussion, considering there is no </w:t>
            </w:r>
            <w:r w:rsidR="003C49AB">
              <w:rPr>
                <w:rFonts w:eastAsiaTheme="minorEastAsia"/>
                <w:color w:val="0070C0"/>
                <w:lang w:val="en-US" w:eastAsia="zh-CN"/>
              </w:rPr>
              <w:t xml:space="preserve">significant gain. </w:t>
            </w:r>
          </w:p>
          <w:p w14:paraId="70E9130B" w14:textId="646CC425" w:rsidR="00794C4E" w:rsidRDefault="00794C4E" w:rsidP="00715190">
            <w:pPr>
              <w:spacing w:after="120"/>
              <w:rPr>
                <w:rFonts w:eastAsiaTheme="minorEastAsia"/>
                <w:color w:val="0070C0"/>
                <w:lang w:val="en-US" w:eastAsia="zh-CN"/>
              </w:rPr>
            </w:pPr>
            <w:r>
              <w:rPr>
                <w:rFonts w:eastAsiaTheme="minorEastAsia"/>
                <w:color w:val="0070C0"/>
                <w:lang w:val="en-US" w:eastAsia="zh-CN"/>
              </w:rPr>
              <w:t>Again, in RAN1, there seems no limitation for Rel-16 type II only available for sub-band PMI</w:t>
            </w:r>
          </w:p>
          <w:p w14:paraId="684A449D" w14:textId="43DBDAFC" w:rsidR="003C49AB" w:rsidRDefault="003C49AB" w:rsidP="00715190">
            <w:pPr>
              <w:spacing w:after="120"/>
              <w:rPr>
                <w:rFonts w:eastAsiaTheme="minorEastAsia"/>
                <w:color w:val="0070C0"/>
                <w:lang w:val="en-US" w:eastAsia="zh-CN"/>
              </w:rPr>
            </w:pPr>
            <w:r>
              <w:rPr>
                <w:rFonts w:eastAsiaTheme="minorEastAsia"/>
                <w:color w:val="0070C0"/>
                <w:lang w:val="en-US" w:eastAsia="zh-CN"/>
              </w:rPr>
              <w:t>At this stage, we slightly prefer to define the requirement with wideband PMI based on our results.</w:t>
            </w:r>
          </w:p>
          <w:p w14:paraId="28DFE773" w14:textId="77777777" w:rsidR="00FE568C" w:rsidRPr="00715190" w:rsidRDefault="00FE568C" w:rsidP="003E7572">
            <w:pPr>
              <w:spacing w:after="120"/>
              <w:rPr>
                <w:rFonts w:eastAsiaTheme="minorEastAsia"/>
                <w:color w:val="0070C0"/>
                <w:lang w:val="en-US" w:eastAsia="zh-CN"/>
              </w:rPr>
            </w:pPr>
          </w:p>
          <w:p w14:paraId="6FDFD348" w14:textId="787BDF00" w:rsidR="009C7D92" w:rsidRDefault="009C7D92" w:rsidP="009C7D9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2-1-6</w:t>
            </w:r>
          </w:p>
          <w:p w14:paraId="4326F86A" w14:textId="62DDFCB4" w:rsidR="009C7D92" w:rsidRDefault="009C7D92" w:rsidP="009C7D92">
            <w:pPr>
              <w:spacing w:after="120"/>
              <w:rPr>
                <w:rFonts w:eastAsiaTheme="minorEastAsia"/>
                <w:color w:val="0070C0"/>
                <w:lang w:val="en-US" w:eastAsia="zh-CN"/>
              </w:rPr>
            </w:pPr>
            <w:r>
              <w:rPr>
                <w:rFonts w:eastAsiaTheme="minorEastAsia"/>
                <w:color w:val="0070C0"/>
                <w:lang w:val="en-US" w:eastAsia="zh-CN"/>
              </w:rPr>
              <w:t>We are open to further discuss</w:t>
            </w:r>
            <w:r w:rsidR="00715190">
              <w:rPr>
                <w:rFonts w:eastAsiaTheme="minorEastAsia"/>
                <w:color w:val="0070C0"/>
                <w:lang w:val="en-US" w:eastAsia="zh-CN"/>
              </w:rPr>
              <w:t xml:space="preserve"> if sub-band PMI is agreed</w:t>
            </w:r>
            <w:r w:rsidR="004C09E2">
              <w:rPr>
                <w:rFonts w:eastAsiaTheme="minorEastAsia"/>
                <w:color w:val="0070C0"/>
                <w:lang w:val="en-US" w:eastAsia="zh-CN"/>
              </w:rPr>
              <w:t>.</w:t>
            </w:r>
          </w:p>
          <w:p w14:paraId="30BEECE9" w14:textId="77777777" w:rsidR="00FE568C" w:rsidRDefault="00FE568C" w:rsidP="003E7572">
            <w:pPr>
              <w:spacing w:after="120"/>
              <w:rPr>
                <w:rFonts w:eastAsiaTheme="minorEastAsia"/>
                <w:color w:val="0070C0"/>
                <w:lang w:val="en-US" w:eastAsia="zh-CN"/>
              </w:rPr>
            </w:pPr>
          </w:p>
          <w:p w14:paraId="27938116" w14:textId="42C50615" w:rsidR="00FE568C" w:rsidRDefault="00FE568C" w:rsidP="00FE568C">
            <w:pPr>
              <w:spacing w:after="120"/>
              <w:rPr>
                <w:rFonts w:eastAsiaTheme="minorEastAsia"/>
                <w:color w:val="0070C0"/>
                <w:lang w:val="en-US" w:eastAsia="zh-CN"/>
              </w:rPr>
            </w:pPr>
            <w:r>
              <w:rPr>
                <w:rFonts w:eastAsiaTheme="minorEastAsia" w:hint="eastAsia"/>
                <w:color w:val="0070C0"/>
                <w:lang w:val="en-US" w:eastAsia="zh-CN"/>
              </w:rPr>
              <w:t>I</w:t>
            </w:r>
            <w:r w:rsidR="009C7D92">
              <w:rPr>
                <w:rFonts w:eastAsiaTheme="minorEastAsia"/>
                <w:color w:val="0070C0"/>
                <w:lang w:val="en-US" w:eastAsia="zh-CN"/>
              </w:rPr>
              <w:t>ssue 2-1-7</w:t>
            </w:r>
          </w:p>
          <w:p w14:paraId="424F6D26" w14:textId="26441AD4" w:rsidR="003C49AB" w:rsidRDefault="003C49AB" w:rsidP="00FE568C">
            <w:pPr>
              <w:spacing w:after="120"/>
              <w:rPr>
                <w:rFonts w:eastAsiaTheme="minorEastAsia"/>
                <w:color w:val="0070C0"/>
                <w:lang w:val="en-US" w:eastAsia="zh-CN"/>
              </w:rPr>
            </w:pPr>
            <w:r>
              <w:rPr>
                <w:rFonts w:eastAsiaTheme="minorEastAsia"/>
                <w:color w:val="0070C0"/>
                <w:lang w:val="en-US" w:eastAsia="zh-CN"/>
              </w:rPr>
              <w:t xml:space="preserve">We </w:t>
            </w:r>
            <w:r w:rsidR="003B516D">
              <w:rPr>
                <w:rFonts w:eastAsiaTheme="minorEastAsia"/>
                <w:color w:val="0070C0"/>
                <w:lang w:val="en-US" w:eastAsia="zh-CN"/>
              </w:rPr>
              <w:t>are open to further discuss</w:t>
            </w:r>
            <w:r w:rsidR="00CF1AA9">
              <w:rPr>
                <w:rFonts w:eastAsiaTheme="minorEastAsia"/>
                <w:color w:val="0070C0"/>
                <w:lang w:val="en-US" w:eastAsia="zh-CN"/>
              </w:rPr>
              <w:t>. Base on RAN1 agreement, R=1 is mandatory support, whether it is mandatory or optional for R=2 and N3&lt;=19 is under discussion with Rel-16 UE capability.</w:t>
            </w:r>
            <w:r w:rsidR="00F864B5">
              <w:rPr>
                <w:rFonts w:eastAsiaTheme="minorEastAsia"/>
                <w:color w:val="0070C0"/>
                <w:lang w:val="en-US" w:eastAsia="zh-CN"/>
              </w:rPr>
              <w:t xml:space="preserve"> </w:t>
            </w:r>
          </w:p>
          <w:p w14:paraId="1DC61128" w14:textId="3239360F" w:rsidR="00F864B5" w:rsidRDefault="00F864B5" w:rsidP="00FE568C">
            <w:pPr>
              <w:spacing w:after="120"/>
              <w:rPr>
                <w:rFonts w:eastAsiaTheme="minorEastAsia"/>
                <w:color w:val="0070C0"/>
                <w:lang w:val="en-US" w:eastAsia="zh-CN"/>
              </w:rPr>
            </w:pPr>
            <w:r>
              <w:rPr>
                <w:rFonts w:eastAsiaTheme="minorEastAsia"/>
                <w:color w:val="0070C0"/>
                <w:lang w:val="en-US" w:eastAsia="zh-CN"/>
              </w:rPr>
              <w:t xml:space="preserve">For Rel-16 type II codebook, the main feature is to introduce the </w:t>
            </w:r>
            <w:r w:rsidR="00327BC3">
              <w:rPr>
                <w:rFonts w:eastAsiaTheme="minorEastAsia"/>
                <w:color w:val="0070C0"/>
                <w:lang w:val="en-US" w:eastAsia="zh-CN"/>
              </w:rPr>
              <w:t>frequency compression matrix to bring more resolution. With R=2, the real number of feedback coefficients for each subband is half, it can be regarded as the tradeoff performance and overhead for feedback.</w:t>
            </w:r>
          </w:p>
          <w:p w14:paraId="72A94A4C" w14:textId="77777777" w:rsidR="009C7D92" w:rsidRDefault="009C7D92" w:rsidP="00FE568C">
            <w:pPr>
              <w:spacing w:after="120"/>
              <w:rPr>
                <w:rFonts w:eastAsiaTheme="minorEastAsia"/>
                <w:color w:val="0070C0"/>
                <w:lang w:val="en-US" w:eastAsia="zh-CN"/>
              </w:rPr>
            </w:pPr>
          </w:p>
          <w:p w14:paraId="48DFBE8D" w14:textId="2956C31A" w:rsidR="009C7D92" w:rsidRDefault="009C7D92" w:rsidP="009C7D9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2-1-8</w:t>
            </w:r>
          </w:p>
          <w:p w14:paraId="77B1CF38" w14:textId="64F93E49" w:rsidR="009C7D92" w:rsidRDefault="00B82156" w:rsidP="009C7D92">
            <w:pPr>
              <w:spacing w:after="120"/>
              <w:rPr>
                <w:rFonts w:eastAsiaTheme="minorEastAsia"/>
                <w:color w:val="0070C0"/>
                <w:lang w:val="en-US" w:eastAsia="zh-CN"/>
              </w:rPr>
            </w:pPr>
            <w:r>
              <w:rPr>
                <w:rFonts w:eastAsiaTheme="minorEastAsia"/>
                <w:color w:val="0070C0"/>
                <w:lang w:val="en-US" w:eastAsia="zh-CN"/>
              </w:rPr>
              <w:t xml:space="preserve">We prefer option 1. </w:t>
            </w:r>
          </w:p>
          <w:p w14:paraId="4B14E7B2" w14:textId="4F1779A6" w:rsidR="001A3787" w:rsidRDefault="00B82156" w:rsidP="009C7D92">
            <w:pPr>
              <w:spacing w:after="120"/>
              <w:rPr>
                <w:rFonts w:eastAsiaTheme="minorEastAsia"/>
                <w:color w:val="0070C0"/>
                <w:lang w:val="en-US" w:eastAsia="zh-CN"/>
              </w:rPr>
            </w:pPr>
            <w:r>
              <w:rPr>
                <w:rFonts w:eastAsiaTheme="minorEastAsia"/>
                <w:color w:val="0070C0"/>
                <w:lang w:val="en-US" w:eastAsia="zh-CN"/>
              </w:rPr>
              <w:t xml:space="preserve">As indicated our results, it is feasible to introduce the proper test requirements under XP medium correlation channel with </w:t>
            </w:r>
            <w:r w:rsidRPr="00B82156">
              <w:rPr>
                <w:rFonts w:eastAsiaTheme="minorEastAsia"/>
                <w:color w:val="0070C0"/>
                <w:lang w:val="en-US" w:eastAsia="zh-CN"/>
              </w:rPr>
              <w:t>legacy test metric “relative throughput ratio between following PMI and random PMI”.</w:t>
            </w:r>
            <w:r w:rsidR="00B61FC1">
              <w:rPr>
                <w:rFonts w:eastAsiaTheme="minorEastAsia"/>
                <w:color w:val="0070C0"/>
                <w:lang w:val="en-US" w:eastAsia="zh-CN"/>
              </w:rPr>
              <w:t xml:space="preserve"> </w:t>
            </w:r>
            <w:r w:rsidR="00327BC3">
              <w:rPr>
                <w:rFonts w:eastAsiaTheme="minorEastAsia"/>
                <w:color w:val="0070C0"/>
                <w:lang w:val="en-US" w:eastAsia="zh-CN"/>
              </w:rPr>
              <w:t xml:space="preserve">With the relative throughput ratio following PMI between Rel-15 type II and enhanced type II, the gain is limited, especially for XP high correlation channel. </w:t>
            </w:r>
          </w:p>
          <w:p w14:paraId="411AB3B3" w14:textId="21BBECB4" w:rsidR="0025782E" w:rsidRDefault="00B82156" w:rsidP="009C7D92">
            <w:pPr>
              <w:spacing w:after="120"/>
              <w:rPr>
                <w:rFonts w:eastAsiaTheme="minorEastAsia"/>
                <w:color w:val="0070C0"/>
                <w:lang w:val="en-US" w:eastAsia="zh-CN"/>
              </w:rPr>
            </w:pPr>
            <w:r>
              <w:rPr>
                <w:rFonts w:eastAsiaTheme="minorEastAsia"/>
                <w:color w:val="0070C0"/>
                <w:lang w:val="en-US" w:eastAsia="zh-CN"/>
              </w:rPr>
              <w:t>Meanwhile, it is not proper to combine two feature</w:t>
            </w:r>
            <w:r w:rsidR="00957887">
              <w:rPr>
                <w:rFonts w:eastAsiaTheme="minorEastAsia"/>
                <w:color w:val="0070C0"/>
                <w:lang w:val="en-US" w:eastAsia="zh-CN"/>
              </w:rPr>
              <w:t>s</w:t>
            </w:r>
            <w:r>
              <w:rPr>
                <w:rFonts w:eastAsiaTheme="minorEastAsia"/>
                <w:color w:val="0070C0"/>
                <w:lang w:val="en-US" w:eastAsia="zh-CN"/>
              </w:rPr>
              <w:t xml:space="preserve"> i</w:t>
            </w:r>
            <w:r w:rsidR="00EF02E3">
              <w:rPr>
                <w:rFonts w:eastAsiaTheme="minorEastAsia"/>
                <w:color w:val="0070C0"/>
                <w:lang w:val="en-US" w:eastAsia="zh-CN"/>
              </w:rPr>
              <w:t xml:space="preserve">nto test, </w:t>
            </w:r>
            <w:r>
              <w:rPr>
                <w:rFonts w:eastAsiaTheme="minorEastAsia"/>
                <w:color w:val="0070C0"/>
                <w:lang w:val="en-US" w:eastAsia="zh-CN"/>
              </w:rPr>
              <w:t>since both Rel-15 and Rel-16 type II codebook is a UE optional feature</w:t>
            </w:r>
            <w:r w:rsidR="00EF02E3">
              <w:rPr>
                <w:rFonts w:eastAsiaTheme="minorEastAsia"/>
                <w:color w:val="0070C0"/>
                <w:lang w:val="en-US" w:eastAsia="zh-CN"/>
              </w:rPr>
              <w:t>.</w:t>
            </w:r>
          </w:p>
          <w:p w14:paraId="14463577" w14:textId="44E19C19" w:rsidR="00327BC3" w:rsidRDefault="00327BC3" w:rsidP="00327BC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2-1-10</w:t>
            </w:r>
          </w:p>
          <w:p w14:paraId="71E2CEB6" w14:textId="77777777" w:rsidR="00327BC3" w:rsidRDefault="00327BC3" w:rsidP="00327BC3">
            <w:pPr>
              <w:spacing w:after="120"/>
              <w:rPr>
                <w:rFonts w:eastAsiaTheme="minorEastAsia"/>
                <w:color w:val="0070C0"/>
                <w:lang w:val="en-US" w:eastAsia="zh-CN"/>
              </w:rPr>
            </w:pPr>
            <w:r>
              <w:rPr>
                <w:rFonts w:eastAsiaTheme="minorEastAsia"/>
                <w:color w:val="0070C0"/>
                <w:lang w:val="en-US" w:eastAsia="zh-CN"/>
              </w:rPr>
              <w:t xml:space="preserve">We prefer option 1. </w:t>
            </w:r>
          </w:p>
          <w:p w14:paraId="7B679D63" w14:textId="48BA224F" w:rsidR="009C7D92" w:rsidRDefault="00EF02E3" w:rsidP="009C7D92">
            <w:pPr>
              <w:spacing w:after="120"/>
              <w:rPr>
                <w:rFonts w:eastAsiaTheme="minorEastAsia"/>
                <w:color w:val="0070C0"/>
                <w:lang w:val="en-US" w:eastAsia="zh-CN"/>
              </w:rPr>
            </w:pPr>
            <w:r>
              <w:rPr>
                <w:rFonts w:eastAsiaTheme="minorEastAsia"/>
                <w:color w:val="0070C0"/>
                <w:lang w:val="en-US" w:eastAsia="zh-CN"/>
              </w:rPr>
              <w:t>As indicated our results, it is feasible to introduce the proper test requirements</w:t>
            </w:r>
            <w:r w:rsidR="004D2F69">
              <w:rPr>
                <w:rFonts w:eastAsiaTheme="minorEastAsia"/>
                <w:color w:val="0070C0"/>
                <w:lang w:val="en-US" w:eastAsia="zh-CN"/>
              </w:rPr>
              <w:t xml:space="preserve"> with MCS 20 with Rank 2</w:t>
            </w:r>
          </w:p>
          <w:p w14:paraId="43987D66" w14:textId="77777777" w:rsidR="00AC3148" w:rsidRDefault="00AC3148" w:rsidP="009C7D92">
            <w:pPr>
              <w:spacing w:after="120"/>
              <w:rPr>
                <w:rFonts w:eastAsiaTheme="minorEastAsia"/>
                <w:color w:val="0070C0"/>
                <w:lang w:val="en-US" w:eastAsia="zh-CN"/>
              </w:rPr>
            </w:pPr>
          </w:p>
          <w:p w14:paraId="0931FBFE" w14:textId="1AF5991C" w:rsidR="00AC3148" w:rsidRDefault="00AC3148" w:rsidP="009C7D92">
            <w:pPr>
              <w:spacing w:after="120"/>
              <w:rPr>
                <w:rFonts w:eastAsiaTheme="minorEastAsia"/>
                <w:color w:val="0070C0"/>
                <w:lang w:val="en-US" w:eastAsia="zh-CN"/>
              </w:rPr>
            </w:pPr>
          </w:p>
          <w:p w14:paraId="4C0F7CC2" w14:textId="77777777" w:rsidR="00AC3148" w:rsidRDefault="00AC3148" w:rsidP="009C7D92">
            <w:pPr>
              <w:spacing w:after="120"/>
              <w:rPr>
                <w:rFonts w:eastAsiaTheme="minorEastAsia"/>
                <w:color w:val="0070C0"/>
                <w:lang w:val="en-US" w:eastAsia="zh-CN"/>
              </w:rPr>
            </w:pPr>
          </w:p>
          <w:p w14:paraId="4E2733DA" w14:textId="32796F5B" w:rsidR="009C7D92" w:rsidRDefault="009C7D92" w:rsidP="009C7D9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2-1-12</w:t>
            </w:r>
          </w:p>
          <w:p w14:paraId="39974AFD" w14:textId="341C69FC" w:rsidR="0025782E" w:rsidRDefault="0025782E" w:rsidP="009C7D92">
            <w:pPr>
              <w:spacing w:after="120"/>
              <w:rPr>
                <w:rFonts w:eastAsiaTheme="minorEastAsia"/>
                <w:color w:val="0070C0"/>
                <w:lang w:val="en-US" w:eastAsia="zh-CN"/>
              </w:rPr>
            </w:pPr>
            <w:r>
              <w:rPr>
                <w:rFonts w:eastAsiaTheme="minorEastAsia"/>
                <w:color w:val="0070C0"/>
                <w:lang w:val="en-US" w:eastAsia="zh-CN"/>
              </w:rPr>
              <w:t xml:space="preserve">We prefer option 2 with XP medium </w:t>
            </w:r>
          </w:p>
          <w:p w14:paraId="008774CC" w14:textId="2439184A" w:rsidR="009C7D92" w:rsidRDefault="0025782E" w:rsidP="009C7D92">
            <w:pPr>
              <w:spacing w:after="120"/>
              <w:rPr>
                <w:rFonts w:eastAsiaTheme="minorEastAsia"/>
                <w:color w:val="0070C0"/>
                <w:lang w:val="en-US" w:eastAsia="zh-CN"/>
              </w:rPr>
            </w:pPr>
            <w:r>
              <w:rPr>
                <w:rFonts w:eastAsiaTheme="minorEastAsia"/>
                <w:color w:val="0070C0"/>
                <w:lang w:val="en-US" w:eastAsia="zh-CN"/>
              </w:rPr>
              <w:t xml:space="preserve">Based on the initial evaluation results in our contribution, there are more performance difference among </w:t>
            </w:r>
            <w:r w:rsidRPr="0025782E">
              <w:rPr>
                <w:rFonts w:eastAsiaTheme="minorEastAsia"/>
                <w:color w:val="0070C0"/>
                <w:lang w:val="en-US" w:eastAsia="zh-CN"/>
              </w:rPr>
              <w:t>Type II codebook, Rel-15 Type II and Rel-15 Type I codebook under XP medium correlation compared to XP high correlation</w:t>
            </w:r>
            <w:r>
              <w:rPr>
                <w:rFonts w:eastAsiaTheme="minorEastAsia"/>
                <w:color w:val="0070C0"/>
                <w:lang w:val="en-US" w:eastAsia="zh-CN"/>
              </w:rPr>
              <w:t>.</w:t>
            </w:r>
          </w:p>
          <w:p w14:paraId="5BE6B9F5" w14:textId="77777777" w:rsidR="001A3787" w:rsidRDefault="0025782E" w:rsidP="001A3787">
            <w:pPr>
              <w:spacing w:after="120"/>
              <w:rPr>
                <w:rFonts w:eastAsiaTheme="minorEastAsia"/>
                <w:color w:val="0070C0"/>
                <w:lang w:val="en-US" w:eastAsia="zh-CN"/>
              </w:rPr>
            </w:pPr>
            <w:r>
              <w:rPr>
                <w:rFonts w:eastAsiaTheme="minorEastAsia"/>
                <w:color w:val="0070C0"/>
                <w:lang w:val="en-US" w:eastAsia="zh-CN"/>
              </w:rPr>
              <w:t xml:space="preserve">Since in the XP Medium correlation model, </w:t>
            </w:r>
            <w:r w:rsidRPr="0025782E">
              <w:rPr>
                <w:rFonts w:eastAsiaTheme="minorEastAsia"/>
                <w:color w:val="0070C0"/>
                <w:lang w:val="en-US" w:eastAsia="zh-CN"/>
              </w:rPr>
              <w:t>the propagation environments have multiple dominant clusters, the style of type II and enhanced type II codebooks consist of multiple DFT vectors which are fit for the NLOS channels more preciously</w:t>
            </w:r>
          </w:p>
          <w:p w14:paraId="3CE8205E" w14:textId="23460370" w:rsidR="00003974" w:rsidRDefault="00003974" w:rsidP="001A3787">
            <w:pPr>
              <w:spacing w:after="120"/>
              <w:rPr>
                <w:rFonts w:eastAsiaTheme="minorEastAsia"/>
                <w:color w:val="0070C0"/>
                <w:lang w:val="en-US" w:eastAsia="zh-CN"/>
              </w:rPr>
            </w:pPr>
            <w:r>
              <w:rPr>
                <w:rFonts w:eastAsiaTheme="minorEastAsia"/>
                <w:color w:val="0070C0"/>
                <w:lang w:val="en-US" w:eastAsia="zh-CN"/>
              </w:rPr>
              <w:t>With XP high correlation channel, the gain of enhanced type II is limited.</w:t>
            </w:r>
          </w:p>
        </w:tc>
      </w:tr>
      <w:tr w:rsidR="002D7EDE" w14:paraId="66573887" w14:textId="77777777" w:rsidTr="006D5652">
        <w:tc>
          <w:tcPr>
            <w:tcW w:w="1237" w:type="dxa"/>
          </w:tcPr>
          <w:p w14:paraId="68045C44" w14:textId="6E436113" w:rsidR="002D7EDE" w:rsidRDefault="002D7EDE" w:rsidP="003E7572">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31DB281C" w14:textId="77777777" w:rsidR="002D7EDE" w:rsidRDefault="002C0C89" w:rsidP="003E7572">
            <w:pPr>
              <w:spacing w:after="120"/>
              <w:rPr>
                <w:rFonts w:eastAsiaTheme="minorEastAsia"/>
                <w:color w:val="0070C0"/>
                <w:lang w:val="en-US" w:eastAsia="zh-CN"/>
              </w:rPr>
            </w:pPr>
            <w:r>
              <w:rPr>
                <w:rFonts w:eastAsiaTheme="minorEastAsia"/>
                <w:color w:val="0070C0"/>
                <w:lang w:val="en-US" w:eastAsia="zh-CN"/>
              </w:rPr>
              <w:t>Issue 2-1-2</w:t>
            </w:r>
            <w:r w:rsidR="0059157D">
              <w:rPr>
                <w:rFonts w:eastAsiaTheme="minorEastAsia"/>
                <w:color w:val="0070C0"/>
                <w:lang w:val="en-US" w:eastAsia="zh-CN"/>
              </w:rPr>
              <w:t>, 2-1-9</w:t>
            </w:r>
            <w:r>
              <w:rPr>
                <w:rFonts w:eastAsiaTheme="minorEastAsia"/>
                <w:color w:val="0070C0"/>
                <w:lang w:val="en-US" w:eastAsia="zh-CN"/>
              </w:rPr>
              <w:t xml:space="preserve">: </w:t>
            </w:r>
            <w:r w:rsidR="00012A7E">
              <w:rPr>
                <w:rFonts w:eastAsiaTheme="minorEastAsia"/>
                <w:color w:val="0070C0"/>
                <w:lang w:val="en-US" w:eastAsia="zh-CN"/>
              </w:rPr>
              <w:t xml:space="preserve">We are ok to compromise to 16 ports to reduce the number of faders. </w:t>
            </w:r>
            <w:r w:rsidR="0059157D">
              <w:rPr>
                <w:rFonts w:eastAsiaTheme="minorEastAsia"/>
                <w:color w:val="0070C0"/>
                <w:lang w:val="en-US" w:eastAsia="zh-CN"/>
              </w:rPr>
              <w:t>At the same time, we would prefer to keep beam-steering model same as LTE</w:t>
            </w:r>
            <w:r w:rsidR="0067545E">
              <w:rPr>
                <w:rFonts w:eastAsiaTheme="minorEastAsia"/>
                <w:color w:val="0070C0"/>
                <w:lang w:val="en-US" w:eastAsia="zh-CN"/>
              </w:rPr>
              <w:t xml:space="preserve"> instead of extending to L beams because it is not practical for UE to receive 4 independent beams</w:t>
            </w:r>
            <w:r w:rsidR="00111A9B">
              <w:rPr>
                <w:rFonts w:eastAsiaTheme="minorEastAsia"/>
                <w:color w:val="0070C0"/>
                <w:lang w:val="en-US" w:eastAsia="zh-CN"/>
              </w:rPr>
              <w:t xml:space="preserve">. In practice, UE will see correlated beams and 2 independent beams are enough to model beam-steering. It doesn’t have to be same as the number of beams parameter in codebook. Also, it </w:t>
            </w:r>
            <w:r w:rsidR="0067545E">
              <w:rPr>
                <w:rFonts w:eastAsiaTheme="minorEastAsia"/>
                <w:color w:val="0070C0"/>
                <w:lang w:val="en-US" w:eastAsia="zh-CN"/>
              </w:rPr>
              <w:t>increases the number of faders</w:t>
            </w:r>
            <w:r w:rsidR="00111A9B">
              <w:rPr>
                <w:rFonts w:eastAsiaTheme="minorEastAsia"/>
                <w:color w:val="0070C0"/>
                <w:lang w:val="en-US" w:eastAsia="zh-CN"/>
              </w:rPr>
              <w:t>.</w:t>
            </w:r>
          </w:p>
          <w:p w14:paraId="25EBDC77" w14:textId="77777777" w:rsidR="00111A9B" w:rsidRDefault="005D1986" w:rsidP="003E7572">
            <w:pPr>
              <w:spacing w:after="120"/>
              <w:rPr>
                <w:rFonts w:eastAsiaTheme="minorEastAsia"/>
                <w:color w:val="0070C0"/>
                <w:lang w:val="en-US" w:eastAsia="zh-CN"/>
              </w:rPr>
            </w:pPr>
            <w:r>
              <w:rPr>
                <w:rFonts w:eastAsiaTheme="minorEastAsia"/>
                <w:color w:val="0070C0"/>
                <w:lang w:val="en-US" w:eastAsia="zh-CN"/>
              </w:rPr>
              <w:t>Issue 2-1-4: Ok with Option 1.</w:t>
            </w:r>
          </w:p>
          <w:p w14:paraId="0606E1B8" w14:textId="77777777" w:rsidR="005D1986" w:rsidRDefault="005D1986" w:rsidP="003E7572">
            <w:pPr>
              <w:spacing w:after="120"/>
              <w:rPr>
                <w:rFonts w:eastAsiaTheme="minorEastAsia"/>
                <w:color w:val="0070C0"/>
                <w:lang w:val="en-US" w:eastAsia="zh-CN"/>
              </w:rPr>
            </w:pPr>
            <w:r>
              <w:rPr>
                <w:rFonts w:eastAsiaTheme="minorEastAsia"/>
                <w:color w:val="0070C0"/>
                <w:lang w:val="en-US" w:eastAsia="zh-CN"/>
              </w:rPr>
              <w:t>Issue 2-1-5: As mentioned in our paper, RAN1 had decided in the last meeting that only subband PMI reporting will be supported for eType II. So, wideband is not a valid option.</w:t>
            </w:r>
          </w:p>
          <w:p w14:paraId="14271A51" w14:textId="77777777" w:rsidR="005D1986" w:rsidRDefault="009E1AB4" w:rsidP="003E7572">
            <w:pPr>
              <w:spacing w:after="120"/>
              <w:rPr>
                <w:rFonts w:eastAsiaTheme="minorEastAsia"/>
                <w:color w:val="0070C0"/>
                <w:lang w:val="en-US" w:eastAsia="zh-CN"/>
              </w:rPr>
            </w:pPr>
            <w:r>
              <w:rPr>
                <w:rFonts w:eastAsiaTheme="minorEastAsia"/>
                <w:color w:val="0070C0"/>
                <w:lang w:val="en-US" w:eastAsia="zh-CN"/>
              </w:rPr>
              <w:t>Issue 2-1-7: Prefer Option 1 since it is mandatory as per RAN1.</w:t>
            </w:r>
          </w:p>
          <w:p w14:paraId="50E21128" w14:textId="77777777" w:rsidR="009E1AB4" w:rsidRDefault="000161C0" w:rsidP="003E7572">
            <w:pPr>
              <w:spacing w:after="120"/>
              <w:rPr>
                <w:rFonts w:eastAsiaTheme="minorEastAsia"/>
                <w:color w:val="0070C0"/>
                <w:lang w:val="en-US" w:eastAsia="zh-CN"/>
              </w:rPr>
            </w:pPr>
            <w:r>
              <w:rPr>
                <w:rFonts w:eastAsiaTheme="minorEastAsia"/>
                <w:color w:val="0070C0"/>
                <w:lang w:val="en-US" w:eastAsia="zh-CN"/>
              </w:rPr>
              <w:t>Issue 2-1-8: Support Option 1.</w:t>
            </w:r>
          </w:p>
          <w:p w14:paraId="1A15A071" w14:textId="77777777" w:rsidR="000161C0" w:rsidRDefault="000161C0" w:rsidP="003E7572">
            <w:pPr>
              <w:spacing w:after="120"/>
              <w:rPr>
                <w:rFonts w:eastAsiaTheme="minorEastAsia"/>
                <w:color w:val="0070C0"/>
                <w:lang w:val="en-US" w:eastAsia="zh-CN"/>
              </w:rPr>
            </w:pPr>
            <w:r>
              <w:rPr>
                <w:rFonts w:eastAsiaTheme="minorEastAsia"/>
                <w:color w:val="0070C0"/>
                <w:lang w:val="en-US" w:eastAsia="zh-CN"/>
              </w:rPr>
              <w:t xml:space="preserve">Issue 2-1-10: It is Ok to </w:t>
            </w:r>
            <w:r w:rsidR="00CD6070">
              <w:rPr>
                <w:rFonts w:eastAsiaTheme="minorEastAsia"/>
                <w:color w:val="0070C0"/>
                <w:lang w:val="en-US" w:eastAsia="zh-CN"/>
              </w:rPr>
              <w:t>start with Option 1 but can be changed based on simulations.</w:t>
            </w:r>
          </w:p>
          <w:p w14:paraId="613565FB" w14:textId="77777777" w:rsidR="00CD6070" w:rsidRDefault="00CD6070" w:rsidP="003E7572">
            <w:pPr>
              <w:spacing w:after="120"/>
              <w:rPr>
                <w:rFonts w:eastAsiaTheme="minorEastAsia"/>
                <w:color w:val="0070C0"/>
                <w:lang w:val="en-US" w:eastAsia="zh-CN"/>
              </w:rPr>
            </w:pPr>
            <w:r>
              <w:rPr>
                <w:rFonts w:eastAsiaTheme="minorEastAsia"/>
                <w:color w:val="0070C0"/>
                <w:lang w:val="en-US" w:eastAsia="zh-CN"/>
              </w:rPr>
              <w:t>Issue 2-1-11: Ok with Option 1.</w:t>
            </w:r>
          </w:p>
          <w:p w14:paraId="0A547D4A" w14:textId="6A9533E7" w:rsidR="00826519" w:rsidRDefault="00826519" w:rsidP="003E7572">
            <w:pPr>
              <w:spacing w:after="120"/>
              <w:rPr>
                <w:rFonts w:eastAsiaTheme="minorEastAsia"/>
                <w:color w:val="0070C0"/>
                <w:lang w:val="en-US" w:eastAsia="zh-CN"/>
              </w:rPr>
            </w:pPr>
            <w:r>
              <w:rPr>
                <w:rFonts w:eastAsiaTheme="minorEastAsia"/>
                <w:color w:val="0070C0"/>
                <w:lang w:val="en-US" w:eastAsia="zh-CN"/>
              </w:rPr>
              <w:t>Issue 2-1-12: Decide based on simulations.</w:t>
            </w:r>
          </w:p>
        </w:tc>
      </w:tr>
      <w:tr w:rsidR="00507501" w14:paraId="298EFFAD" w14:textId="77777777" w:rsidTr="006D5652">
        <w:tc>
          <w:tcPr>
            <w:tcW w:w="1237" w:type="dxa"/>
          </w:tcPr>
          <w:p w14:paraId="549C6D73" w14:textId="5B0ECFA7" w:rsidR="00507501" w:rsidRPr="008B28F4" w:rsidRDefault="00507501" w:rsidP="003E7572">
            <w:pPr>
              <w:spacing w:after="120"/>
              <w:rPr>
                <w:rFonts w:eastAsiaTheme="minorEastAsia"/>
                <w:color w:val="0070C0"/>
                <w:lang w:eastAsia="zh-CN"/>
              </w:rPr>
            </w:pPr>
            <w:r>
              <w:rPr>
                <w:rFonts w:eastAsiaTheme="minorEastAsia"/>
                <w:color w:val="0070C0"/>
                <w:lang w:eastAsia="zh-CN"/>
              </w:rPr>
              <w:t>docomo</w:t>
            </w:r>
          </w:p>
        </w:tc>
        <w:tc>
          <w:tcPr>
            <w:tcW w:w="8394" w:type="dxa"/>
          </w:tcPr>
          <w:p w14:paraId="101FA87A" w14:textId="4E8E8883" w:rsidR="00507501" w:rsidRPr="008B28F4" w:rsidRDefault="00507501" w:rsidP="003E7572">
            <w:pPr>
              <w:spacing w:after="120"/>
              <w:rPr>
                <w:color w:val="0070C0"/>
                <w:lang w:val="en-US" w:eastAsia="ja-JP"/>
              </w:rPr>
            </w:pPr>
            <w:r>
              <w:rPr>
                <w:rFonts w:hint="eastAsia"/>
                <w:color w:val="0070C0"/>
                <w:lang w:val="en-US" w:eastAsia="ja-JP"/>
              </w:rPr>
              <w:t xml:space="preserve">Issue </w:t>
            </w:r>
            <w:r w:rsidRPr="00507501">
              <w:rPr>
                <w:color w:val="0070C0"/>
                <w:lang w:val="en-US" w:eastAsia="ja-JP"/>
              </w:rPr>
              <w:t>2-1-2</w:t>
            </w:r>
            <w:r>
              <w:rPr>
                <w:color w:val="0070C0"/>
                <w:lang w:val="en-US" w:eastAsia="ja-JP"/>
              </w:rPr>
              <w:t xml:space="preserve">: </w:t>
            </w:r>
            <w:r w:rsidRPr="00507501">
              <w:rPr>
                <w:color w:val="0070C0"/>
                <w:lang w:val="en-US" w:eastAsia="ja-JP"/>
              </w:rPr>
              <w:t>We prefer 4-ports CSI-RS since 4-ports CSI-RS is more suitable for typical deployment compared to 16 and 32-ports CSI-RS</w:t>
            </w:r>
            <w:r>
              <w:rPr>
                <w:color w:val="0070C0"/>
                <w:lang w:val="en-US" w:eastAsia="ja-JP"/>
              </w:rPr>
              <w:t>.</w:t>
            </w:r>
          </w:p>
        </w:tc>
      </w:tr>
      <w:tr w:rsidR="006D5652" w14:paraId="62846376" w14:textId="77777777" w:rsidTr="006D5652">
        <w:tc>
          <w:tcPr>
            <w:tcW w:w="1237" w:type="dxa"/>
          </w:tcPr>
          <w:p w14:paraId="79B8884E" w14:textId="78B5F369" w:rsidR="006D5652" w:rsidRDefault="006D5652" w:rsidP="006D5652">
            <w:pPr>
              <w:spacing w:after="120"/>
              <w:rPr>
                <w:rFonts w:eastAsiaTheme="minorEastAsia"/>
                <w:color w:val="0070C0"/>
                <w:lang w:eastAsia="zh-CN"/>
              </w:rPr>
            </w:pPr>
            <w:r>
              <w:rPr>
                <w:rFonts w:eastAsiaTheme="minorEastAsia" w:hint="eastAsia"/>
                <w:color w:val="0070C0"/>
                <w:lang w:val="en-US" w:eastAsia="zh-CN"/>
              </w:rPr>
              <w:t>Huawei, HiSilicon</w:t>
            </w:r>
          </w:p>
        </w:tc>
        <w:tc>
          <w:tcPr>
            <w:tcW w:w="8394" w:type="dxa"/>
          </w:tcPr>
          <w:p w14:paraId="77480B83" w14:textId="77777777" w:rsidR="006D5652" w:rsidRDefault="006D5652" w:rsidP="006D565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21EE90E9" w14:textId="77777777" w:rsidR="006D5652" w:rsidRDefault="006D5652" w:rsidP="006D5652">
            <w:pPr>
              <w:pStyle w:val="afe"/>
              <w:numPr>
                <w:ilvl w:val="0"/>
                <w:numId w:val="27"/>
              </w:numPr>
              <w:spacing w:after="120"/>
              <w:ind w:firstLineChars="0"/>
              <w:rPr>
                <w:rFonts w:eastAsiaTheme="minorEastAsia"/>
                <w:color w:val="0070C0"/>
                <w:lang w:val="en-US" w:eastAsia="zh-CN"/>
              </w:rPr>
            </w:pPr>
            <w:r w:rsidRPr="00446348">
              <w:rPr>
                <w:rFonts w:eastAsiaTheme="minorEastAsia" w:hint="eastAsia"/>
                <w:b/>
                <w:color w:val="0070C0"/>
                <w:u w:val="single"/>
                <w:lang w:val="en-US" w:eastAsia="zh-CN"/>
              </w:rPr>
              <w:t>Issue 2-1-1:</w:t>
            </w:r>
            <w:r>
              <w:rPr>
                <w:rFonts w:eastAsiaTheme="minorEastAsia" w:hint="eastAsia"/>
                <w:color w:val="0070C0"/>
                <w:lang w:val="en-US" w:eastAsia="zh-CN"/>
              </w:rPr>
              <w:t xml:space="preserve"> We would not prefer to consider CSI-RS interference from neighboring cells and/or sectors into test case design. </w:t>
            </w:r>
            <w:r>
              <w:rPr>
                <w:rFonts w:eastAsiaTheme="minorEastAsia"/>
                <w:color w:val="0070C0"/>
                <w:lang w:val="en-US" w:eastAsia="zh-CN"/>
              </w:rPr>
              <w:t>Reasons are similar to our comments in 1.3.1.</w:t>
            </w:r>
          </w:p>
          <w:p w14:paraId="5839F8E9" w14:textId="77777777" w:rsidR="006D5652" w:rsidRDefault="006D5652" w:rsidP="006D5652">
            <w:pPr>
              <w:pStyle w:val="afe"/>
              <w:spacing w:after="120"/>
              <w:ind w:left="420" w:firstLineChars="0" w:firstLine="0"/>
              <w:rPr>
                <w:rFonts w:eastAsiaTheme="minorEastAsia"/>
                <w:color w:val="0070C0"/>
                <w:lang w:val="en-US" w:eastAsia="zh-CN"/>
              </w:rPr>
            </w:pPr>
            <w:r>
              <w:rPr>
                <w:rFonts w:eastAsiaTheme="minorEastAsia"/>
                <w:color w:val="0070C0"/>
                <w:lang w:val="en-US" w:eastAsia="zh-CN"/>
              </w:rPr>
              <w:t>From demodulation of receiver point of view, we think that whether to consider the CSI-RS interference hardly have impact on the receiving process like the algorithm, but will definitely increase the test complexity, as we need to also consider the modeling, interference elimination, etc. Thus, we prefer option 1, which is not to cover the CSI-RS interference from neighboring cells and/or sectors.</w:t>
            </w:r>
          </w:p>
          <w:p w14:paraId="430EDA50" w14:textId="77777777" w:rsidR="006D5652"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w:t>
            </w:r>
            <w:r w:rsidRPr="00D427CE">
              <w:rPr>
                <w:rFonts w:eastAsiaTheme="minorEastAsia"/>
                <w:b/>
                <w:color w:val="0070C0"/>
                <w:u w:val="single"/>
                <w:lang w:val="en-US" w:eastAsia="zh-CN"/>
              </w:rPr>
              <w:t>-1-2</w:t>
            </w:r>
            <w:r w:rsidRPr="00D427CE">
              <w:rPr>
                <w:rFonts w:eastAsiaTheme="minorEastAsia"/>
                <w:color w:val="0070C0"/>
                <w:u w:val="single"/>
                <w:lang w:val="en-US" w:eastAsia="zh-CN"/>
              </w:rPr>
              <w:t>:</w:t>
            </w:r>
            <w:r>
              <w:rPr>
                <w:rFonts w:eastAsiaTheme="minorEastAsia"/>
                <w:color w:val="0070C0"/>
                <w:lang w:val="en-US" w:eastAsia="zh-CN"/>
              </w:rPr>
              <w:t xml:space="preserve"> </w:t>
            </w:r>
            <w:r w:rsidRPr="00D427CE">
              <w:rPr>
                <w:rFonts w:eastAsiaTheme="minorEastAsia"/>
                <w:color w:val="0070C0"/>
                <w:lang w:val="en-US" w:eastAsia="zh-CN"/>
              </w:rPr>
              <w:t xml:space="preserve">Our understanding is that Rel-16 </w:t>
            </w:r>
            <w:r>
              <w:rPr>
                <w:rFonts w:eastAsiaTheme="minorEastAsia"/>
                <w:color w:val="0070C0"/>
                <w:lang w:val="en-US" w:eastAsia="zh-CN"/>
              </w:rPr>
              <w:t xml:space="preserve">enhanced </w:t>
            </w:r>
            <w:r w:rsidRPr="00D427CE">
              <w:rPr>
                <w:rFonts w:eastAsiaTheme="minorEastAsia"/>
                <w:color w:val="0070C0"/>
                <w:lang w:val="en-US" w:eastAsia="zh-CN"/>
              </w:rPr>
              <w:t xml:space="preserve">Type II codebook tests are to some extent </w:t>
            </w:r>
            <w:r>
              <w:rPr>
                <w:rFonts w:eastAsiaTheme="minorEastAsia"/>
                <w:color w:val="0070C0"/>
                <w:lang w:val="en-US" w:eastAsia="zh-CN"/>
              </w:rPr>
              <w:t xml:space="preserve">sort of validating tests that </w:t>
            </w:r>
            <w:r w:rsidRPr="00D427CE">
              <w:rPr>
                <w:rFonts w:eastAsiaTheme="minorEastAsia"/>
                <w:color w:val="0070C0"/>
                <w:lang w:val="en-US" w:eastAsia="zh-CN"/>
              </w:rPr>
              <w:t>verifying whether there is gain and how much is the gain when developing the enhancement.</w:t>
            </w:r>
            <w:r>
              <w:rPr>
                <w:rFonts w:eastAsiaTheme="minorEastAsia"/>
                <w:color w:val="0070C0"/>
                <w:lang w:val="en-US" w:eastAsia="zh-CN"/>
              </w:rPr>
              <w:t xml:space="preserve"> From test point of view, testing 32 Tx ports is much more complicated then testing 16 Tx ports. Thus, since we do not consider covering both, testing the easier and more typical one that is 16 Tx ports is more realistic and useful. So we prefer option 1: 16 Tx ports. </w:t>
            </w:r>
          </w:p>
          <w:p w14:paraId="2BD9F679" w14:textId="77777777" w:rsidR="006D5652"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w:t>
            </w:r>
            <w:r w:rsidRPr="00FD4387">
              <w:rPr>
                <w:rFonts w:eastAsiaTheme="minorEastAsia"/>
                <w:b/>
                <w:color w:val="0070C0"/>
                <w:u w:val="single"/>
                <w:lang w:val="en-US" w:eastAsia="zh-CN"/>
              </w:rPr>
              <w:t>1-3:</w:t>
            </w:r>
            <w:r>
              <w:rPr>
                <w:rFonts w:eastAsiaTheme="minorEastAsia"/>
                <w:color w:val="0070C0"/>
                <w:lang w:val="en-US" w:eastAsia="zh-CN"/>
              </w:rPr>
              <w:t xml:space="preserve"> Option 1 is a typical configuration for 16 Tx ports, so we prefer option 1.</w:t>
            </w:r>
          </w:p>
          <w:p w14:paraId="63D13767" w14:textId="77777777" w:rsidR="006D5652"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w:t>
            </w:r>
            <w:r w:rsidRPr="00FD4387">
              <w:rPr>
                <w:rFonts w:eastAsiaTheme="minorEastAsia"/>
                <w:b/>
                <w:color w:val="0070C0"/>
                <w:u w:val="single"/>
                <w:lang w:val="en-US" w:eastAsia="zh-CN"/>
              </w:rPr>
              <w:t>-1-4</w:t>
            </w:r>
            <w:r w:rsidRPr="00FD4387">
              <w:rPr>
                <w:rFonts w:eastAsiaTheme="minorEastAsia"/>
                <w:b/>
                <w:color w:val="0070C0"/>
                <w:lang w:val="en-US" w:eastAsia="zh-CN"/>
              </w:rPr>
              <w:t>:</w:t>
            </w:r>
            <w:r>
              <w:rPr>
                <w:rFonts w:eastAsiaTheme="minorEastAsia"/>
                <w:color w:val="0070C0"/>
                <w:lang w:val="en-US" w:eastAsia="zh-CN"/>
              </w:rPr>
              <w:t xml:space="preserve"> As mentioned by one company, option 1 can maximize the number of candidate codebooks. Also, this configuration can to some extent get full used of Rel-16 enhancement. Thus, we support option 1. </w:t>
            </w:r>
          </w:p>
          <w:p w14:paraId="6C475424" w14:textId="77777777" w:rsidR="006D5652" w:rsidRDefault="006D5652" w:rsidP="006D5652">
            <w:pPr>
              <w:pStyle w:val="afe"/>
              <w:numPr>
                <w:ilvl w:val="0"/>
                <w:numId w:val="27"/>
              </w:numPr>
              <w:spacing w:after="120"/>
              <w:ind w:firstLineChars="0"/>
              <w:rPr>
                <w:rFonts w:eastAsiaTheme="minorEastAsia"/>
                <w:color w:val="0070C0"/>
                <w:lang w:val="en-US" w:eastAsia="zh-CN"/>
              </w:rPr>
            </w:pPr>
            <w:r w:rsidRPr="00446348">
              <w:rPr>
                <w:rFonts w:eastAsiaTheme="minorEastAsia"/>
                <w:b/>
                <w:color w:val="0070C0"/>
                <w:u w:val="single"/>
                <w:lang w:val="en-US" w:eastAsia="zh-CN"/>
              </w:rPr>
              <w:t>Issue 2-1-5:</w:t>
            </w:r>
            <w:r>
              <w:rPr>
                <w:rFonts w:eastAsiaTheme="minorEastAsia"/>
                <w:color w:val="0070C0"/>
                <w:lang w:val="en-US" w:eastAsia="zh-CN"/>
              </w:rPr>
              <w:t xml:space="preserve"> As agreed in RAN1, PMI reporting of Rel-16 MUCSI enhancement will be only on subband. Thus, we think subband PMI is the default configuration, so that we support option 2.</w:t>
            </w:r>
          </w:p>
          <w:p w14:paraId="0773CE3C" w14:textId="77777777" w:rsidR="006D5652"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2-1-6:</w:t>
            </w:r>
            <w:r>
              <w:rPr>
                <w:rFonts w:eastAsiaTheme="minorEastAsia"/>
                <w:color w:val="0070C0"/>
                <w:lang w:val="en-US" w:eastAsia="zh-CN"/>
              </w:rPr>
              <w:t xml:space="preserve"> We need more investigations and open for further discussion. </w:t>
            </w:r>
          </w:p>
          <w:p w14:paraId="00BB8FAB" w14:textId="77777777" w:rsidR="006D5652" w:rsidRPr="00FD4387"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w:t>
            </w:r>
            <w:r w:rsidRPr="00F13C38">
              <w:rPr>
                <w:rFonts w:eastAsiaTheme="minorEastAsia"/>
                <w:b/>
                <w:color w:val="0070C0"/>
                <w:u w:val="single"/>
                <w:lang w:val="en-US" w:eastAsia="zh-CN"/>
              </w:rPr>
              <w:t xml:space="preserve">1-7: </w:t>
            </w:r>
            <w:r>
              <w:rPr>
                <w:rFonts w:eastAsiaTheme="minorEastAsia"/>
                <w:color w:val="0070C0"/>
                <w:lang w:val="en-US" w:eastAsia="zh-CN"/>
              </w:rPr>
              <w:t>We prefer Option 2.</w:t>
            </w:r>
          </w:p>
          <w:p w14:paraId="36834B9E" w14:textId="77777777" w:rsidR="006D5652" w:rsidRPr="002503D3"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w:t>
            </w:r>
            <w:r w:rsidRPr="00491BE8">
              <w:rPr>
                <w:rFonts w:eastAsiaTheme="minorEastAsia"/>
                <w:b/>
                <w:color w:val="0070C0"/>
                <w:u w:val="single"/>
                <w:lang w:val="en-US" w:eastAsia="zh-CN"/>
              </w:rPr>
              <w:t>1-8:</w:t>
            </w:r>
            <w:r>
              <w:rPr>
                <w:rFonts w:eastAsiaTheme="minorEastAsia"/>
                <w:color w:val="0070C0"/>
                <w:lang w:val="en-US" w:eastAsia="zh-CN"/>
              </w:rPr>
              <w:t xml:space="preserve"> </w:t>
            </w:r>
            <w:r w:rsidRPr="00491BE8">
              <w:rPr>
                <w:rFonts w:eastAsiaTheme="minorEastAsia"/>
                <w:color w:val="0070C0"/>
                <w:lang w:val="en-US" w:eastAsia="zh-CN"/>
              </w:rPr>
              <w:t xml:space="preserve">We think that test cases for Type II codebook should keep some independence. Thus, we prefer option 1. </w:t>
            </w:r>
          </w:p>
          <w:p w14:paraId="375211DF" w14:textId="65F8C497" w:rsidR="006D5652" w:rsidRDefault="006D5652" w:rsidP="006D5652">
            <w:pPr>
              <w:spacing w:after="120"/>
              <w:rPr>
                <w:color w:val="0070C0"/>
                <w:lang w:val="en-US" w:eastAsia="ja-JP"/>
              </w:rPr>
            </w:pPr>
            <w:r>
              <w:rPr>
                <w:rFonts w:eastAsiaTheme="minorEastAsia"/>
                <w:b/>
                <w:color w:val="0070C0"/>
                <w:u w:val="single"/>
                <w:lang w:val="en-US" w:eastAsia="zh-CN"/>
              </w:rPr>
              <w:t>Issue 2-</w:t>
            </w:r>
            <w:r w:rsidRPr="00FD4387">
              <w:rPr>
                <w:rFonts w:eastAsiaTheme="minorEastAsia"/>
                <w:b/>
                <w:color w:val="0070C0"/>
                <w:u w:val="single"/>
                <w:lang w:val="en-US" w:eastAsia="zh-CN"/>
              </w:rPr>
              <w:t>1-10</w:t>
            </w:r>
            <w:r>
              <w:rPr>
                <w:rFonts w:eastAsiaTheme="minorEastAsia"/>
                <w:b/>
                <w:color w:val="0070C0"/>
                <w:u w:val="single"/>
                <w:lang w:val="en-US" w:eastAsia="zh-CN"/>
              </w:rPr>
              <w:t>, 2-1-11</w:t>
            </w:r>
            <w:r w:rsidRPr="008344EB">
              <w:rPr>
                <w:rFonts w:eastAsiaTheme="minorEastAsia"/>
                <w:b/>
                <w:color w:val="0070C0"/>
                <w:u w:val="single"/>
                <w:lang w:val="en-US" w:eastAsia="zh-CN"/>
              </w:rPr>
              <w:t>:</w:t>
            </w:r>
            <w:r>
              <w:rPr>
                <w:rFonts w:eastAsiaTheme="minorEastAsia"/>
                <w:color w:val="0070C0"/>
                <w:lang w:val="en-US" w:eastAsia="zh-CN"/>
              </w:rPr>
              <w:t xml:space="preserve"> Option 1 follows a consistency with previous tests and no abnormal performance has been captured, so we prefer option 1 for both issues.</w:t>
            </w:r>
          </w:p>
        </w:tc>
      </w:tr>
      <w:tr w:rsidR="00236435" w14:paraId="603BDA56" w14:textId="77777777" w:rsidTr="006D5652">
        <w:tc>
          <w:tcPr>
            <w:tcW w:w="1237" w:type="dxa"/>
          </w:tcPr>
          <w:p w14:paraId="5DA9CF1E" w14:textId="0B96988F" w:rsidR="00236435" w:rsidRDefault="00236435" w:rsidP="006D5652">
            <w:pPr>
              <w:spacing w:after="120"/>
              <w:rPr>
                <w:rFonts w:eastAsiaTheme="minorEastAsia"/>
                <w:color w:val="0070C0"/>
                <w:lang w:val="en-US" w:eastAsia="zh-CN"/>
              </w:rPr>
            </w:pPr>
            <w:r>
              <w:rPr>
                <w:rFonts w:eastAsiaTheme="minorEastAsia"/>
                <w:color w:val="0070C0"/>
                <w:lang w:val="en-US" w:eastAsia="zh-CN"/>
              </w:rPr>
              <w:t>Intel</w:t>
            </w:r>
          </w:p>
        </w:tc>
        <w:tc>
          <w:tcPr>
            <w:tcW w:w="8394" w:type="dxa"/>
          </w:tcPr>
          <w:p w14:paraId="3D1D467C" w14:textId="77777777" w:rsidR="00236435" w:rsidRPr="00045592" w:rsidRDefault="00236435" w:rsidP="00236435">
            <w:pPr>
              <w:rPr>
                <w:b/>
                <w:color w:val="0070C0"/>
                <w:u w:val="single"/>
                <w:lang w:eastAsia="ko-KR"/>
              </w:rPr>
            </w:pPr>
            <w:r w:rsidRPr="00045592">
              <w:rPr>
                <w:b/>
                <w:color w:val="0070C0"/>
                <w:u w:val="single"/>
                <w:lang w:eastAsia="ko-KR"/>
              </w:rPr>
              <w:t xml:space="preserve">Issue </w:t>
            </w:r>
            <w:r>
              <w:rPr>
                <w:b/>
                <w:color w:val="0070C0"/>
                <w:u w:val="single"/>
                <w:lang w:eastAsia="ko-KR"/>
              </w:rPr>
              <w:t>2-1-1: Whether to design the test cases covering CSI-RS interference from neighbouring cells and/or sectors</w:t>
            </w:r>
          </w:p>
          <w:p w14:paraId="2725DADD" w14:textId="77777777" w:rsidR="00236435" w:rsidRPr="00E710D6" w:rsidRDefault="00236435" w:rsidP="00236435">
            <w:pPr>
              <w:rPr>
                <w:iCs/>
                <w:color w:val="0070C0"/>
                <w:lang w:eastAsia="zh-CN"/>
              </w:rPr>
            </w:pPr>
            <w:r>
              <w:rPr>
                <w:iCs/>
                <w:color w:val="0070C0"/>
                <w:lang w:eastAsia="zh-CN"/>
              </w:rPr>
              <w:t>Prefer Option 1. We do not see necessity to consider CSI-RS interference during the test.</w:t>
            </w:r>
          </w:p>
          <w:p w14:paraId="724A25A0" w14:textId="77777777" w:rsidR="00236435" w:rsidRPr="00045592" w:rsidRDefault="00236435" w:rsidP="00236435">
            <w:pPr>
              <w:rPr>
                <w:b/>
                <w:color w:val="0070C0"/>
                <w:u w:val="single"/>
                <w:lang w:eastAsia="ko-KR"/>
              </w:rPr>
            </w:pPr>
            <w:r w:rsidRPr="00045592">
              <w:rPr>
                <w:b/>
                <w:color w:val="0070C0"/>
                <w:u w:val="single"/>
                <w:lang w:eastAsia="ko-KR"/>
              </w:rPr>
              <w:t xml:space="preserve">Issue </w:t>
            </w:r>
            <w:r>
              <w:rPr>
                <w:b/>
                <w:color w:val="0070C0"/>
                <w:u w:val="single"/>
                <w:lang w:eastAsia="ko-KR"/>
              </w:rPr>
              <w:t>2-1-2: Number of CSI-RS ports</w:t>
            </w:r>
          </w:p>
          <w:p w14:paraId="2192670F" w14:textId="77777777" w:rsidR="00236435" w:rsidRPr="0028129A" w:rsidRDefault="00236435" w:rsidP="00236435">
            <w:pPr>
              <w:overflowPunct/>
              <w:autoSpaceDE/>
              <w:autoSpaceDN/>
              <w:adjustRightInd/>
              <w:spacing w:after="120"/>
              <w:textAlignment w:val="auto"/>
              <w:rPr>
                <w:rFonts w:eastAsia="宋体"/>
                <w:color w:val="0070C0"/>
                <w:szCs w:val="24"/>
                <w:lang w:eastAsia="zh-CN"/>
              </w:rPr>
            </w:pPr>
            <w:r w:rsidRPr="00E710D6">
              <w:rPr>
                <w:rFonts w:eastAsia="宋体"/>
                <w:color w:val="0070C0"/>
                <w:szCs w:val="24"/>
                <w:lang w:eastAsia="zh-CN"/>
              </w:rPr>
              <w:t>Agree with Option 1.</w:t>
            </w:r>
          </w:p>
          <w:p w14:paraId="08886EB6" w14:textId="77777777" w:rsidR="00236435" w:rsidRPr="002C77DF" w:rsidRDefault="00236435" w:rsidP="00236435">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2-1-3: Antenna configuration of CSI-RS ports</w:t>
            </w:r>
          </w:p>
          <w:p w14:paraId="750C01CC" w14:textId="77777777" w:rsidR="00236435" w:rsidRPr="0028129A" w:rsidRDefault="00236435" w:rsidP="00236435">
            <w:pPr>
              <w:overflowPunct/>
              <w:autoSpaceDE/>
              <w:autoSpaceDN/>
              <w:adjustRightInd/>
              <w:spacing w:after="120"/>
              <w:textAlignment w:val="auto"/>
              <w:rPr>
                <w:rFonts w:eastAsia="宋体"/>
                <w:color w:val="0070C0"/>
                <w:szCs w:val="24"/>
                <w:lang w:eastAsia="zh-CN"/>
              </w:rPr>
            </w:pPr>
            <w:r w:rsidRPr="00E710D6">
              <w:rPr>
                <w:rFonts w:eastAsia="宋体"/>
                <w:color w:val="0070C0"/>
                <w:szCs w:val="24"/>
                <w:lang w:eastAsia="zh-CN"/>
              </w:rPr>
              <w:t>Agree with Option 1.</w:t>
            </w:r>
          </w:p>
          <w:p w14:paraId="68ADEC76" w14:textId="77777777" w:rsidR="00236435" w:rsidRPr="00045592" w:rsidRDefault="00236435" w:rsidP="00236435">
            <w:pPr>
              <w:rPr>
                <w:b/>
                <w:color w:val="0070C0"/>
                <w:u w:val="single"/>
                <w:lang w:eastAsia="ko-KR"/>
              </w:rPr>
            </w:pPr>
            <w:r w:rsidRPr="00045592">
              <w:rPr>
                <w:b/>
                <w:color w:val="0070C0"/>
                <w:u w:val="single"/>
                <w:lang w:eastAsia="ko-KR"/>
              </w:rPr>
              <w:t xml:space="preserve">Issue </w:t>
            </w:r>
            <w:r>
              <w:rPr>
                <w:b/>
                <w:color w:val="0070C0"/>
                <w:u w:val="single"/>
                <w:lang w:eastAsia="ko-KR"/>
              </w:rPr>
              <w:t>2-1-5: Wideband PMI or sub-band PMI</w:t>
            </w:r>
          </w:p>
          <w:p w14:paraId="735566B9" w14:textId="77777777" w:rsidR="00236435" w:rsidRPr="0028129A" w:rsidRDefault="00236435" w:rsidP="00236435">
            <w:pPr>
              <w:overflowPunct/>
              <w:autoSpaceDE/>
              <w:autoSpaceDN/>
              <w:adjustRightInd/>
              <w:spacing w:after="120"/>
              <w:textAlignment w:val="auto"/>
              <w:rPr>
                <w:rFonts w:eastAsia="宋体"/>
                <w:color w:val="0070C0"/>
                <w:szCs w:val="24"/>
                <w:lang w:eastAsia="zh-CN"/>
              </w:rPr>
            </w:pPr>
            <w:r w:rsidRPr="00E710D6">
              <w:rPr>
                <w:rFonts w:eastAsia="宋体"/>
                <w:color w:val="0070C0"/>
                <w:szCs w:val="24"/>
                <w:lang w:eastAsia="zh-CN"/>
              </w:rPr>
              <w:t xml:space="preserve">Agree with option 2. According to RAN1 agreement the following sentence will be captured in specification: “A UE is not expected to be configured with pmi-FormatIndicator if codebookConfig is set to 'typeII-r16' or 'typeII-PortSelection-r16 '.” It means that it is not reasonable to consider wideband PMI reporting for type II Rel-16 codebooks. </w:t>
            </w:r>
          </w:p>
          <w:p w14:paraId="2E52AAB7" w14:textId="77777777" w:rsidR="00236435" w:rsidRPr="00045592" w:rsidRDefault="00236435" w:rsidP="00236435">
            <w:pPr>
              <w:rPr>
                <w:b/>
                <w:color w:val="0070C0"/>
                <w:u w:val="single"/>
                <w:lang w:eastAsia="ko-KR"/>
              </w:rPr>
            </w:pPr>
            <w:r w:rsidRPr="00045592">
              <w:rPr>
                <w:b/>
                <w:color w:val="0070C0"/>
                <w:u w:val="single"/>
                <w:lang w:eastAsia="ko-KR"/>
              </w:rPr>
              <w:t xml:space="preserve">Issue </w:t>
            </w:r>
            <w:r>
              <w:rPr>
                <w:b/>
                <w:color w:val="0070C0"/>
                <w:u w:val="single"/>
                <w:lang w:eastAsia="ko-KR"/>
              </w:rPr>
              <w:t>2-1-12: MIMO correlation</w:t>
            </w:r>
          </w:p>
          <w:p w14:paraId="567BA37D" w14:textId="346BEA59" w:rsidR="00236435" w:rsidRDefault="00236435" w:rsidP="00236435">
            <w:pPr>
              <w:spacing w:after="120"/>
              <w:rPr>
                <w:rFonts w:eastAsiaTheme="minorEastAsia"/>
                <w:color w:val="0070C0"/>
                <w:lang w:val="en-US" w:eastAsia="zh-CN"/>
              </w:rPr>
            </w:pPr>
            <w:r>
              <w:rPr>
                <w:rFonts w:eastAsiaTheme="minorEastAsia"/>
                <w:color w:val="0070C0"/>
                <w:lang w:val="en-US" w:eastAsia="zh-CN"/>
              </w:rPr>
              <w:t>Prefer to keep this discussion open until more companies provide simulation result</w:t>
            </w:r>
          </w:p>
        </w:tc>
      </w:tr>
      <w:tr w:rsidR="007E5C60" w14:paraId="505B299B" w14:textId="77777777" w:rsidTr="006D5652">
        <w:tc>
          <w:tcPr>
            <w:tcW w:w="1237" w:type="dxa"/>
          </w:tcPr>
          <w:p w14:paraId="28995221" w14:textId="729160C0" w:rsidR="007E5C60" w:rsidRDefault="007E5C60" w:rsidP="007E5C60">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4E39A55A"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2-1-1:</w:t>
            </w:r>
          </w:p>
          <w:p w14:paraId="1489546D" w14:textId="461A3E97" w:rsidR="007E5C60" w:rsidRDefault="007E5C60" w:rsidP="007E5C60">
            <w:pPr>
              <w:spacing w:after="120"/>
              <w:rPr>
                <w:rFonts w:eastAsiaTheme="minorEastAsia"/>
                <w:color w:val="0070C0"/>
                <w:lang w:val="en-US" w:eastAsia="zh-CN"/>
              </w:rPr>
            </w:pPr>
            <w:r>
              <w:rPr>
                <w:rFonts w:eastAsiaTheme="minorEastAsia"/>
                <w:color w:val="0070C0"/>
                <w:lang w:val="en-US" w:eastAsia="zh-CN"/>
              </w:rPr>
              <w:t>We prefer Option 2. Similarly, with Rel-15 Type II test case design we think that for the purpose of MU-MIMO support we should strive to design a test case setup which matches the design purpose of Type II codebook i.e., MU-MIMO benefits. The most suitable design of the precoder matrix for the co-scheduled UE will need to be carefully considered. In our paper in Enhanced performance WI we elaborate on how to devise a test setup where performance gain from Type II codebooks (Rel-15 &amp; Rel-16) should be observable. Further study should be conducted on what channel realizations could and precoder to be used for co-scheduled UE.</w:t>
            </w:r>
          </w:p>
          <w:p w14:paraId="73788E32"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2-1-2 &amp; 2-1-3:</w:t>
            </w:r>
          </w:p>
          <w:p w14:paraId="72F401A2"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We can agree to only set requirements with one antenna configuration, but we’d like to further check whether 16, or 32 ports should be considered.</w:t>
            </w:r>
          </w:p>
          <w:p w14:paraId="15EF8C3B"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2-1-4:</w:t>
            </w:r>
          </w:p>
          <w:p w14:paraId="21E367F6"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Similarly, with the number of ports we cannot set codebook configuration parameters before we’ve conluded on the number of CSI-RS ports.</w:t>
            </w:r>
          </w:p>
          <w:p w14:paraId="2C180882"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2-1-8:</w:t>
            </w:r>
          </w:p>
          <w:p w14:paraId="310B2949"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 xml:space="preserve">For test metric we can set gain requirement comparing the throughput with following SP Type I codebook, or following Rel-15 Type II codebook for MU-MIMO based test setup. </w:t>
            </w:r>
          </w:p>
          <w:p w14:paraId="143BA8FE"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2-1-9:</w:t>
            </w:r>
          </w:p>
          <w:p w14:paraId="4FCED916"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This is a similar proposal to our proposal in Enhanced performance WI. We can agree on using this beam steering model, yet we think we should align the models in both the Enhanced performance WF, and eMIMO WF so that there is no confusion in the ongoing discussion.</w:t>
            </w:r>
          </w:p>
          <w:p w14:paraId="4D6AFF67"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2-1-10:</w:t>
            </w:r>
          </w:p>
          <w:p w14:paraId="1CD4E72A"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We think MCS and rank should be configured similarly to Rel-15 Type II codebook in Enhanced performance WI.</w:t>
            </w:r>
          </w:p>
          <w:p w14:paraId="2EB4FA72"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2-1-13:</w:t>
            </w:r>
          </w:p>
          <w:p w14:paraId="1CF078E8" w14:textId="6FF8A620" w:rsidR="007E5C60" w:rsidRPr="00045592" w:rsidRDefault="007E5C60" w:rsidP="007E5C60">
            <w:pPr>
              <w:rPr>
                <w:b/>
                <w:color w:val="0070C0"/>
                <w:u w:val="single"/>
                <w:lang w:eastAsia="ko-KR"/>
              </w:rPr>
            </w:pPr>
            <w:r>
              <w:rPr>
                <w:rFonts w:eastAsiaTheme="minorEastAsia"/>
                <w:color w:val="0070C0"/>
                <w:lang w:val="en-US" w:eastAsia="zh-CN"/>
              </w:rPr>
              <w:t>We prefer Option 2.</w:t>
            </w:r>
          </w:p>
        </w:tc>
      </w:tr>
      <w:tr w:rsidR="0059065E" w:rsidRPr="001237C2" w14:paraId="4DD28C8A" w14:textId="77777777" w:rsidTr="0059065E">
        <w:tc>
          <w:tcPr>
            <w:tcW w:w="1237" w:type="dxa"/>
          </w:tcPr>
          <w:p w14:paraId="036171C8" w14:textId="77777777" w:rsidR="0059065E" w:rsidRPr="001237C2" w:rsidRDefault="0059065E" w:rsidP="00666201">
            <w:pPr>
              <w:spacing w:after="120"/>
              <w:rPr>
                <w:rFonts w:eastAsiaTheme="minorEastAsia"/>
                <w:color w:val="000000" w:themeColor="text1"/>
                <w:lang w:val="en-US" w:eastAsia="zh-CN"/>
              </w:rPr>
            </w:pPr>
            <w:r w:rsidRPr="001237C2">
              <w:rPr>
                <w:rFonts w:eastAsiaTheme="minorEastAsia"/>
                <w:color w:val="000000" w:themeColor="text1"/>
                <w:lang w:val="en-US" w:eastAsia="zh-CN"/>
              </w:rPr>
              <w:t>Apple</w:t>
            </w:r>
          </w:p>
        </w:tc>
        <w:tc>
          <w:tcPr>
            <w:tcW w:w="8394" w:type="dxa"/>
          </w:tcPr>
          <w:p w14:paraId="4C56C259" w14:textId="77777777" w:rsidR="0059065E" w:rsidRPr="001237C2" w:rsidRDefault="0059065E" w:rsidP="00666201">
            <w:pPr>
              <w:rPr>
                <w:b/>
                <w:color w:val="000000" w:themeColor="text1"/>
                <w:u w:val="single"/>
                <w:lang w:eastAsia="ko-KR"/>
              </w:rPr>
            </w:pPr>
            <w:r w:rsidRPr="001237C2">
              <w:rPr>
                <w:b/>
                <w:color w:val="000000" w:themeColor="text1"/>
                <w:u w:val="single"/>
                <w:lang w:eastAsia="ko-KR"/>
              </w:rPr>
              <w:t>Issue 2-1-1: Whether to design the test cases covering CSI-RS interference from neighbouring cells and/or sectors</w:t>
            </w:r>
          </w:p>
          <w:p w14:paraId="376AAF1E" w14:textId="77777777" w:rsidR="0059065E" w:rsidRPr="001237C2" w:rsidRDefault="0059065E" w:rsidP="00666201">
            <w:pPr>
              <w:rPr>
                <w:bCs/>
                <w:color w:val="000000" w:themeColor="text1"/>
                <w:lang w:eastAsia="ko-KR"/>
              </w:rPr>
            </w:pPr>
            <w:r w:rsidRPr="001237C2">
              <w:rPr>
                <w:bCs/>
                <w:color w:val="000000" w:themeColor="text1"/>
                <w:lang w:eastAsia="ko-KR"/>
              </w:rPr>
              <w:t>Support Option 1. We don’t see motivation to introduce CSI-RS interference in testcase</w:t>
            </w:r>
          </w:p>
          <w:p w14:paraId="12CCE320" w14:textId="77777777" w:rsidR="0059065E" w:rsidRPr="001237C2" w:rsidRDefault="0059065E" w:rsidP="00666201">
            <w:pPr>
              <w:rPr>
                <w:b/>
                <w:bCs/>
                <w:color w:val="000000" w:themeColor="text1"/>
                <w:u w:val="single"/>
                <w:lang w:eastAsia="ko-KR"/>
              </w:rPr>
            </w:pPr>
            <w:r w:rsidRPr="001237C2">
              <w:rPr>
                <w:bCs/>
                <w:color w:val="000000" w:themeColor="text1"/>
                <w:lang w:eastAsia="ko-KR"/>
              </w:rPr>
              <w:t xml:space="preserve"> </w:t>
            </w:r>
            <w:r w:rsidRPr="001237C2">
              <w:rPr>
                <w:b/>
                <w:bCs/>
                <w:color w:val="000000" w:themeColor="text1"/>
                <w:u w:val="single"/>
                <w:lang w:eastAsia="ko-KR"/>
              </w:rPr>
              <w:t>Issue 2-1-2: Number of CSI-RS ports</w:t>
            </w:r>
          </w:p>
          <w:p w14:paraId="5931F234" w14:textId="77777777" w:rsidR="0059065E" w:rsidRPr="001237C2" w:rsidRDefault="0059065E" w:rsidP="00666201">
            <w:pPr>
              <w:rPr>
                <w:bCs/>
                <w:color w:val="000000" w:themeColor="text1"/>
                <w:lang w:eastAsia="ko-KR"/>
              </w:rPr>
            </w:pPr>
            <w:r w:rsidRPr="001237C2">
              <w:rPr>
                <w:bCs/>
                <w:color w:val="000000" w:themeColor="text1"/>
                <w:lang w:eastAsia="ko-KR"/>
              </w:rPr>
              <w:t>Support Option 1: 16 ports</w:t>
            </w:r>
          </w:p>
          <w:p w14:paraId="6C259BD7" w14:textId="77777777" w:rsidR="0059065E" w:rsidRPr="001237C2" w:rsidRDefault="0059065E" w:rsidP="00666201">
            <w:pPr>
              <w:rPr>
                <w:b/>
                <w:bCs/>
                <w:color w:val="000000" w:themeColor="text1"/>
                <w:u w:val="single"/>
                <w:lang w:eastAsia="ko-KR"/>
              </w:rPr>
            </w:pPr>
            <w:r w:rsidRPr="001237C2">
              <w:rPr>
                <w:b/>
                <w:bCs/>
                <w:color w:val="000000" w:themeColor="text1"/>
                <w:u w:val="single"/>
                <w:lang w:eastAsia="ko-KR"/>
              </w:rPr>
              <w:t>Issue 2-1-3: Antenna configuration of CSI-RS ports</w:t>
            </w:r>
          </w:p>
          <w:p w14:paraId="79D876F8" w14:textId="77777777" w:rsidR="0059065E" w:rsidRPr="001237C2" w:rsidRDefault="0059065E" w:rsidP="00666201">
            <w:pPr>
              <w:rPr>
                <w:rFonts w:eastAsia="宋体"/>
                <w:color w:val="000000" w:themeColor="text1"/>
                <w:szCs w:val="24"/>
                <w:lang w:eastAsia="zh-CN"/>
              </w:rPr>
            </w:pPr>
            <w:r w:rsidRPr="001237C2">
              <w:rPr>
                <w:bCs/>
                <w:color w:val="000000" w:themeColor="text1"/>
                <w:lang w:eastAsia="ko-KR"/>
              </w:rPr>
              <w:t xml:space="preserve">Support </w:t>
            </w:r>
            <w:r w:rsidRPr="001237C2">
              <w:rPr>
                <w:rFonts w:eastAsia="宋体"/>
                <w:color w:val="000000" w:themeColor="text1"/>
                <w:szCs w:val="24"/>
                <w:lang w:eastAsia="zh-CN"/>
              </w:rPr>
              <w:t>Option 1:  (N1,N2)=(4,2) and (O1,O2)=(4,4) for 16 port</w:t>
            </w:r>
          </w:p>
          <w:p w14:paraId="00590FA5" w14:textId="77777777" w:rsidR="0059065E" w:rsidRPr="001237C2" w:rsidRDefault="0059065E" w:rsidP="00666201">
            <w:pPr>
              <w:rPr>
                <w:b/>
                <w:color w:val="000000" w:themeColor="text1"/>
                <w:u w:val="single"/>
                <w:lang w:eastAsia="ko-KR"/>
              </w:rPr>
            </w:pPr>
            <w:r w:rsidRPr="001237C2">
              <w:rPr>
                <w:b/>
                <w:color w:val="000000" w:themeColor="text1"/>
                <w:u w:val="single"/>
                <w:lang w:eastAsia="ko-KR"/>
              </w:rPr>
              <w:t>Issue 2-1-5: Wideband PMI or sub-band PMI</w:t>
            </w:r>
          </w:p>
          <w:p w14:paraId="73B9D0AE" w14:textId="77777777" w:rsidR="0059065E" w:rsidRPr="001237C2" w:rsidRDefault="0059065E" w:rsidP="00666201">
            <w:pPr>
              <w:rPr>
                <w:rFonts w:eastAsia="宋体"/>
                <w:color w:val="000000" w:themeColor="text1"/>
                <w:szCs w:val="24"/>
                <w:lang w:eastAsia="zh-CN"/>
              </w:rPr>
            </w:pPr>
            <w:r w:rsidRPr="001237C2">
              <w:rPr>
                <w:bCs/>
                <w:color w:val="000000" w:themeColor="text1"/>
                <w:lang w:eastAsia="ko-KR"/>
              </w:rPr>
              <w:t xml:space="preserve">Support </w:t>
            </w:r>
            <w:r w:rsidRPr="001237C2">
              <w:rPr>
                <w:rFonts w:eastAsia="宋体"/>
                <w:color w:val="000000" w:themeColor="text1"/>
                <w:szCs w:val="24"/>
                <w:lang w:eastAsia="zh-CN"/>
              </w:rPr>
              <w:t>Option 2: Sub-band PMI. Wideband PMI is not an option , so only subband PMI is feasible</w:t>
            </w:r>
          </w:p>
          <w:p w14:paraId="3A8795B4" w14:textId="77777777" w:rsidR="0059065E" w:rsidRPr="001237C2" w:rsidRDefault="0059065E" w:rsidP="00666201">
            <w:pPr>
              <w:rPr>
                <w:b/>
                <w:color w:val="000000" w:themeColor="text1"/>
                <w:u w:val="single"/>
                <w:lang w:eastAsia="ko-KR"/>
              </w:rPr>
            </w:pPr>
            <w:r w:rsidRPr="001237C2">
              <w:rPr>
                <w:b/>
                <w:color w:val="000000" w:themeColor="text1"/>
                <w:u w:val="single"/>
                <w:lang w:eastAsia="ko-KR"/>
              </w:rPr>
              <w:t>Issue 2-1-6: Sub-band size (if agreed to introduce sub-band PMI)</w:t>
            </w:r>
          </w:p>
          <w:p w14:paraId="7E86F13B" w14:textId="77777777" w:rsidR="0059065E" w:rsidRPr="001237C2" w:rsidRDefault="0059065E" w:rsidP="00666201">
            <w:pPr>
              <w:rPr>
                <w:bCs/>
                <w:color w:val="000000" w:themeColor="text1"/>
                <w:lang w:eastAsia="ko-KR"/>
              </w:rPr>
            </w:pPr>
            <w:r w:rsidRPr="001237C2">
              <w:rPr>
                <w:bCs/>
                <w:color w:val="000000" w:themeColor="text1"/>
                <w:lang w:eastAsia="ko-KR"/>
              </w:rPr>
              <w:t>Support Option 1</w:t>
            </w:r>
          </w:p>
          <w:p w14:paraId="19E15248" w14:textId="77777777" w:rsidR="0059065E" w:rsidRPr="001237C2" w:rsidRDefault="0059065E" w:rsidP="00666201">
            <w:pPr>
              <w:rPr>
                <w:rFonts w:eastAsia="Malgun Gothic"/>
                <w:b/>
                <w:color w:val="000000" w:themeColor="text1"/>
                <w:u w:val="single"/>
                <w:lang w:eastAsia="ko-KR"/>
              </w:rPr>
            </w:pPr>
            <w:r w:rsidRPr="001237C2">
              <w:rPr>
                <w:b/>
                <w:color w:val="000000" w:themeColor="text1"/>
                <w:u w:val="single"/>
                <w:lang w:eastAsia="ko-KR"/>
              </w:rPr>
              <w:t>Issue 2-1-7: PMI sub-bands per CQI band</w:t>
            </w:r>
            <w:r w:rsidRPr="001237C2">
              <w:rPr>
                <w:rFonts w:hint="eastAsia"/>
                <w:b/>
                <w:color w:val="000000" w:themeColor="text1"/>
                <w:u w:val="single"/>
                <w:lang w:eastAsia="ko-KR"/>
              </w:rPr>
              <w:t xml:space="preserve"> N</w:t>
            </w:r>
            <w:r w:rsidRPr="001237C2">
              <w:rPr>
                <w:b/>
                <w:color w:val="000000" w:themeColor="text1"/>
                <w:u w:val="single"/>
                <w:lang w:eastAsia="ko-KR"/>
              </w:rPr>
              <w:t>umber of PMI Sub-bands per CQI Sub-band</w:t>
            </w:r>
          </w:p>
          <w:p w14:paraId="741E52B8" w14:textId="77777777" w:rsidR="0059065E" w:rsidRPr="001237C2" w:rsidRDefault="0059065E" w:rsidP="00666201">
            <w:pPr>
              <w:rPr>
                <w:rFonts w:eastAsia="宋体"/>
                <w:color w:val="000000" w:themeColor="text1"/>
                <w:szCs w:val="24"/>
                <w:lang w:eastAsia="zh-CN"/>
              </w:rPr>
            </w:pPr>
            <w:r w:rsidRPr="001237C2">
              <w:rPr>
                <w:bCs/>
                <w:color w:val="000000" w:themeColor="text1"/>
                <w:lang w:eastAsia="ko-KR"/>
              </w:rPr>
              <w:t xml:space="preserve">Support </w:t>
            </w:r>
            <w:r w:rsidRPr="001237C2">
              <w:rPr>
                <w:rFonts w:eastAsia="宋体"/>
                <w:color w:val="000000" w:themeColor="text1"/>
                <w:szCs w:val="24"/>
                <w:lang w:eastAsia="zh-CN"/>
              </w:rPr>
              <w:t>Option 1: R=1</w:t>
            </w:r>
          </w:p>
          <w:p w14:paraId="4A585062" w14:textId="77777777" w:rsidR="0059065E" w:rsidRPr="001237C2" w:rsidRDefault="0059065E" w:rsidP="00666201">
            <w:pPr>
              <w:rPr>
                <w:b/>
                <w:color w:val="000000" w:themeColor="text1"/>
                <w:u w:val="single"/>
                <w:lang w:eastAsia="ko-KR"/>
              </w:rPr>
            </w:pPr>
            <w:r w:rsidRPr="001237C2">
              <w:rPr>
                <w:b/>
                <w:color w:val="000000" w:themeColor="text1"/>
                <w:u w:val="single"/>
                <w:lang w:eastAsia="ko-KR"/>
              </w:rPr>
              <w:t>Issue 2-1-8: Test Metric</w:t>
            </w:r>
          </w:p>
          <w:p w14:paraId="39109D0A" w14:textId="77777777" w:rsidR="0059065E" w:rsidRPr="001237C2" w:rsidRDefault="0059065E" w:rsidP="00666201">
            <w:pPr>
              <w:rPr>
                <w:bCs/>
                <w:color w:val="000000" w:themeColor="text1"/>
                <w:lang w:eastAsia="ko-KR"/>
              </w:rPr>
            </w:pPr>
            <w:r w:rsidRPr="001237C2">
              <w:rPr>
                <w:bCs/>
                <w:color w:val="000000" w:themeColor="text1"/>
                <w:lang w:eastAsia="ko-KR"/>
              </w:rPr>
              <w:t>Use same metric as other PMI tests. TP ratio between follow PMI and random PMI</w:t>
            </w:r>
          </w:p>
          <w:p w14:paraId="4D654F84" w14:textId="77777777" w:rsidR="0059065E" w:rsidRPr="008B28F4" w:rsidRDefault="0059065E" w:rsidP="00666201">
            <w:pPr>
              <w:rPr>
                <w:b/>
                <w:color w:val="000000" w:themeColor="text1"/>
                <w:u w:val="single"/>
                <w:lang w:eastAsia="ko-KR"/>
              </w:rPr>
            </w:pPr>
            <w:r w:rsidRPr="008B28F4">
              <w:rPr>
                <w:b/>
                <w:color w:val="000000" w:themeColor="text1"/>
                <w:u w:val="single"/>
                <w:lang w:eastAsia="ko-KR"/>
              </w:rPr>
              <w:t>Issue 2-1-10, 2-1-11, 2-1-12</w:t>
            </w:r>
          </w:p>
          <w:p w14:paraId="42A84E59" w14:textId="77777777" w:rsidR="0059065E" w:rsidRPr="001237C2" w:rsidRDefault="0059065E" w:rsidP="00666201">
            <w:pPr>
              <w:rPr>
                <w:bCs/>
                <w:color w:val="000000" w:themeColor="text1"/>
                <w:lang w:eastAsia="ko-KR"/>
              </w:rPr>
            </w:pPr>
            <w:r w:rsidRPr="001237C2">
              <w:rPr>
                <w:bCs/>
                <w:color w:val="000000" w:themeColor="text1"/>
                <w:lang w:eastAsia="ko-KR"/>
              </w:rPr>
              <w:t>The suggested values can be used as baseline and updated if needed based on simulation results</w:t>
            </w:r>
          </w:p>
        </w:tc>
      </w:tr>
    </w:tbl>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3E7572">
        <w:tc>
          <w:tcPr>
            <w:tcW w:w="1242" w:type="dxa"/>
          </w:tcPr>
          <w:p w14:paraId="7373B7C9"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E7572">
        <w:tc>
          <w:tcPr>
            <w:tcW w:w="1242" w:type="dxa"/>
            <w:vMerge w:val="restart"/>
          </w:tcPr>
          <w:p w14:paraId="497DC71D"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E7572">
        <w:tc>
          <w:tcPr>
            <w:tcW w:w="1242" w:type="dxa"/>
            <w:vMerge/>
          </w:tcPr>
          <w:p w14:paraId="72451545" w14:textId="77777777" w:rsidR="00DD19DE" w:rsidRDefault="00DD19DE" w:rsidP="003E7572">
            <w:pPr>
              <w:spacing w:after="120"/>
              <w:rPr>
                <w:rFonts w:eastAsiaTheme="minorEastAsia"/>
                <w:color w:val="0070C0"/>
                <w:lang w:val="en-US" w:eastAsia="zh-CN"/>
              </w:rPr>
            </w:pPr>
          </w:p>
        </w:tc>
        <w:tc>
          <w:tcPr>
            <w:tcW w:w="8615" w:type="dxa"/>
          </w:tcPr>
          <w:p w14:paraId="5F4DDF9E"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E7572">
        <w:tc>
          <w:tcPr>
            <w:tcW w:w="1242" w:type="dxa"/>
            <w:vMerge/>
          </w:tcPr>
          <w:p w14:paraId="165A15C4" w14:textId="77777777" w:rsidR="00DD19DE" w:rsidRDefault="00DD19DE" w:rsidP="003E7572">
            <w:pPr>
              <w:spacing w:after="120"/>
              <w:rPr>
                <w:rFonts w:eastAsiaTheme="minorEastAsia"/>
                <w:color w:val="0070C0"/>
                <w:lang w:val="en-US" w:eastAsia="zh-CN"/>
              </w:rPr>
            </w:pPr>
          </w:p>
        </w:tc>
        <w:tc>
          <w:tcPr>
            <w:tcW w:w="8615" w:type="dxa"/>
          </w:tcPr>
          <w:p w14:paraId="1901BE06" w14:textId="77777777" w:rsidR="00DD19DE" w:rsidRDefault="00DD19DE" w:rsidP="003E7572">
            <w:pPr>
              <w:spacing w:after="120"/>
              <w:rPr>
                <w:rFonts w:eastAsiaTheme="minorEastAsia"/>
                <w:color w:val="0070C0"/>
                <w:lang w:val="en-US" w:eastAsia="zh-CN"/>
              </w:rPr>
            </w:pPr>
          </w:p>
        </w:tc>
      </w:tr>
      <w:tr w:rsidR="00DD19DE" w:rsidRPr="00571777" w14:paraId="6979FA8B" w14:textId="77777777" w:rsidTr="003E7572">
        <w:tc>
          <w:tcPr>
            <w:tcW w:w="1242" w:type="dxa"/>
            <w:vMerge w:val="restart"/>
          </w:tcPr>
          <w:p w14:paraId="20992B68" w14:textId="77777777" w:rsidR="00DD19DE" w:rsidRDefault="00DD19DE" w:rsidP="003E75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E7572">
        <w:tc>
          <w:tcPr>
            <w:tcW w:w="1242" w:type="dxa"/>
            <w:vMerge/>
          </w:tcPr>
          <w:p w14:paraId="078D9013" w14:textId="77777777" w:rsidR="00DD19DE" w:rsidRDefault="00DD19DE" w:rsidP="003E7572">
            <w:pPr>
              <w:spacing w:after="120"/>
              <w:rPr>
                <w:rFonts w:eastAsiaTheme="minorEastAsia"/>
                <w:color w:val="0070C0"/>
                <w:lang w:val="en-US" w:eastAsia="zh-CN"/>
              </w:rPr>
            </w:pPr>
          </w:p>
        </w:tc>
        <w:tc>
          <w:tcPr>
            <w:tcW w:w="8615" w:type="dxa"/>
          </w:tcPr>
          <w:p w14:paraId="5CDCD9C1"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E7572">
        <w:tc>
          <w:tcPr>
            <w:tcW w:w="1242" w:type="dxa"/>
            <w:vMerge/>
          </w:tcPr>
          <w:p w14:paraId="0BAFB7DD" w14:textId="77777777" w:rsidR="00DD19DE" w:rsidRDefault="00DD19DE" w:rsidP="003E7572">
            <w:pPr>
              <w:spacing w:after="120"/>
              <w:rPr>
                <w:rFonts w:eastAsiaTheme="minorEastAsia"/>
                <w:color w:val="0070C0"/>
                <w:lang w:val="en-US" w:eastAsia="zh-CN"/>
              </w:rPr>
            </w:pPr>
          </w:p>
        </w:tc>
        <w:tc>
          <w:tcPr>
            <w:tcW w:w="8615" w:type="dxa"/>
          </w:tcPr>
          <w:p w14:paraId="6F2D5A65" w14:textId="77777777" w:rsidR="00DD19DE" w:rsidRDefault="00DD19DE" w:rsidP="003E757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90"/>
        <w:gridCol w:w="8441"/>
      </w:tblGrid>
      <w:tr w:rsidR="00DD19DE" w:rsidRPr="00004165" w14:paraId="3122F244" w14:textId="77777777" w:rsidTr="003E7572">
        <w:tc>
          <w:tcPr>
            <w:tcW w:w="1242" w:type="dxa"/>
          </w:tcPr>
          <w:p w14:paraId="1BAD9367" w14:textId="77777777" w:rsidR="00DD19DE" w:rsidRPr="00045592" w:rsidRDefault="00DD19DE" w:rsidP="003E7572">
            <w:pPr>
              <w:rPr>
                <w:rFonts w:eastAsiaTheme="minorEastAsia"/>
                <w:b/>
                <w:bCs/>
                <w:color w:val="0070C0"/>
                <w:lang w:val="en-US" w:eastAsia="zh-CN"/>
              </w:rPr>
            </w:pPr>
          </w:p>
        </w:tc>
        <w:tc>
          <w:tcPr>
            <w:tcW w:w="8615" w:type="dxa"/>
          </w:tcPr>
          <w:p w14:paraId="6CFC9668"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E7572">
        <w:tc>
          <w:tcPr>
            <w:tcW w:w="1242" w:type="dxa"/>
          </w:tcPr>
          <w:p w14:paraId="24B4F67E" w14:textId="1B54C615" w:rsidR="00DD19DE" w:rsidRPr="003418CB" w:rsidRDefault="00DD19DE" w:rsidP="003E757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3E757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E757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E757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6F20E6" w14:paraId="6AE57019" w14:textId="77777777" w:rsidTr="003E7572">
        <w:tc>
          <w:tcPr>
            <w:tcW w:w="1242" w:type="dxa"/>
          </w:tcPr>
          <w:p w14:paraId="3C9FF27F" w14:textId="4CE5EA49" w:rsidR="006F20E6" w:rsidRPr="00045592" w:rsidRDefault="006F20E6" w:rsidP="003E757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 topic 2-1</w:t>
            </w:r>
          </w:p>
        </w:tc>
        <w:tc>
          <w:tcPr>
            <w:tcW w:w="8615" w:type="dxa"/>
          </w:tcPr>
          <w:p w14:paraId="20EF41EA" w14:textId="548AD71B" w:rsidR="006F20E6" w:rsidRDefault="006F20E6" w:rsidP="003E7572">
            <w:pPr>
              <w:rPr>
                <w:b/>
                <w:color w:val="0070C0"/>
                <w:u w:val="single"/>
                <w:lang w:eastAsia="ko-KR"/>
              </w:rPr>
            </w:pPr>
            <w:r w:rsidRPr="00045592">
              <w:rPr>
                <w:b/>
                <w:color w:val="0070C0"/>
                <w:u w:val="single"/>
                <w:lang w:eastAsia="ko-KR"/>
              </w:rPr>
              <w:t xml:space="preserve">Issue </w:t>
            </w:r>
            <w:r>
              <w:rPr>
                <w:b/>
                <w:color w:val="0070C0"/>
                <w:u w:val="single"/>
                <w:lang w:eastAsia="ko-KR"/>
              </w:rPr>
              <w:t>2-1-1: Whether to design the test cases covering CSI-RS interference from neighbouring cells and/or sectors</w:t>
            </w:r>
          </w:p>
          <w:p w14:paraId="289509D0" w14:textId="610A43F9" w:rsidR="003E606A" w:rsidRDefault="003E606A" w:rsidP="003E606A">
            <w:pPr>
              <w:rPr>
                <w:rFonts w:eastAsia="宋体"/>
                <w:color w:val="0070C0"/>
                <w:szCs w:val="24"/>
                <w:lang w:eastAsia="zh-CN"/>
              </w:rPr>
            </w:pPr>
            <w:r>
              <w:rPr>
                <w:rFonts w:eastAsia="宋体"/>
                <w:color w:val="0070C0"/>
                <w:szCs w:val="24"/>
                <w:lang w:eastAsia="zh-CN"/>
              </w:rPr>
              <w:t xml:space="preserve">6 companies </w:t>
            </w:r>
            <w:r w:rsidRPr="0008786B">
              <w:rPr>
                <w:color w:val="0070C0"/>
                <w:szCs w:val="24"/>
                <w:lang w:eastAsia="zh-CN"/>
              </w:rPr>
              <w:t xml:space="preserve">discuss on issue 2-1-1. </w:t>
            </w:r>
            <w:r>
              <w:rPr>
                <w:rFonts w:eastAsia="宋体"/>
                <w:color w:val="0070C0"/>
                <w:szCs w:val="24"/>
                <w:lang w:eastAsia="zh-CN"/>
              </w:rPr>
              <w:t xml:space="preserve">5 companies prefer to not design test cases covering CSI-RS interference with considering. </w:t>
            </w:r>
          </w:p>
          <w:p w14:paraId="565E46DA" w14:textId="62727622" w:rsidR="003E606A" w:rsidRPr="0008786B" w:rsidRDefault="003E606A" w:rsidP="003E606A">
            <w:pPr>
              <w:rPr>
                <w:rFonts w:eastAsiaTheme="minorEastAsia"/>
                <w:i/>
                <w:color w:val="0070C0"/>
                <w:lang w:val="en-US" w:eastAsia="zh-CN"/>
              </w:rPr>
            </w:pPr>
            <w:r>
              <w:rPr>
                <w:rFonts w:eastAsiaTheme="minorEastAsia" w:hint="eastAsia"/>
                <w:i/>
                <w:color w:val="0070C0"/>
                <w:lang w:val="en-US" w:eastAsia="zh-CN"/>
              </w:rPr>
              <w:t>Candidate options:</w:t>
            </w:r>
          </w:p>
          <w:p w14:paraId="45E9AD82" w14:textId="77777777" w:rsidR="00DF1BD4" w:rsidRPr="00045592"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(Huawei, Qualcomm, Samsung, Intel, Apple)</w:t>
            </w:r>
          </w:p>
          <w:p w14:paraId="30B2241A" w14:textId="77777777" w:rsidR="00DF1BD4"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Yes </w:t>
            </w:r>
          </w:p>
          <w:p w14:paraId="3D1FC50C" w14:textId="77777777" w:rsidR="00DF1BD4" w:rsidRDefault="00DF1BD4" w:rsidP="00DF1BD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strives to consider the multi-user scheduling for type II PMI reporting test</w:t>
            </w:r>
          </w:p>
          <w:p w14:paraId="06D741C4" w14:textId="77777777" w:rsidR="00DF1BD4" w:rsidRDefault="00DF1BD4" w:rsidP="00DF1BD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RAN4 agree to use multi-user scheduling for type II PMI reporting test, RAN4 study further how to derive precoder based on the type II PMI feedback from UE under test</w:t>
            </w:r>
          </w:p>
          <w:p w14:paraId="0B02BEF8" w14:textId="77777777" w:rsidR="00DF1BD4" w:rsidRPr="006C5535" w:rsidRDefault="00DF1BD4" w:rsidP="00DF1BD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parameters for type II codebook may need to be tuned to properly suit MU-MIMO based test setup proposed</w:t>
            </w:r>
          </w:p>
          <w:p w14:paraId="49C49AD7" w14:textId="096ACB69" w:rsidR="002F00E9" w:rsidRPr="008B28F4" w:rsidRDefault="00DF1BD4"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If needed, discuss the issue 2-1-1 under TEI-15 WI, since the issue is not relevant to the features introduced in eMIMO WI (Samsung)</w:t>
            </w:r>
          </w:p>
          <w:p w14:paraId="24E7F5A1" w14:textId="64A02785" w:rsidR="002F00E9" w:rsidRDefault="002F00E9" w:rsidP="003E757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393215" w14:textId="77777777" w:rsidR="00DF1BD4" w:rsidRDefault="002F00E9" w:rsidP="008B28F4">
            <w:pPr>
              <w:rPr>
                <w:rFonts w:eastAsiaTheme="minorEastAsia"/>
                <w:i/>
                <w:color w:val="0070C0"/>
                <w:lang w:val="en-US" w:eastAsia="zh-CN"/>
              </w:rPr>
            </w:pPr>
            <w:r w:rsidRPr="00530BDE">
              <w:rPr>
                <w:rFonts w:eastAsiaTheme="minorEastAsia"/>
                <w:i/>
                <w:color w:val="0070C0"/>
                <w:lang w:val="en-US" w:eastAsia="zh-CN"/>
              </w:rPr>
              <w:t>Recommendations for 2</w:t>
            </w:r>
            <w:r w:rsidRPr="00530BDE">
              <w:rPr>
                <w:rFonts w:eastAsiaTheme="minorEastAsia"/>
                <w:i/>
                <w:color w:val="0070C0"/>
                <w:vertAlign w:val="superscript"/>
                <w:lang w:val="en-US" w:eastAsia="zh-CN"/>
              </w:rPr>
              <w:t>nd</w:t>
            </w:r>
            <w:r w:rsidRPr="00530BDE">
              <w:rPr>
                <w:rFonts w:eastAsiaTheme="minorEastAsia"/>
                <w:i/>
                <w:color w:val="0070C0"/>
                <w:lang w:val="en-US" w:eastAsia="zh-CN"/>
              </w:rPr>
              <w:t xml:space="preserve"> round:</w:t>
            </w:r>
          </w:p>
          <w:p w14:paraId="7440F8D1" w14:textId="7F0001B6" w:rsidR="00DF1BD4" w:rsidRPr="008B28F4" w:rsidRDefault="00DF1BD4" w:rsidP="008B28F4">
            <w:pPr>
              <w:rPr>
                <w:rFonts w:eastAsiaTheme="minorEastAsia"/>
                <w:i/>
                <w:color w:val="0070C0"/>
                <w:lang w:val="en-US" w:eastAsia="zh-CN"/>
              </w:rPr>
            </w:pPr>
            <w:r w:rsidRPr="008B28F4">
              <w:rPr>
                <w:rFonts w:eastAsia="宋体"/>
                <w:color w:val="0070C0"/>
                <w:szCs w:val="24"/>
                <w:lang w:eastAsia="zh-CN"/>
              </w:rPr>
              <w:t>Moderator would like to suggest companies to provide more comments</w:t>
            </w:r>
            <w:r>
              <w:rPr>
                <w:rFonts w:eastAsia="宋体"/>
                <w:color w:val="0070C0"/>
                <w:szCs w:val="24"/>
                <w:lang w:eastAsia="zh-CN"/>
              </w:rPr>
              <w:t xml:space="preserve"> during 2</w:t>
            </w:r>
            <w:r w:rsidRPr="008B28F4">
              <w:rPr>
                <w:rFonts w:eastAsia="宋体"/>
                <w:color w:val="0070C0"/>
                <w:szCs w:val="24"/>
                <w:vertAlign w:val="superscript"/>
                <w:lang w:eastAsia="zh-CN"/>
              </w:rPr>
              <w:t>nd</w:t>
            </w:r>
            <w:r>
              <w:rPr>
                <w:rFonts w:eastAsia="宋体"/>
                <w:color w:val="0070C0"/>
                <w:szCs w:val="24"/>
                <w:lang w:eastAsia="zh-CN"/>
              </w:rPr>
              <w:t xml:space="preserve"> round</w:t>
            </w:r>
          </w:p>
          <w:p w14:paraId="7445CD58" w14:textId="77777777" w:rsidR="002F00E9" w:rsidRPr="008B28F4" w:rsidRDefault="002F00E9" w:rsidP="003E7572">
            <w:pPr>
              <w:rPr>
                <w:rFonts w:eastAsia="Malgun Gothic"/>
                <w:b/>
                <w:color w:val="0070C0"/>
                <w:u w:val="single"/>
                <w:lang w:eastAsia="ko-KR"/>
              </w:rPr>
            </w:pPr>
          </w:p>
          <w:p w14:paraId="58F0B3B9" w14:textId="77777777" w:rsidR="006F20E6" w:rsidRPr="00045592"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2-1-2: Number of CSI-RS ports</w:t>
            </w:r>
          </w:p>
          <w:p w14:paraId="38716551" w14:textId="77777777" w:rsidR="00DF1BD4" w:rsidRPr="0008786B" w:rsidRDefault="00DF1BD4" w:rsidP="00DF1BD4">
            <w:pPr>
              <w:rPr>
                <w:rFonts w:eastAsia="宋体"/>
                <w:color w:val="0070C0"/>
                <w:szCs w:val="24"/>
                <w:lang w:eastAsia="zh-CN"/>
              </w:rPr>
            </w:pPr>
            <w:r>
              <w:rPr>
                <w:rFonts w:eastAsia="宋体"/>
                <w:color w:val="0070C0"/>
                <w:szCs w:val="24"/>
                <w:lang w:eastAsia="zh-CN"/>
              </w:rPr>
              <w:t>Following the summary based on companies’ comment</w:t>
            </w:r>
          </w:p>
          <w:p w14:paraId="47C4E4F5" w14:textId="77777777" w:rsidR="00DF1BD4" w:rsidRPr="00045592"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16 ports (Samsung, Huawei, Qualcomm, Intel, Apple)</w:t>
            </w:r>
          </w:p>
          <w:p w14:paraId="679059E7" w14:textId="77777777" w:rsidR="00DF1BD4"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16 Ports or 32 ports (</w:t>
            </w:r>
            <w:r w:rsidRPr="0008786B">
              <w:rPr>
                <w:rFonts w:eastAsia="宋体"/>
                <w:strike/>
                <w:color w:val="0070C0"/>
                <w:szCs w:val="24"/>
                <w:lang w:eastAsia="zh-CN"/>
              </w:rPr>
              <w:t>Qualcomm</w:t>
            </w:r>
            <w:r>
              <w:rPr>
                <w:rFonts w:eastAsia="宋体"/>
                <w:color w:val="0070C0"/>
                <w:szCs w:val="24"/>
                <w:lang w:eastAsia="zh-CN"/>
              </w:rPr>
              <w:t>, Ericsson)</w:t>
            </w:r>
          </w:p>
          <w:p w14:paraId="27D5D706" w14:textId="77777777" w:rsidR="00DF1BD4" w:rsidRPr="00045592"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with (N1, N2) and (O1,O2) =(4,1) (DCM)</w:t>
            </w:r>
          </w:p>
          <w:p w14:paraId="6A5ACCD8" w14:textId="7EAC0CCF" w:rsidR="00DF1BD4" w:rsidRDefault="00DF1BD4" w:rsidP="003E7572">
            <w:pPr>
              <w:rPr>
                <w:rFonts w:eastAsia="宋体"/>
                <w:color w:val="0070C0"/>
                <w:szCs w:val="24"/>
                <w:lang w:eastAsia="zh-CN"/>
              </w:rPr>
            </w:pPr>
            <w:r>
              <w:rPr>
                <w:rFonts w:eastAsia="宋体"/>
                <w:color w:val="0070C0"/>
                <w:szCs w:val="24"/>
                <w:lang w:eastAsia="zh-CN"/>
              </w:rPr>
              <w:t xml:space="preserve">7 companies </w:t>
            </w:r>
            <w:r w:rsidRPr="0008786B">
              <w:rPr>
                <w:rFonts w:eastAsia="宋体"/>
                <w:color w:val="0070C0"/>
                <w:szCs w:val="24"/>
                <w:lang w:eastAsia="zh-CN"/>
              </w:rPr>
              <w:t>discuss on issue 2-1-</w:t>
            </w:r>
            <w:r>
              <w:rPr>
                <w:rFonts w:eastAsia="宋体"/>
                <w:color w:val="0070C0"/>
                <w:szCs w:val="24"/>
                <w:lang w:eastAsia="zh-CN"/>
              </w:rPr>
              <w:t>2.  5 companies prefer option 1, one companies prefer either 16 port or 32 ports. Option 3 is the not the useful case</w:t>
            </w:r>
            <w:r w:rsidR="00A852E0">
              <w:rPr>
                <w:rFonts w:eastAsia="宋体"/>
                <w:color w:val="0070C0"/>
                <w:szCs w:val="24"/>
                <w:lang w:eastAsia="zh-CN"/>
              </w:rPr>
              <w:t xml:space="preserve"> for enhanced type II codebook configuration.  Based on the majority view, </w:t>
            </w:r>
            <w:r w:rsidR="00A852E0" w:rsidRPr="008B28F4">
              <w:rPr>
                <w:rFonts w:eastAsiaTheme="minorEastAsia"/>
                <w:color w:val="0070C0"/>
                <w:lang w:eastAsia="zh-CN"/>
              </w:rPr>
              <w:t>Moderator</w:t>
            </w:r>
            <w:r w:rsidR="00A852E0" w:rsidRPr="0008786B">
              <w:rPr>
                <w:rFonts w:eastAsia="宋体"/>
                <w:color w:val="0070C0"/>
                <w:szCs w:val="24"/>
                <w:lang w:eastAsia="zh-CN"/>
              </w:rPr>
              <w:t xml:space="preserve"> would like to suggest companies to </w:t>
            </w:r>
            <w:r w:rsidR="00A852E0">
              <w:rPr>
                <w:rFonts w:eastAsia="宋体"/>
                <w:color w:val="0070C0"/>
                <w:szCs w:val="24"/>
                <w:lang w:eastAsia="zh-CN"/>
              </w:rPr>
              <w:t>check option 1 is feasible?</w:t>
            </w:r>
          </w:p>
          <w:p w14:paraId="56F05E8A" w14:textId="77777777" w:rsidR="003E606A" w:rsidRDefault="003E606A" w:rsidP="003E606A">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5E67B1CB" w14:textId="77777777" w:rsidR="003E606A" w:rsidRPr="0008786B" w:rsidRDefault="003E606A" w:rsidP="003E606A">
            <w:pPr>
              <w:rPr>
                <w:rFonts w:eastAsiaTheme="minorEastAsia"/>
                <w:i/>
                <w:color w:val="0070C0"/>
                <w:lang w:val="en-US" w:eastAsia="zh-CN"/>
              </w:rPr>
            </w:pPr>
            <w:r w:rsidRPr="0008786B">
              <w:rPr>
                <w:rFonts w:eastAsia="宋体"/>
                <w:color w:val="0070C0"/>
                <w:szCs w:val="24"/>
                <w:lang w:eastAsia="zh-CN"/>
              </w:rPr>
              <w:t>Moderator would like to suggest companies to provide more comments</w:t>
            </w:r>
            <w:r>
              <w:rPr>
                <w:rFonts w:eastAsia="宋体"/>
                <w:color w:val="0070C0"/>
                <w:szCs w:val="24"/>
                <w:lang w:eastAsia="zh-CN"/>
              </w:rPr>
              <w:t xml:space="preserve"> during 2</w:t>
            </w:r>
            <w:r w:rsidRPr="0008786B">
              <w:rPr>
                <w:color w:val="0070C0"/>
                <w:szCs w:val="24"/>
                <w:vertAlign w:val="superscript"/>
                <w:lang w:eastAsia="zh-CN"/>
              </w:rPr>
              <w:t>nd</w:t>
            </w:r>
            <w:r>
              <w:rPr>
                <w:rFonts w:eastAsia="宋体"/>
                <w:color w:val="0070C0"/>
                <w:szCs w:val="24"/>
                <w:lang w:eastAsia="zh-CN"/>
              </w:rPr>
              <w:t xml:space="preserve"> round</w:t>
            </w:r>
          </w:p>
          <w:p w14:paraId="33436D8E" w14:textId="77777777" w:rsidR="003E606A" w:rsidRPr="003E606A" w:rsidRDefault="003E606A" w:rsidP="00A852E0">
            <w:pPr>
              <w:rPr>
                <w:rFonts w:eastAsiaTheme="minorEastAsia"/>
                <w:i/>
                <w:color w:val="0070C0"/>
                <w:lang w:val="en-US" w:eastAsia="zh-CN"/>
              </w:rPr>
            </w:pPr>
          </w:p>
          <w:p w14:paraId="15514991" w14:textId="77777777" w:rsidR="006F20E6" w:rsidRPr="002C77DF" w:rsidRDefault="006F20E6" w:rsidP="006F20E6">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2-1-3: Antenna configuration of CSI-RS ports</w:t>
            </w:r>
          </w:p>
          <w:p w14:paraId="591997D6" w14:textId="77777777" w:rsidR="009A04EB" w:rsidRPr="0008786B" w:rsidRDefault="009A04EB" w:rsidP="009A04EB">
            <w:pPr>
              <w:rPr>
                <w:rFonts w:eastAsia="宋体"/>
                <w:color w:val="0070C0"/>
                <w:szCs w:val="24"/>
                <w:lang w:eastAsia="zh-CN"/>
              </w:rPr>
            </w:pPr>
            <w:r>
              <w:rPr>
                <w:rFonts w:eastAsia="宋体"/>
                <w:color w:val="0070C0"/>
                <w:szCs w:val="24"/>
                <w:lang w:eastAsia="zh-CN"/>
              </w:rPr>
              <w:t>Following the summary based on companies’ comment</w:t>
            </w:r>
          </w:p>
          <w:p w14:paraId="1934190C" w14:textId="77777777" w:rsidR="009A04EB" w:rsidRPr="00045592"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2C77DF">
              <w:rPr>
                <w:rFonts w:eastAsia="宋体"/>
                <w:color w:val="0070C0"/>
                <w:szCs w:val="24"/>
                <w:lang w:eastAsia="zh-CN"/>
              </w:rPr>
              <w:t xml:space="preserve"> (N1,N2)=(4,2) and (O1,O2)=(4,4)</w:t>
            </w:r>
            <w:r>
              <w:rPr>
                <w:rFonts w:eastAsia="宋体"/>
                <w:color w:val="0070C0"/>
                <w:szCs w:val="24"/>
                <w:lang w:eastAsia="zh-CN"/>
              </w:rPr>
              <w:t xml:space="preserve"> for 16 port (Samsung, Huawei, Qualcomm, Intel, Apple)</w:t>
            </w:r>
          </w:p>
          <w:p w14:paraId="7EB1ACBC" w14:textId="77777777" w:rsidR="009A04EB"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only 16 ports with (N1, N2) and (O1,O2) =(4,4) or  32 ports with (N1, N2) and (O1, O2)=(4,4) (Ericsson?)</w:t>
            </w:r>
          </w:p>
          <w:p w14:paraId="013C9E2A" w14:textId="77777777" w:rsidR="009A04EB" w:rsidRPr="00045592"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with (N1, N2) and (O1,O2) =(4,1) (DCM)</w:t>
            </w:r>
          </w:p>
          <w:p w14:paraId="14E0B040" w14:textId="33FCA7F0" w:rsidR="006F20E6" w:rsidRDefault="009A04EB" w:rsidP="003E7572">
            <w:pPr>
              <w:rPr>
                <w:rFonts w:eastAsia="宋体"/>
                <w:color w:val="0070C0"/>
                <w:szCs w:val="24"/>
                <w:lang w:eastAsia="zh-CN"/>
              </w:rPr>
            </w:pPr>
            <w:r>
              <w:rPr>
                <w:rFonts w:eastAsia="宋体"/>
                <w:color w:val="0070C0"/>
                <w:szCs w:val="24"/>
                <w:lang w:eastAsia="zh-CN"/>
              </w:rPr>
              <w:t xml:space="preserve">7 companies </w:t>
            </w:r>
            <w:r w:rsidRPr="0008786B">
              <w:rPr>
                <w:rFonts w:eastAsia="宋体"/>
                <w:color w:val="0070C0"/>
                <w:szCs w:val="24"/>
                <w:lang w:eastAsia="zh-CN"/>
              </w:rPr>
              <w:t>discuss on issue 2-1-</w:t>
            </w:r>
            <w:r>
              <w:rPr>
                <w:rFonts w:eastAsia="宋体"/>
                <w:color w:val="0070C0"/>
                <w:szCs w:val="24"/>
                <w:lang w:eastAsia="zh-CN"/>
              </w:rPr>
              <w:t>3.  5 companies prefer option 1, one companies prefer either 16 port or 32 ports. Option 3 is the not the useful case for enhanced type II codebook configuration.</w:t>
            </w:r>
          </w:p>
          <w:p w14:paraId="242F8D8E" w14:textId="77777777" w:rsidR="00530BDE" w:rsidRDefault="00530BDE" w:rsidP="00530BDE">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4F564405" w14:textId="77777777" w:rsidR="00530BDE" w:rsidRPr="0008786B" w:rsidRDefault="00530BDE" w:rsidP="00530BDE">
            <w:pPr>
              <w:rPr>
                <w:rFonts w:eastAsiaTheme="minorEastAsia"/>
                <w:i/>
                <w:color w:val="0070C0"/>
                <w:lang w:val="en-US" w:eastAsia="zh-CN"/>
              </w:rPr>
            </w:pPr>
            <w:r w:rsidRPr="0008786B">
              <w:rPr>
                <w:rFonts w:eastAsia="宋体"/>
                <w:color w:val="0070C0"/>
                <w:szCs w:val="24"/>
                <w:lang w:eastAsia="zh-CN"/>
              </w:rPr>
              <w:t>Moderator would like to suggest companies to provide more comments</w:t>
            </w:r>
            <w:r>
              <w:rPr>
                <w:rFonts w:eastAsia="宋体"/>
                <w:color w:val="0070C0"/>
                <w:szCs w:val="24"/>
                <w:lang w:eastAsia="zh-CN"/>
              </w:rPr>
              <w:t xml:space="preserve"> during 2</w:t>
            </w:r>
            <w:r w:rsidRPr="0008786B">
              <w:rPr>
                <w:color w:val="0070C0"/>
                <w:szCs w:val="24"/>
                <w:vertAlign w:val="superscript"/>
                <w:lang w:eastAsia="zh-CN"/>
              </w:rPr>
              <w:t>nd</w:t>
            </w:r>
            <w:r>
              <w:rPr>
                <w:rFonts w:eastAsia="宋体"/>
                <w:color w:val="0070C0"/>
                <w:szCs w:val="24"/>
                <w:lang w:eastAsia="zh-CN"/>
              </w:rPr>
              <w:t xml:space="preserve"> round</w:t>
            </w:r>
          </w:p>
          <w:p w14:paraId="147C91BF" w14:textId="77777777" w:rsidR="006F20E6" w:rsidRPr="008B28F4" w:rsidRDefault="006F20E6" w:rsidP="003E7572">
            <w:pPr>
              <w:rPr>
                <w:rFonts w:eastAsiaTheme="minorEastAsia"/>
                <w:i/>
                <w:color w:val="0070C0"/>
                <w:lang w:val="en-US" w:eastAsia="zh-CN"/>
              </w:rPr>
            </w:pPr>
          </w:p>
          <w:p w14:paraId="09F01884" w14:textId="77777777" w:rsidR="006F20E6" w:rsidRPr="00045592"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 xml:space="preserve">2-1-4: Codebook parameter configuration for </w:t>
            </w:r>
            <m:oMath>
              <m:r>
                <m:rPr>
                  <m:sty m:val="bi"/>
                </m:rPr>
                <w:rPr>
                  <w:rFonts w:ascii="Cambria Math" w:hAnsi="Cambria Math"/>
                  <w:color w:val="0070C0"/>
                  <w:u w:val="single"/>
                  <w:lang w:eastAsia="zh-CN"/>
                </w:rPr>
                <m:t>L</m:t>
              </m:r>
              <m:r>
                <m:rPr>
                  <m:sty m:val="b"/>
                </m:rPr>
                <w:rPr>
                  <w:rFonts w:ascii="Cambria Math" w:hAnsi="Cambria Math"/>
                  <w:color w:val="0070C0"/>
                  <w:u w:val="single"/>
                  <w:lang w:eastAsia="zh-CN"/>
                </w:rPr>
                <m:t xml:space="preserve">, </m:t>
              </m:r>
            </m:oMath>
            <w:r w:rsidRPr="00540E5A">
              <w:rPr>
                <w:b/>
                <w:color w:val="0070C0"/>
                <w:u w:val="single"/>
                <w:lang w:eastAsia="zh-CN"/>
              </w:rPr>
              <w:t xml:space="preserve"> </w:t>
            </w:r>
            <m:oMath>
              <m:r>
                <m:rPr>
                  <m:sty m:val="b"/>
                </m:rPr>
                <w:rPr>
                  <w:rFonts w:ascii="Cambria Math" w:hAnsi="Cambria Math"/>
                  <w:color w:val="0070C0"/>
                  <w:u w:val="single"/>
                  <w:lang w:eastAsia="zh-CN"/>
                </w:rPr>
                <m:t>β</m:t>
              </m:r>
            </m:oMath>
            <w:r w:rsidRPr="00540E5A">
              <w:rPr>
                <w:b/>
                <w:color w:val="0070C0"/>
                <w:u w:val="single"/>
                <w:lang w:eastAsia="zh-CN"/>
              </w:rPr>
              <w:t xml:space="preserve"> and </w:t>
            </w:r>
            <m:oMath>
              <m:sSub>
                <m:sSubPr>
                  <m:ctrlPr>
                    <w:rPr>
                      <w:rFonts w:ascii="Cambria Math" w:hAnsi="Cambria Math"/>
                      <w:b/>
                      <w:color w:val="0070C0"/>
                      <w:u w:val="single"/>
                      <w:lang w:eastAsia="zh-CN"/>
                    </w:rPr>
                  </m:ctrlPr>
                </m:sSubPr>
                <m:e>
                  <m:r>
                    <m:rPr>
                      <m:sty m:val="bi"/>
                    </m:rPr>
                    <w:rPr>
                      <w:rFonts w:ascii="Cambria Math" w:hAnsi="Cambria Math"/>
                      <w:color w:val="0070C0"/>
                      <w:u w:val="single"/>
                      <w:lang w:eastAsia="zh-CN"/>
                    </w:rPr>
                    <m:t>p</m:t>
                  </m:r>
                </m:e>
                <m:sub>
                  <m:r>
                    <m:rPr>
                      <m:sty m:val="bi"/>
                    </m:rPr>
                    <w:rPr>
                      <w:rFonts w:ascii="Cambria Math" w:hAnsi="Cambria Math"/>
                      <w:color w:val="0070C0"/>
                      <w:u w:val="single"/>
                      <w:lang w:eastAsia="zh-CN"/>
                    </w:rPr>
                    <m:t>υ</m:t>
                  </m:r>
                </m:sub>
              </m:sSub>
            </m:oMath>
          </w:p>
          <w:p w14:paraId="428BB06C" w14:textId="00D2345E" w:rsidR="006F20E6" w:rsidRPr="008B28F4" w:rsidRDefault="009A04EB" w:rsidP="003E7572">
            <w:pPr>
              <w:rPr>
                <w:rFonts w:eastAsia="宋体"/>
                <w:color w:val="0070C0"/>
                <w:szCs w:val="24"/>
                <w:lang w:eastAsia="zh-CN"/>
              </w:rPr>
            </w:pPr>
            <w:r>
              <w:rPr>
                <w:rFonts w:eastAsia="宋体"/>
                <w:color w:val="0070C0"/>
                <w:szCs w:val="24"/>
                <w:lang w:eastAsia="zh-CN"/>
              </w:rPr>
              <w:t>Following the summary based on companies’ comment</w:t>
            </w:r>
          </w:p>
          <w:p w14:paraId="27661B68" w14:textId="77777777" w:rsidR="009A04EB" w:rsidRPr="00045592"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paraCombination-r16</w:t>
            </w:r>
            <w:r>
              <w:rPr>
                <w:rFonts w:eastAsia="宋体"/>
                <w:color w:val="0070C0"/>
                <w:szCs w:val="24"/>
                <w:lang w:eastAsia="zh-CN"/>
              </w:rPr>
              <w:t xml:space="preserve">=6, with L=4, </w:t>
            </w:r>
            <w:r w:rsidRPr="00CC43C1">
              <w:rPr>
                <w:rFonts w:eastAsia="宋体"/>
                <w:color w:val="0070C0"/>
                <w:szCs w:val="24"/>
                <w:lang w:eastAsia="zh-CN"/>
              </w:rPr>
              <w:t>pv =1/2, β=1/2</w:t>
            </w:r>
            <w:r>
              <w:rPr>
                <w:rFonts w:eastAsia="宋体"/>
                <w:color w:val="0070C0"/>
                <w:szCs w:val="24"/>
                <w:lang w:eastAsia="zh-CN"/>
              </w:rPr>
              <w:t xml:space="preserve"> (Samsung, Huawei, Qualcomm)</w:t>
            </w:r>
          </w:p>
          <w:p w14:paraId="2A1EFEB6" w14:textId="77777777" w:rsidR="00530BDE" w:rsidRDefault="00530BDE" w:rsidP="00530BDE">
            <w:pPr>
              <w:rPr>
                <w:rFonts w:eastAsiaTheme="minorEastAsia"/>
                <w:i/>
                <w:color w:val="0070C0"/>
                <w:lang w:val="en-US" w:eastAsia="zh-CN"/>
              </w:rPr>
            </w:pPr>
            <w:r w:rsidRPr="00C52FD3">
              <w:rPr>
                <w:rFonts w:eastAsiaTheme="minorEastAsia"/>
                <w:i/>
                <w:color w:val="0070C0"/>
                <w:lang w:val="en-US" w:eastAsia="zh-CN"/>
              </w:rPr>
              <w:t>Recommendations for 2</w:t>
            </w:r>
            <w:r w:rsidRPr="00C52FD3">
              <w:rPr>
                <w:rFonts w:eastAsiaTheme="minorEastAsia"/>
                <w:i/>
                <w:color w:val="0070C0"/>
                <w:vertAlign w:val="superscript"/>
                <w:lang w:val="en-US" w:eastAsia="zh-CN"/>
              </w:rPr>
              <w:t>nd</w:t>
            </w:r>
            <w:r w:rsidRPr="00C52FD3">
              <w:rPr>
                <w:rFonts w:eastAsiaTheme="minorEastAsia"/>
                <w:i/>
                <w:color w:val="0070C0"/>
                <w:lang w:val="en-US" w:eastAsia="zh-CN"/>
              </w:rPr>
              <w:t xml:space="preserve"> round:</w:t>
            </w:r>
          </w:p>
          <w:p w14:paraId="021E4358" w14:textId="77777777" w:rsidR="00530BDE" w:rsidRPr="0008786B" w:rsidRDefault="00530BDE" w:rsidP="00530BDE">
            <w:pPr>
              <w:rPr>
                <w:rFonts w:eastAsiaTheme="minorEastAsia"/>
                <w:i/>
                <w:color w:val="0070C0"/>
                <w:lang w:val="en-US" w:eastAsia="zh-CN"/>
              </w:rPr>
            </w:pPr>
            <w:r w:rsidRPr="0008786B">
              <w:rPr>
                <w:rFonts w:eastAsia="宋体"/>
                <w:color w:val="0070C0"/>
                <w:szCs w:val="24"/>
                <w:lang w:eastAsia="zh-CN"/>
              </w:rPr>
              <w:t>Moderator would like to suggest companies to provide more comments</w:t>
            </w:r>
            <w:r>
              <w:rPr>
                <w:rFonts w:eastAsia="宋体"/>
                <w:color w:val="0070C0"/>
                <w:szCs w:val="24"/>
                <w:lang w:eastAsia="zh-CN"/>
              </w:rPr>
              <w:t xml:space="preserve"> during 2</w:t>
            </w:r>
            <w:r w:rsidRPr="0008786B">
              <w:rPr>
                <w:color w:val="0070C0"/>
                <w:szCs w:val="24"/>
                <w:vertAlign w:val="superscript"/>
                <w:lang w:eastAsia="zh-CN"/>
              </w:rPr>
              <w:t>nd</w:t>
            </w:r>
            <w:r>
              <w:rPr>
                <w:rFonts w:eastAsia="宋体"/>
                <w:color w:val="0070C0"/>
                <w:szCs w:val="24"/>
                <w:lang w:eastAsia="zh-CN"/>
              </w:rPr>
              <w:t xml:space="preserve"> round</w:t>
            </w:r>
          </w:p>
          <w:p w14:paraId="03FBF5A1" w14:textId="77777777" w:rsidR="006F20E6" w:rsidRPr="008B28F4" w:rsidRDefault="006F20E6" w:rsidP="003E7572">
            <w:pPr>
              <w:rPr>
                <w:rFonts w:eastAsiaTheme="minorEastAsia"/>
                <w:i/>
                <w:color w:val="0070C0"/>
                <w:lang w:val="en-US" w:eastAsia="zh-CN"/>
              </w:rPr>
            </w:pPr>
          </w:p>
          <w:p w14:paraId="740AE585" w14:textId="77777777" w:rsidR="006F20E6" w:rsidRPr="00045592"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2-1-5: Wideband PMI or sub-band PMI</w:t>
            </w:r>
          </w:p>
          <w:p w14:paraId="5BA287B8" w14:textId="6284172C" w:rsidR="006F20E6" w:rsidRPr="008B28F4" w:rsidRDefault="009A04EB" w:rsidP="003E7572">
            <w:pPr>
              <w:rPr>
                <w:rFonts w:eastAsia="宋体"/>
                <w:color w:val="0070C0"/>
                <w:szCs w:val="24"/>
                <w:lang w:eastAsia="zh-CN"/>
              </w:rPr>
            </w:pPr>
            <w:r>
              <w:rPr>
                <w:rFonts w:eastAsia="宋体"/>
                <w:color w:val="0070C0"/>
                <w:szCs w:val="24"/>
                <w:lang w:eastAsia="zh-CN"/>
              </w:rPr>
              <w:t>Following the summary based on companies’ comment</w:t>
            </w:r>
          </w:p>
          <w:p w14:paraId="4E1669CD" w14:textId="77777777" w:rsidR="009A04EB" w:rsidRPr="00045592"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Wideband (Samsung)</w:t>
            </w:r>
          </w:p>
          <w:p w14:paraId="74B300BA" w14:textId="4DE521F3" w:rsidR="009A04EB" w:rsidRPr="008B28F4" w:rsidRDefault="009A04E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Sub-band PMI (Qualcomm, Huawei, Intel, Apple)</w:t>
            </w:r>
          </w:p>
          <w:p w14:paraId="74F41DF7" w14:textId="2CE28903" w:rsidR="009A04EB" w:rsidRDefault="009A04EB" w:rsidP="009A04EB">
            <w:pPr>
              <w:rPr>
                <w:rFonts w:eastAsia="宋体"/>
                <w:color w:val="0070C0"/>
                <w:szCs w:val="24"/>
                <w:lang w:eastAsia="zh-CN"/>
              </w:rPr>
            </w:pPr>
            <w:r>
              <w:rPr>
                <w:rFonts w:eastAsia="宋体"/>
                <w:color w:val="0070C0"/>
                <w:szCs w:val="24"/>
                <w:lang w:eastAsia="zh-CN"/>
              </w:rPr>
              <w:t xml:space="preserve">5 companies </w:t>
            </w:r>
            <w:r w:rsidRPr="0008786B">
              <w:rPr>
                <w:rFonts w:eastAsia="宋体"/>
                <w:color w:val="0070C0"/>
                <w:szCs w:val="24"/>
                <w:lang w:eastAsia="zh-CN"/>
              </w:rPr>
              <w:t>discuss on issue 2-1-</w:t>
            </w:r>
            <w:r>
              <w:rPr>
                <w:rFonts w:eastAsia="宋体"/>
                <w:color w:val="0070C0"/>
                <w:szCs w:val="24"/>
                <w:lang w:eastAsia="zh-CN"/>
              </w:rPr>
              <w:t xml:space="preserve">5.  4 companies prefer option 2, consider wideband PMI is not supported in RAN1.  </w:t>
            </w:r>
            <w:r w:rsidR="0010228D" w:rsidRPr="0008786B">
              <w:rPr>
                <w:rFonts w:eastAsiaTheme="minorEastAsia"/>
                <w:color w:val="0070C0"/>
                <w:lang w:eastAsia="zh-CN"/>
              </w:rPr>
              <w:t>Moderator</w:t>
            </w:r>
            <w:r w:rsidR="0010228D" w:rsidRPr="0008786B">
              <w:rPr>
                <w:rFonts w:eastAsia="宋体"/>
                <w:color w:val="0070C0"/>
                <w:szCs w:val="24"/>
                <w:lang w:eastAsia="zh-CN"/>
              </w:rPr>
              <w:t xml:space="preserve"> would like to </w:t>
            </w:r>
            <w:r w:rsidR="0010228D">
              <w:rPr>
                <w:rFonts w:eastAsia="宋体"/>
                <w:color w:val="0070C0"/>
                <w:szCs w:val="24"/>
                <w:lang w:eastAsia="zh-CN"/>
              </w:rPr>
              <w:t>make the tentative agreement as follows</w:t>
            </w:r>
          </w:p>
          <w:p w14:paraId="14FF5F41" w14:textId="77777777" w:rsidR="009A04EB" w:rsidRPr="008B28F4" w:rsidRDefault="009A04EB" w:rsidP="009A04EB">
            <w:pPr>
              <w:rPr>
                <w:rFonts w:eastAsiaTheme="minorEastAsia"/>
                <w:i/>
                <w:color w:val="0070C0"/>
                <w:lang w:val="en-US" w:eastAsia="zh-CN"/>
              </w:rPr>
            </w:pPr>
            <w:r w:rsidRPr="008B28F4">
              <w:rPr>
                <w:rFonts w:eastAsiaTheme="minorEastAsia"/>
                <w:i/>
                <w:color w:val="0070C0"/>
                <w:lang w:val="en-US" w:eastAsia="zh-CN"/>
              </w:rPr>
              <w:t>Tentative agreements:</w:t>
            </w:r>
          </w:p>
          <w:p w14:paraId="053D791C" w14:textId="5E0A356C" w:rsidR="006F20E6" w:rsidRPr="008B28F4" w:rsidRDefault="009A04EB" w:rsidP="003E7572">
            <w:pPr>
              <w:rPr>
                <w:rFonts w:eastAsia="宋体"/>
                <w:color w:val="0070C0"/>
                <w:szCs w:val="24"/>
                <w:lang w:eastAsia="zh-CN"/>
              </w:rPr>
            </w:pPr>
            <w:r w:rsidRPr="00791A3A">
              <w:rPr>
                <w:color w:val="0070C0"/>
                <w:szCs w:val="24"/>
                <w:highlight w:val="yellow"/>
                <w:lang w:eastAsia="zh-CN"/>
              </w:rPr>
              <w:t xml:space="preserve">Option 2: </w:t>
            </w:r>
            <w:r w:rsidR="0010228D" w:rsidRPr="008B28F4">
              <w:rPr>
                <w:color w:val="0070C0"/>
                <w:szCs w:val="24"/>
                <w:highlight w:val="yellow"/>
                <w:lang w:eastAsia="zh-CN"/>
              </w:rPr>
              <w:t>sub-band PMI</w:t>
            </w:r>
          </w:p>
          <w:p w14:paraId="225BE3CA" w14:textId="77777777" w:rsidR="006F20E6" w:rsidRPr="00045592"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2-1-6: Sub-band size (if agreed to introduce sub-band PMI)</w:t>
            </w:r>
          </w:p>
          <w:p w14:paraId="64FF5EAB" w14:textId="77777777" w:rsidR="003E606A" w:rsidRPr="00855107" w:rsidRDefault="003E606A" w:rsidP="003E606A">
            <w:pPr>
              <w:rPr>
                <w:rFonts w:eastAsiaTheme="minorEastAsia"/>
                <w:i/>
                <w:color w:val="0070C0"/>
                <w:lang w:val="en-US" w:eastAsia="zh-CN"/>
              </w:rPr>
            </w:pPr>
            <w:r>
              <w:rPr>
                <w:rFonts w:eastAsiaTheme="minorEastAsia" w:hint="eastAsia"/>
                <w:i/>
                <w:color w:val="0070C0"/>
                <w:lang w:val="en-US" w:eastAsia="zh-CN"/>
              </w:rPr>
              <w:t>Candidate options:</w:t>
            </w:r>
          </w:p>
          <w:p w14:paraId="609F38E2" w14:textId="77777777" w:rsidR="0010228D" w:rsidRDefault="0010228D" w:rsidP="001022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(Qualcomm, Apple): </w:t>
            </w:r>
          </w:p>
          <w:p w14:paraId="5756182E" w14:textId="77777777" w:rsidR="0010228D" w:rsidRDefault="0010228D" w:rsidP="0010228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4 for FDD with 15KHz SCS, 10MHz CBW</w:t>
            </w:r>
          </w:p>
          <w:p w14:paraId="1CEA9400" w14:textId="77777777" w:rsidR="0010228D" w:rsidRPr="00FF3142" w:rsidRDefault="0010228D" w:rsidP="0010228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8 for TDD with 30KHz SCS, 40MHz CBW</w:t>
            </w:r>
          </w:p>
          <w:p w14:paraId="6E3C7E11" w14:textId="77777777" w:rsidR="0010228D" w:rsidRPr="00045592" w:rsidRDefault="0010228D" w:rsidP="001022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(Huawei, Samsung,)</w:t>
            </w:r>
          </w:p>
          <w:p w14:paraId="7F8AA5BB" w14:textId="7F03497A" w:rsidR="0010228D" w:rsidRPr="00791A3A" w:rsidRDefault="0010228D" w:rsidP="0010228D">
            <w:pPr>
              <w:rPr>
                <w:rFonts w:eastAsiaTheme="minorEastAsia"/>
                <w:i/>
                <w:color w:val="0070C0"/>
                <w:lang w:val="en-US" w:eastAsia="zh-CN"/>
              </w:rPr>
            </w:pPr>
            <w:r w:rsidRPr="008B28F4">
              <w:rPr>
                <w:rFonts w:eastAsiaTheme="minorEastAsia"/>
                <w:i/>
                <w:color w:val="0070C0"/>
                <w:lang w:val="en-US" w:eastAsia="zh-CN"/>
              </w:rPr>
              <w:t xml:space="preserve">Recommendations for </w:t>
            </w:r>
            <w:r w:rsidR="003E606A" w:rsidRPr="00791A3A">
              <w:rPr>
                <w:rFonts w:eastAsiaTheme="minorEastAsia"/>
                <w:i/>
                <w:color w:val="0070C0"/>
                <w:lang w:val="en-US" w:eastAsia="zh-CN"/>
              </w:rPr>
              <w:t>next meeting</w:t>
            </w:r>
          </w:p>
          <w:p w14:paraId="0504E708" w14:textId="34A3DE6D" w:rsidR="0010228D" w:rsidRPr="0008786B" w:rsidRDefault="0010228D" w:rsidP="0010228D">
            <w:pPr>
              <w:rPr>
                <w:rFonts w:eastAsiaTheme="minorEastAsia"/>
                <w:i/>
                <w:color w:val="0070C0"/>
                <w:lang w:val="en-US" w:eastAsia="zh-CN"/>
              </w:rPr>
            </w:pPr>
            <w:r w:rsidRPr="00791A3A">
              <w:rPr>
                <w:color w:val="0070C0"/>
                <w:szCs w:val="24"/>
                <w:lang w:eastAsia="zh-CN"/>
              </w:rPr>
              <w:t>Moderator would like to suggest discuss the issue in the next meeting based on simulation results provided</w:t>
            </w:r>
          </w:p>
          <w:p w14:paraId="7A1115F0" w14:textId="77777777" w:rsidR="0010228D" w:rsidRPr="008B28F4" w:rsidRDefault="0010228D" w:rsidP="003E7572">
            <w:pPr>
              <w:rPr>
                <w:rFonts w:eastAsiaTheme="minorEastAsia"/>
                <w:i/>
                <w:color w:val="0070C0"/>
                <w:lang w:val="en-US" w:eastAsia="zh-CN"/>
              </w:rPr>
            </w:pPr>
          </w:p>
          <w:p w14:paraId="7C83A007" w14:textId="77777777" w:rsidR="0010228D" w:rsidRDefault="0010228D" w:rsidP="003E7572">
            <w:pPr>
              <w:rPr>
                <w:rFonts w:eastAsiaTheme="minorEastAsia"/>
                <w:i/>
                <w:color w:val="0070C0"/>
                <w:lang w:eastAsia="zh-CN"/>
              </w:rPr>
            </w:pPr>
          </w:p>
          <w:p w14:paraId="55FA6994" w14:textId="55E9420F" w:rsidR="006F20E6"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 xml:space="preserve">2-1-7: </w:t>
            </w:r>
            <w:r w:rsidRPr="00F830B2">
              <w:rPr>
                <w:rFonts w:hint="eastAsia"/>
                <w:b/>
                <w:color w:val="0070C0"/>
                <w:u w:val="single"/>
                <w:lang w:eastAsia="ko-KR"/>
              </w:rPr>
              <w:t>N</w:t>
            </w:r>
            <w:r w:rsidRPr="00F830B2">
              <w:rPr>
                <w:b/>
                <w:color w:val="0070C0"/>
                <w:u w:val="single"/>
                <w:lang w:eastAsia="ko-KR"/>
              </w:rPr>
              <w:t>umber of PMI Sub-bands per CQI Sub-band</w:t>
            </w:r>
          </w:p>
          <w:p w14:paraId="614177A0" w14:textId="69D263A4" w:rsidR="003E606A" w:rsidRPr="008B28F4" w:rsidRDefault="003E606A" w:rsidP="006F20E6">
            <w:pPr>
              <w:rPr>
                <w:rFonts w:eastAsiaTheme="minorEastAsia"/>
                <w:i/>
                <w:color w:val="0070C0"/>
                <w:lang w:val="en-US" w:eastAsia="zh-CN"/>
              </w:rPr>
            </w:pPr>
            <w:r>
              <w:rPr>
                <w:rFonts w:eastAsiaTheme="minorEastAsia" w:hint="eastAsia"/>
                <w:i/>
                <w:color w:val="0070C0"/>
                <w:lang w:val="en-US" w:eastAsia="zh-CN"/>
              </w:rPr>
              <w:t>Candidate options:</w:t>
            </w:r>
          </w:p>
          <w:p w14:paraId="3B962E20" w14:textId="77777777" w:rsidR="001A10E6" w:rsidRPr="00045592"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R=1(Qualcomm, Samsung, Apple)</w:t>
            </w:r>
          </w:p>
          <w:p w14:paraId="5161DAF3" w14:textId="36B3D476" w:rsidR="001A10E6"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R=2(Samsung, Huawei)</w:t>
            </w:r>
          </w:p>
          <w:p w14:paraId="5E99D85A" w14:textId="77777777" w:rsidR="001A10E6" w:rsidRDefault="001A10E6" w:rsidP="001A10E6">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53F6BBF9" w14:textId="579DB512" w:rsidR="001A10E6" w:rsidRPr="008B28F4" w:rsidRDefault="001A10E6" w:rsidP="006F20E6">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 discuss the issue in the next meeting based on simulation results provided</w:t>
            </w:r>
          </w:p>
          <w:p w14:paraId="06E084C6" w14:textId="77777777" w:rsidR="002F00E9" w:rsidRPr="00045592" w:rsidRDefault="002F00E9" w:rsidP="002F00E9">
            <w:pPr>
              <w:rPr>
                <w:b/>
                <w:color w:val="0070C0"/>
                <w:u w:val="single"/>
                <w:lang w:eastAsia="ko-KR"/>
              </w:rPr>
            </w:pPr>
            <w:r w:rsidRPr="00045592">
              <w:rPr>
                <w:b/>
                <w:color w:val="0070C0"/>
                <w:u w:val="single"/>
                <w:lang w:eastAsia="ko-KR"/>
              </w:rPr>
              <w:t xml:space="preserve">Issue </w:t>
            </w:r>
            <w:r>
              <w:rPr>
                <w:b/>
                <w:color w:val="0070C0"/>
                <w:u w:val="single"/>
                <w:lang w:eastAsia="ko-KR"/>
              </w:rPr>
              <w:t>2-1-8: Test Metric</w:t>
            </w:r>
          </w:p>
          <w:p w14:paraId="283B0439" w14:textId="77777777" w:rsidR="003E606A" w:rsidRPr="0008786B" w:rsidRDefault="003E606A" w:rsidP="003E606A">
            <w:pPr>
              <w:rPr>
                <w:rFonts w:eastAsiaTheme="minorEastAsia"/>
                <w:i/>
                <w:color w:val="0070C0"/>
                <w:lang w:val="en-US" w:eastAsia="zh-CN"/>
              </w:rPr>
            </w:pPr>
            <w:r>
              <w:rPr>
                <w:rFonts w:eastAsiaTheme="minorEastAsia" w:hint="eastAsia"/>
                <w:i/>
                <w:color w:val="0070C0"/>
                <w:lang w:val="en-US" w:eastAsia="zh-CN"/>
              </w:rPr>
              <w:t>Candidate options:</w:t>
            </w:r>
          </w:p>
          <w:p w14:paraId="165E5EE3" w14:textId="77777777" w:rsidR="001A10E6" w:rsidRPr="00045592"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 xml:space="preserve">Relative Throughput ratio with following PMI </w:t>
            </w:r>
            <w:r>
              <w:rPr>
                <w:rFonts w:eastAsia="宋体"/>
                <w:color w:val="0070C0"/>
                <w:szCs w:val="24"/>
                <w:lang w:eastAsia="zh-CN"/>
              </w:rPr>
              <w:t>and random PMI (Samsung, Huawei, Qualcomm, Intel, Apple)</w:t>
            </w:r>
          </w:p>
          <w:p w14:paraId="3D6AE4E9" w14:textId="77777777" w:rsidR="001A10E6"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Relative Throughout ratio with following PMI for Rel-16 enhanced type II and SP type I codebook (Ericsson?)</w:t>
            </w:r>
          </w:p>
          <w:p w14:paraId="502A9571" w14:textId="6D41F10B" w:rsidR="003E606A"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Relative Throughout ratio with following PMI for Rel-16 enhanced type II and Rel-15 type II codebook for MU-MIMO based test setup (Ericsson?)</w:t>
            </w:r>
          </w:p>
          <w:p w14:paraId="0CB3F655" w14:textId="19892EBE" w:rsidR="003E606A" w:rsidRPr="008B28F4" w:rsidRDefault="003E606A" w:rsidP="001A10E6">
            <w:pPr>
              <w:rPr>
                <w:rFonts w:eastAsiaTheme="minorEastAsia"/>
                <w:i/>
                <w:color w:val="0070C0"/>
                <w:lang w:val="en-US" w:eastAsia="zh-CN"/>
              </w:rPr>
            </w:pPr>
            <w:r w:rsidRPr="0008786B">
              <w:rPr>
                <w:rFonts w:eastAsiaTheme="minorEastAsia"/>
                <w:i/>
                <w:color w:val="0070C0"/>
                <w:lang w:val="en-US" w:eastAsia="zh-CN"/>
              </w:rPr>
              <w:t>Recommendations</w:t>
            </w:r>
            <w:r w:rsidRPr="0008786B">
              <w:rPr>
                <w:rFonts w:eastAsiaTheme="minorEastAsia" w:hint="eastAsia"/>
                <w:i/>
                <w:color w:val="0070C0"/>
                <w:lang w:val="en-US" w:eastAsia="zh-CN"/>
              </w:rPr>
              <w:t xml:space="preserve"> for 2</w:t>
            </w:r>
            <w:r w:rsidRPr="0008786B">
              <w:rPr>
                <w:rFonts w:eastAsiaTheme="minorEastAsia" w:hint="eastAsia"/>
                <w:i/>
                <w:color w:val="0070C0"/>
                <w:vertAlign w:val="superscript"/>
                <w:lang w:val="en-US" w:eastAsia="zh-CN"/>
              </w:rPr>
              <w:t>nd</w:t>
            </w:r>
            <w:r w:rsidRPr="0008786B">
              <w:rPr>
                <w:rFonts w:eastAsiaTheme="minorEastAsia" w:hint="eastAsia"/>
                <w:i/>
                <w:color w:val="0070C0"/>
                <w:lang w:val="en-US" w:eastAsia="zh-CN"/>
              </w:rPr>
              <w:t xml:space="preserve"> round:</w:t>
            </w:r>
          </w:p>
          <w:p w14:paraId="45EBDFC2" w14:textId="77777777" w:rsidR="001A10E6" w:rsidRPr="0008786B" w:rsidRDefault="001A10E6" w:rsidP="001A10E6">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 discuss the issue in the next meeting based on simulation results provided</w:t>
            </w:r>
          </w:p>
          <w:p w14:paraId="10555339" w14:textId="77777777" w:rsidR="001A10E6" w:rsidRPr="00504779" w:rsidRDefault="001A10E6" w:rsidP="006F20E6">
            <w:pPr>
              <w:rPr>
                <w:rFonts w:eastAsia="Malgun Gothic"/>
                <w:b/>
                <w:color w:val="0070C0"/>
                <w:u w:val="single"/>
                <w:lang w:eastAsia="ko-KR"/>
              </w:rPr>
            </w:pPr>
          </w:p>
          <w:p w14:paraId="6DD5554B" w14:textId="7B1DBC85" w:rsidR="002F00E9" w:rsidRDefault="002F00E9" w:rsidP="002F00E9">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2-1-9: Beam-steering model</w:t>
            </w:r>
          </w:p>
          <w:p w14:paraId="3ED634E6" w14:textId="48D6AA80" w:rsidR="003E606A" w:rsidRPr="008B28F4" w:rsidRDefault="003E606A" w:rsidP="002F00E9">
            <w:pPr>
              <w:rPr>
                <w:rFonts w:eastAsiaTheme="minorEastAsia"/>
                <w:i/>
                <w:color w:val="0070C0"/>
                <w:lang w:val="en-US" w:eastAsia="zh-CN"/>
              </w:rPr>
            </w:pPr>
            <w:r>
              <w:rPr>
                <w:rFonts w:eastAsiaTheme="minorEastAsia" w:hint="eastAsia"/>
                <w:i/>
                <w:color w:val="0070C0"/>
                <w:lang w:val="en-US" w:eastAsia="zh-CN"/>
              </w:rPr>
              <w:t>Candidate options:</w:t>
            </w:r>
          </w:p>
          <w:p w14:paraId="6FF9DA86" w14:textId="77777777" w:rsidR="001A10E6" w:rsidRDefault="001A10E6" w:rsidP="001A10E6">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(Samsung, Qualcomm, Ericsson): Taking beam steering approach as specified in B.2.3B.4A of TS 36.101 as starting point with further extension applicable for L beams, and i</w:t>
            </w:r>
            <w:r w:rsidRPr="00C31362">
              <w:rPr>
                <w:rFonts w:eastAsia="宋体"/>
                <w:color w:val="0070C0"/>
                <w:szCs w:val="24"/>
                <w:lang w:eastAsia="zh-CN"/>
              </w:rPr>
              <w:t>ntroduce a generic beam steering model into specification in a future proof manner which the number of beams configurable</w:t>
            </w:r>
          </w:p>
          <w:p w14:paraId="5F414B87" w14:textId="77777777" w:rsidR="001A10E6" w:rsidRDefault="001A10E6" w:rsidP="001A10E6">
            <w:pPr>
              <w:jc w:val="center"/>
              <w:rPr>
                <w:lang w:eastAsia="zh-CN"/>
              </w:rPr>
            </w:pPr>
            <w:r>
              <w:t xml:space="preserve"> </w:t>
            </w:r>
            <w:r w:rsidRPr="00666F36">
              <w:rPr>
                <w:rFonts w:eastAsia="宋体"/>
                <w:noProof/>
                <w:position w:val="-36"/>
              </w:rPr>
              <w:object w:dxaOrig="3460" w:dyaOrig="840" w14:anchorId="52DEABF0">
                <v:shape id="_x0000_i1037" type="#_x0000_t75" alt="" style="width:173pt;height:42pt;mso-width-percent:0;mso-height-percent:0;mso-width-percent:0;mso-height-percent:0" o:ole="">
                  <v:imagedata r:id="rId17" o:title=""/>
                </v:shape>
                <o:OLEObject Type="Embed" ProgID="Equation.3" ShapeID="_x0000_i1037" DrawAspect="Content" ObjectID="_1649192396" r:id="rId29"/>
              </w:object>
            </w:r>
          </w:p>
          <w:p w14:paraId="66FB55D4" w14:textId="77777777" w:rsidR="001A10E6"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1C38D4">
              <w:rPr>
                <w:noProof/>
                <w:position w:val="-10"/>
              </w:rPr>
              <w:object w:dxaOrig="1040" w:dyaOrig="320" w14:anchorId="437700D0">
                <v:shape id="_x0000_i1038" type="#_x0000_t75" alt="" style="width:51.5pt;height:16pt;mso-width-percent:0;mso-height-percent:0;mso-width-percent:0;mso-height-percent:0" o:ole="">
                  <v:imagedata r:id="rId19" o:title=""/>
                </v:shape>
                <o:OLEObject Type="Embed" ProgID="Equation.3" ShapeID="_x0000_i1038" DrawAspect="Content" ObjectID="_1649192397" r:id="rId30"/>
              </w:object>
            </w:r>
            <w:r>
              <w:t xml:space="preserve"> </w:t>
            </w:r>
            <w:r w:rsidRPr="00BC3DA1">
              <w:rPr>
                <w:rFonts w:eastAsia="宋体" w:hint="eastAsia"/>
                <w:color w:val="0070C0"/>
                <w:szCs w:val="24"/>
                <w:lang w:eastAsia="zh-CN"/>
              </w:rPr>
              <w:t>beam index</w:t>
            </w:r>
          </w:p>
          <w:p w14:paraId="53189369" w14:textId="77777777" w:rsidR="001A10E6"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715E59">
              <w:rPr>
                <w:noProof/>
                <w:position w:val="-12"/>
              </w:rPr>
              <w:object w:dxaOrig="279" w:dyaOrig="360" w14:anchorId="4766F13F">
                <v:shape id="_x0000_i1039" type="#_x0000_t75" alt="" style="width:14.5pt;height:18pt;mso-width-percent:0;mso-height-percent:0;mso-width-percent:0;mso-height-percent:0" o:ole="">
                  <v:imagedata r:id="rId21" o:title=""/>
                </v:shape>
                <o:OLEObject Type="Embed" ProgID="Equation.3" ShapeID="_x0000_i1039" DrawAspect="Content" ObjectID="_1649192398" r:id="rId31"/>
              </w:object>
            </w:r>
            <w:r>
              <w:t xml:space="preserve">, </w:t>
            </w:r>
            <w:r>
              <w:rPr>
                <w:rFonts w:eastAsia="宋体"/>
                <w:color w:val="0070C0"/>
                <w:szCs w:val="24"/>
                <w:lang w:eastAsia="zh-CN"/>
              </w:rPr>
              <w:t>relative power of the l beam compared to first beam</w:t>
            </w:r>
          </w:p>
          <w:p w14:paraId="70DC0479" w14:textId="77777777" w:rsidR="001A10E6" w:rsidRPr="00BC3DA1"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715E59">
              <w:rPr>
                <w:noProof/>
                <w:position w:val="-12"/>
              </w:rPr>
              <w:object w:dxaOrig="499" w:dyaOrig="360" w14:anchorId="5341D4E1">
                <v:shape id="_x0000_i1040" type="#_x0000_t75" alt="" style="width:25pt;height:18pt;mso-width-percent:0;mso-height-percent:0;mso-width-percent:0;mso-height-percent:0" o:ole="">
                  <v:imagedata r:id="rId23" o:title=""/>
                </v:shape>
                <o:OLEObject Type="Embed" ProgID="Equation.3" ShapeID="_x0000_i1040" DrawAspect="Content" ObjectID="_1649192399" r:id="rId32"/>
              </w:object>
            </w:r>
            <w:r>
              <w:t xml:space="preserve">, </w:t>
            </w:r>
            <w:r>
              <w:rPr>
                <w:rFonts w:eastAsia="宋体"/>
                <w:color w:val="0070C0"/>
                <w:szCs w:val="24"/>
                <w:lang w:eastAsia="zh-CN"/>
              </w:rPr>
              <w:t xml:space="preserve">total power scaling factor </w:t>
            </w:r>
            <w:r w:rsidRPr="001C38D4">
              <w:rPr>
                <w:noProof/>
                <w:position w:val="-28"/>
              </w:rPr>
              <w:object w:dxaOrig="1280" w:dyaOrig="540" w14:anchorId="1F909129">
                <v:shape id="_x0000_i1041" type="#_x0000_t75" alt="" style="width:64.5pt;height:27.5pt;mso-width-percent:0;mso-height-percent:0;mso-width-percent:0;mso-height-percent:0" o:ole="">
                  <v:imagedata r:id="rId25" o:title=""/>
                </v:shape>
                <o:OLEObject Type="Embed" ProgID="Equation.3" ShapeID="_x0000_i1041" DrawAspect="Content" ObjectID="_1649192400" r:id="rId33"/>
              </w:object>
            </w:r>
          </w:p>
          <w:p w14:paraId="43A49449" w14:textId="77777777" w:rsidR="001A10E6"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With fixed the power of beams as equivalent to first beams, </w:t>
            </w:r>
          </w:p>
          <w:p w14:paraId="1B78FBE3" w14:textId="2F7A5C16" w:rsidR="001A10E6" w:rsidRPr="008B28F4" w:rsidRDefault="001A10E6" w:rsidP="008B28F4">
            <w:pPr>
              <w:pStyle w:val="afe"/>
              <w:overflowPunct/>
              <w:autoSpaceDE/>
              <w:autoSpaceDN/>
              <w:adjustRightInd/>
              <w:spacing w:after="120"/>
              <w:ind w:left="1440" w:firstLineChars="950" w:firstLine="1900"/>
              <w:textAlignment w:val="auto"/>
              <w:rPr>
                <w:rFonts w:eastAsia="宋体"/>
                <w:color w:val="0070C0"/>
                <w:szCs w:val="24"/>
                <w:lang w:eastAsia="zh-CN"/>
              </w:rPr>
            </w:pPr>
            <w:r w:rsidRPr="00666F36">
              <w:rPr>
                <w:noProof/>
                <w:position w:val="-36"/>
              </w:rPr>
              <w:object w:dxaOrig="3159" w:dyaOrig="840" w14:anchorId="081D8812">
                <v:shape id="_x0000_i1042" type="#_x0000_t75" alt="" style="width:157.5pt;height:42pt;mso-width-percent:0;mso-height-percent:0;mso-width-percent:0;mso-height-percent:0" o:ole="">
                  <v:imagedata r:id="rId27" o:title=""/>
                </v:shape>
                <o:OLEObject Type="Embed" ProgID="Equation.3" ShapeID="_x0000_i1042" DrawAspect="Content" ObjectID="_1649192401" r:id="rId34"/>
              </w:object>
            </w:r>
          </w:p>
          <w:p w14:paraId="24A0FD5A" w14:textId="77777777" w:rsidR="001A10E6" w:rsidRDefault="001A10E6" w:rsidP="001A10E6">
            <w:pPr>
              <w:rPr>
                <w:rFonts w:eastAsiaTheme="minorEastAsia"/>
                <w:i/>
                <w:color w:val="0070C0"/>
                <w:highlight w:val="yellow"/>
                <w:lang w:val="en-US" w:eastAsia="zh-CN"/>
              </w:rPr>
            </w:pPr>
            <w:r w:rsidRPr="0008786B">
              <w:rPr>
                <w:rFonts w:eastAsiaTheme="minorEastAsia" w:hint="eastAsia"/>
                <w:i/>
                <w:color w:val="0070C0"/>
                <w:highlight w:val="yellow"/>
                <w:lang w:val="en-US" w:eastAsia="zh-CN"/>
              </w:rPr>
              <w:t>Tentative agreements:</w:t>
            </w:r>
          </w:p>
          <w:p w14:paraId="5DE29584" w14:textId="62E793E4" w:rsidR="001A10E6" w:rsidRDefault="001A10E6" w:rsidP="008B28F4">
            <w:pPr>
              <w:spacing w:after="120"/>
              <w:rPr>
                <w:rFonts w:eastAsia="宋体"/>
                <w:color w:val="0070C0"/>
                <w:szCs w:val="24"/>
                <w:lang w:val="en-US" w:eastAsia="zh-CN"/>
              </w:rPr>
            </w:pPr>
          </w:p>
          <w:p w14:paraId="6FA26BAB" w14:textId="77777777" w:rsidR="001A10E6" w:rsidRPr="008B28F4" w:rsidRDefault="001A10E6">
            <w:pPr>
              <w:pStyle w:val="afe"/>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Taking beam steering approach as specified in B.2.3B.4A of TS 36.101 as starting point with further extension applicable for L beams, and introduce a generic beam steering model into specification in a future proof manner which the number of beams configurable</w:t>
            </w:r>
          </w:p>
          <w:p w14:paraId="45097356" w14:textId="77777777" w:rsidR="001A10E6" w:rsidRPr="008B28F4" w:rsidRDefault="001A10E6" w:rsidP="001A10E6">
            <w:pPr>
              <w:jc w:val="center"/>
              <w:rPr>
                <w:highlight w:val="yellow"/>
                <w:lang w:eastAsia="zh-CN"/>
              </w:rPr>
            </w:pPr>
            <w:r w:rsidRPr="008B28F4">
              <w:rPr>
                <w:highlight w:val="yellow"/>
              </w:rPr>
              <w:t xml:space="preserve"> </w:t>
            </w:r>
            <w:r w:rsidRPr="008B28F4">
              <w:rPr>
                <w:rFonts w:eastAsia="宋体"/>
                <w:noProof/>
                <w:position w:val="-36"/>
                <w:highlight w:val="yellow"/>
              </w:rPr>
              <w:object w:dxaOrig="3460" w:dyaOrig="840" w14:anchorId="67550C6F">
                <v:shape id="_x0000_i1043" type="#_x0000_t75" alt="" style="width:173pt;height:42pt;mso-width-percent:0;mso-height-percent:0;mso-width-percent:0;mso-height-percent:0" o:ole="">
                  <v:imagedata r:id="rId17" o:title=""/>
                </v:shape>
                <o:OLEObject Type="Embed" ProgID="Equation.3" ShapeID="_x0000_i1043" DrawAspect="Content" ObjectID="_1649192402" r:id="rId35"/>
              </w:object>
            </w:r>
          </w:p>
          <w:p w14:paraId="169A7998" w14:textId="77777777" w:rsidR="001A10E6" w:rsidRPr="008B28F4"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noProof/>
                <w:position w:val="-10"/>
                <w:highlight w:val="yellow"/>
              </w:rPr>
              <w:object w:dxaOrig="1040" w:dyaOrig="320" w14:anchorId="44CADAA3">
                <v:shape id="_x0000_i1044" type="#_x0000_t75" alt="" style="width:51.5pt;height:16pt;mso-width-percent:0;mso-height-percent:0;mso-width-percent:0;mso-height-percent:0" o:ole="">
                  <v:imagedata r:id="rId19" o:title=""/>
                </v:shape>
                <o:OLEObject Type="Embed" ProgID="Equation.3" ShapeID="_x0000_i1044" DrawAspect="Content" ObjectID="_1649192403" r:id="rId36"/>
              </w:object>
            </w:r>
            <w:r w:rsidRPr="008B28F4">
              <w:rPr>
                <w:highlight w:val="yellow"/>
              </w:rPr>
              <w:t xml:space="preserve"> </w:t>
            </w:r>
            <w:r w:rsidRPr="008B28F4">
              <w:rPr>
                <w:rFonts w:eastAsia="宋体"/>
                <w:color w:val="0070C0"/>
                <w:szCs w:val="24"/>
                <w:highlight w:val="yellow"/>
                <w:lang w:eastAsia="zh-CN"/>
              </w:rPr>
              <w:t>beam index</w:t>
            </w:r>
          </w:p>
          <w:p w14:paraId="3F377D68" w14:textId="77777777" w:rsidR="001A10E6" w:rsidRPr="008B28F4"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noProof/>
                <w:position w:val="-12"/>
                <w:highlight w:val="yellow"/>
              </w:rPr>
              <w:object w:dxaOrig="279" w:dyaOrig="360" w14:anchorId="353270AA">
                <v:shape id="_x0000_i1045" type="#_x0000_t75" alt="" style="width:14.5pt;height:18pt;mso-width-percent:0;mso-height-percent:0;mso-width-percent:0;mso-height-percent:0" o:ole="">
                  <v:imagedata r:id="rId21" o:title=""/>
                </v:shape>
                <o:OLEObject Type="Embed" ProgID="Equation.3" ShapeID="_x0000_i1045" DrawAspect="Content" ObjectID="_1649192404" r:id="rId37"/>
              </w:object>
            </w:r>
            <w:r w:rsidRPr="008B28F4">
              <w:rPr>
                <w:highlight w:val="yellow"/>
              </w:rPr>
              <w:t xml:space="preserve">, </w:t>
            </w:r>
            <w:r w:rsidRPr="008B28F4">
              <w:rPr>
                <w:rFonts w:eastAsia="宋体"/>
                <w:color w:val="0070C0"/>
                <w:szCs w:val="24"/>
                <w:highlight w:val="yellow"/>
                <w:lang w:eastAsia="zh-CN"/>
              </w:rPr>
              <w:t>relative power of the l beam compared to first beam</w:t>
            </w:r>
          </w:p>
          <w:p w14:paraId="4ED2D9AB" w14:textId="77777777" w:rsidR="001A10E6" w:rsidRPr="008B28F4"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noProof/>
                <w:position w:val="-12"/>
                <w:highlight w:val="yellow"/>
              </w:rPr>
              <w:object w:dxaOrig="499" w:dyaOrig="360" w14:anchorId="6B18EE3D">
                <v:shape id="_x0000_i1046" type="#_x0000_t75" alt="" style="width:25pt;height:18pt;mso-width-percent:0;mso-height-percent:0;mso-width-percent:0;mso-height-percent:0" o:ole="">
                  <v:imagedata r:id="rId23" o:title=""/>
                </v:shape>
                <o:OLEObject Type="Embed" ProgID="Equation.3" ShapeID="_x0000_i1046" DrawAspect="Content" ObjectID="_1649192405" r:id="rId38"/>
              </w:object>
            </w:r>
            <w:r w:rsidRPr="008B28F4">
              <w:rPr>
                <w:highlight w:val="yellow"/>
              </w:rPr>
              <w:t xml:space="preserve">, </w:t>
            </w:r>
            <w:r w:rsidRPr="008B28F4">
              <w:rPr>
                <w:rFonts w:eastAsia="宋体"/>
                <w:color w:val="0070C0"/>
                <w:szCs w:val="24"/>
                <w:highlight w:val="yellow"/>
                <w:lang w:eastAsia="zh-CN"/>
              </w:rPr>
              <w:t xml:space="preserve">total power scaling factor </w:t>
            </w:r>
            <w:r w:rsidRPr="008B28F4">
              <w:rPr>
                <w:noProof/>
                <w:position w:val="-28"/>
                <w:highlight w:val="yellow"/>
              </w:rPr>
              <w:object w:dxaOrig="1280" w:dyaOrig="540" w14:anchorId="36789B1D">
                <v:shape id="_x0000_i1047" type="#_x0000_t75" alt="" style="width:64.5pt;height:27.5pt;mso-width-percent:0;mso-height-percent:0;mso-width-percent:0;mso-height-percent:0" o:ole="">
                  <v:imagedata r:id="rId25" o:title=""/>
                </v:shape>
                <o:OLEObject Type="Embed" ProgID="Equation.3" ShapeID="_x0000_i1047" DrawAspect="Content" ObjectID="_1649192406" r:id="rId39"/>
              </w:object>
            </w:r>
          </w:p>
          <w:p w14:paraId="09F55BA0" w14:textId="77777777" w:rsidR="001A10E6" w:rsidRPr="008B28F4"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 xml:space="preserve">With fixed the power of beams as equivalent to first beams, </w:t>
            </w:r>
          </w:p>
          <w:p w14:paraId="165B3439" w14:textId="39EE8C6F" w:rsidR="003E606A" w:rsidRPr="008B28F4" w:rsidRDefault="001A10E6">
            <w:pPr>
              <w:pStyle w:val="afe"/>
              <w:overflowPunct/>
              <w:autoSpaceDE/>
              <w:autoSpaceDN/>
              <w:adjustRightInd/>
              <w:spacing w:after="120"/>
              <w:ind w:left="1440" w:firstLineChars="950" w:firstLine="1900"/>
              <w:textAlignment w:val="auto"/>
              <w:rPr>
                <w:noProof/>
                <w:highlight w:val="yellow"/>
              </w:rPr>
            </w:pPr>
            <w:r w:rsidRPr="008B28F4">
              <w:rPr>
                <w:noProof/>
                <w:position w:val="-36"/>
                <w:highlight w:val="yellow"/>
              </w:rPr>
              <w:object w:dxaOrig="3159" w:dyaOrig="840" w14:anchorId="4BE3723D">
                <v:shape id="_x0000_i1048" type="#_x0000_t75" alt="" style="width:157.5pt;height:42pt;mso-width-percent:0;mso-height-percent:0;mso-width-percent:0;mso-height-percent:0" o:ole="">
                  <v:imagedata r:id="rId27" o:title=""/>
                </v:shape>
                <o:OLEObject Type="Embed" ProgID="Equation.3" ShapeID="_x0000_i1048" DrawAspect="Content" ObjectID="_1649192407" r:id="rId40"/>
              </w:object>
            </w:r>
          </w:p>
          <w:p w14:paraId="25E1EB38" w14:textId="4AC66CA6" w:rsidR="003E606A" w:rsidRPr="008B28F4" w:rsidRDefault="003E606A" w:rsidP="008B28F4">
            <w:pPr>
              <w:pStyle w:val="afe"/>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FFS L= 2 or 4</w:t>
            </w:r>
          </w:p>
          <w:p w14:paraId="6B2D094B" w14:textId="77777777" w:rsidR="003E606A" w:rsidRPr="0008786B" w:rsidRDefault="003E606A" w:rsidP="003E606A">
            <w:pPr>
              <w:rPr>
                <w:rFonts w:eastAsiaTheme="minorEastAsia"/>
                <w:i/>
                <w:color w:val="0070C0"/>
                <w:lang w:val="en-US" w:eastAsia="zh-CN"/>
              </w:rPr>
            </w:pPr>
            <w:r w:rsidRPr="0008786B">
              <w:rPr>
                <w:rFonts w:eastAsiaTheme="minorEastAsia"/>
                <w:i/>
                <w:color w:val="0070C0"/>
                <w:lang w:val="en-US" w:eastAsia="zh-CN"/>
              </w:rPr>
              <w:t>Recommendations</w:t>
            </w:r>
            <w:r w:rsidRPr="0008786B">
              <w:rPr>
                <w:rFonts w:eastAsiaTheme="minorEastAsia" w:hint="eastAsia"/>
                <w:i/>
                <w:color w:val="0070C0"/>
                <w:lang w:val="en-US" w:eastAsia="zh-CN"/>
              </w:rPr>
              <w:t xml:space="preserve"> for 2</w:t>
            </w:r>
            <w:r w:rsidRPr="0008786B">
              <w:rPr>
                <w:rFonts w:eastAsiaTheme="minorEastAsia" w:hint="eastAsia"/>
                <w:i/>
                <w:color w:val="0070C0"/>
                <w:vertAlign w:val="superscript"/>
                <w:lang w:val="en-US" w:eastAsia="zh-CN"/>
              </w:rPr>
              <w:t>nd</w:t>
            </w:r>
            <w:r w:rsidRPr="0008786B">
              <w:rPr>
                <w:rFonts w:eastAsiaTheme="minorEastAsia" w:hint="eastAsia"/>
                <w:i/>
                <w:color w:val="0070C0"/>
                <w:lang w:val="en-US" w:eastAsia="zh-CN"/>
              </w:rPr>
              <w:t xml:space="preserve"> round:</w:t>
            </w:r>
          </w:p>
          <w:p w14:paraId="150F4129" w14:textId="3942F16D" w:rsidR="001A10E6" w:rsidRPr="008B28F4" w:rsidRDefault="003E606A" w:rsidP="002F00E9">
            <w:pPr>
              <w:rPr>
                <w:rFonts w:eastAsiaTheme="minorEastAsia"/>
                <w:i/>
                <w:strike/>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 xml:space="preserve">suggest discuss the issue in the next meeting </w:t>
            </w:r>
            <w:r w:rsidRPr="008B28F4">
              <w:rPr>
                <w:strike/>
                <w:color w:val="0070C0"/>
                <w:szCs w:val="24"/>
                <w:lang w:eastAsia="zh-CN"/>
              </w:rPr>
              <w:t>based on simulation results provided</w:t>
            </w:r>
          </w:p>
          <w:p w14:paraId="300A9841" w14:textId="77777777" w:rsidR="002F00E9" w:rsidRPr="00045592" w:rsidRDefault="002F00E9" w:rsidP="002F00E9">
            <w:pPr>
              <w:rPr>
                <w:b/>
                <w:color w:val="0070C0"/>
                <w:u w:val="single"/>
                <w:lang w:eastAsia="ko-KR"/>
              </w:rPr>
            </w:pPr>
            <w:r w:rsidRPr="00045592">
              <w:rPr>
                <w:b/>
                <w:color w:val="0070C0"/>
                <w:u w:val="single"/>
                <w:lang w:eastAsia="ko-KR"/>
              </w:rPr>
              <w:t xml:space="preserve">Issue </w:t>
            </w:r>
            <w:r>
              <w:rPr>
                <w:b/>
                <w:color w:val="0070C0"/>
                <w:u w:val="single"/>
                <w:lang w:eastAsia="ko-KR"/>
              </w:rPr>
              <w:t>2-1-10: MCS and Rank</w:t>
            </w:r>
          </w:p>
          <w:p w14:paraId="2C36092C" w14:textId="77777777" w:rsidR="002F00E9" w:rsidRDefault="002F00E9" w:rsidP="002F00E9">
            <w:pPr>
              <w:rPr>
                <w:rFonts w:eastAsia="Malgun Gothic"/>
                <w:b/>
                <w:color w:val="0070C0"/>
                <w:u w:val="single"/>
                <w:lang w:eastAsia="ko-KR"/>
              </w:rPr>
            </w:pPr>
          </w:p>
          <w:p w14:paraId="4C559A60" w14:textId="02E895B7" w:rsidR="001A10E6"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MCS20 with Rank 2 as baseline (Samsung, Huawei, Qualcomm, Apple, Ericsson ) </w:t>
            </w:r>
          </w:p>
          <w:p w14:paraId="3054BBFF" w14:textId="77777777" w:rsidR="001A10E6" w:rsidRPr="008B28F4" w:rsidRDefault="001A10E6" w:rsidP="001A10E6">
            <w:pPr>
              <w:rPr>
                <w:rFonts w:eastAsiaTheme="minorEastAsia"/>
                <w:i/>
                <w:color w:val="0070C0"/>
                <w:lang w:val="en-US" w:eastAsia="zh-CN"/>
              </w:rPr>
            </w:pPr>
            <w:r w:rsidRPr="008B28F4">
              <w:rPr>
                <w:rFonts w:eastAsiaTheme="minorEastAsia"/>
                <w:i/>
                <w:color w:val="0070C0"/>
                <w:lang w:val="en-US" w:eastAsia="zh-CN"/>
              </w:rPr>
              <w:t>Tentative agreements:</w:t>
            </w:r>
          </w:p>
          <w:p w14:paraId="2FC42D40" w14:textId="421CB201" w:rsidR="001A10E6"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MCS20 with Rank 2 as baseline</w:t>
            </w:r>
          </w:p>
          <w:p w14:paraId="3F6DD717" w14:textId="42D33CF0" w:rsidR="001301EF" w:rsidRPr="008B28F4" w:rsidRDefault="001301EF"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Other option are not precluded</w:t>
            </w:r>
          </w:p>
          <w:p w14:paraId="24BB75AE" w14:textId="223CC3E0" w:rsidR="001A10E6" w:rsidRDefault="001A10E6" w:rsidP="001A10E6">
            <w:pPr>
              <w:rPr>
                <w:rFonts w:eastAsiaTheme="minorEastAsia"/>
                <w:i/>
                <w:color w:val="0070C0"/>
                <w:lang w:val="en-US" w:eastAsia="zh-CN"/>
              </w:rPr>
            </w:pPr>
            <w:r w:rsidRPr="008B28F4">
              <w:rPr>
                <w:rFonts w:eastAsiaTheme="minorEastAsia"/>
                <w:i/>
                <w:color w:val="0070C0"/>
                <w:lang w:val="en-US" w:eastAsia="zh-CN"/>
              </w:rPr>
              <w:t xml:space="preserve">Recommendations for </w:t>
            </w:r>
            <w:r w:rsidRPr="001301EF">
              <w:rPr>
                <w:rFonts w:eastAsiaTheme="minorEastAsia"/>
                <w:i/>
                <w:color w:val="0070C0"/>
                <w:lang w:val="en-US" w:eastAsia="zh-CN"/>
              </w:rPr>
              <w:t>next meeting</w:t>
            </w:r>
          </w:p>
          <w:p w14:paraId="1408CAB2" w14:textId="0F1189DE" w:rsidR="001A10E6" w:rsidRPr="008B28F4" w:rsidRDefault="003E606A">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 discuss the issue in the next meeting based on simulation results provided</w:t>
            </w:r>
          </w:p>
          <w:p w14:paraId="3D6C1C27" w14:textId="77777777" w:rsidR="002F00E9" w:rsidRDefault="002F00E9" w:rsidP="002F00E9">
            <w:pPr>
              <w:rPr>
                <w:b/>
                <w:color w:val="0070C0"/>
                <w:u w:val="single"/>
                <w:lang w:eastAsia="ko-KR"/>
              </w:rPr>
            </w:pPr>
            <w:r w:rsidRPr="00045592">
              <w:rPr>
                <w:b/>
                <w:color w:val="0070C0"/>
                <w:u w:val="single"/>
                <w:lang w:eastAsia="ko-KR"/>
              </w:rPr>
              <w:t xml:space="preserve">Issue </w:t>
            </w:r>
            <w:r>
              <w:rPr>
                <w:b/>
                <w:color w:val="0070C0"/>
                <w:u w:val="single"/>
                <w:lang w:eastAsia="ko-KR"/>
              </w:rPr>
              <w:t>2-1-11: Channel model</w:t>
            </w:r>
          </w:p>
          <w:p w14:paraId="2D73F570" w14:textId="44A5DB76" w:rsidR="001A10E6"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3E1531">
              <w:rPr>
                <w:rFonts w:eastAsia="宋体"/>
                <w:color w:val="0070C0"/>
                <w:szCs w:val="24"/>
                <w:lang w:eastAsia="zh-CN"/>
              </w:rPr>
              <w:t>TDLA30-5</w:t>
            </w:r>
            <w:r>
              <w:rPr>
                <w:rFonts w:eastAsia="宋体"/>
                <w:color w:val="0070C0"/>
                <w:szCs w:val="24"/>
                <w:lang w:eastAsia="zh-CN"/>
              </w:rPr>
              <w:t xml:space="preserve"> (Samsung, Huawei, Apple )</w:t>
            </w:r>
          </w:p>
          <w:p w14:paraId="3D40586D" w14:textId="77777777" w:rsidR="001A10E6" w:rsidRPr="008B28F4" w:rsidRDefault="001A10E6" w:rsidP="001A10E6">
            <w:pPr>
              <w:rPr>
                <w:rFonts w:eastAsiaTheme="minorEastAsia"/>
                <w:i/>
                <w:color w:val="0070C0"/>
                <w:lang w:val="en-US" w:eastAsia="zh-CN"/>
              </w:rPr>
            </w:pPr>
            <w:r w:rsidRPr="008B28F4">
              <w:rPr>
                <w:rFonts w:eastAsiaTheme="minorEastAsia"/>
                <w:i/>
                <w:color w:val="0070C0"/>
                <w:lang w:val="en-US" w:eastAsia="zh-CN"/>
              </w:rPr>
              <w:t>Tentative agreements:</w:t>
            </w:r>
          </w:p>
          <w:p w14:paraId="688D16F3" w14:textId="3A367BF5" w:rsidR="001A10E6"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TDLA30-5 as baseline</w:t>
            </w:r>
          </w:p>
          <w:p w14:paraId="5C84E7BE" w14:textId="0474F738" w:rsidR="001301EF" w:rsidRPr="008B28F4" w:rsidRDefault="001301EF"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1301EF">
              <w:rPr>
                <w:rFonts w:eastAsia="宋体"/>
                <w:color w:val="0070C0"/>
                <w:szCs w:val="24"/>
                <w:highlight w:val="yellow"/>
                <w:lang w:eastAsia="zh-CN"/>
              </w:rPr>
              <w:t>Other option are not precluded</w:t>
            </w:r>
          </w:p>
          <w:p w14:paraId="07B661D1" w14:textId="77777777" w:rsidR="001A10E6" w:rsidRDefault="001A10E6" w:rsidP="001A10E6">
            <w:pPr>
              <w:rPr>
                <w:rFonts w:eastAsiaTheme="minorEastAsia"/>
                <w:i/>
                <w:color w:val="0070C0"/>
                <w:lang w:val="en-US" w:eastAsia="zh-CN"/>
              </w:rPr>
            </w:pPr>
            <w:r w:rsidRPr="008B28F4">
              <w:rPr>
                <w:rFonts w:eastAsiaTheme="minorEastAsia"/>
                <w:i/>
                <w:color w:val="0070C0"/>
                <w:lang w:val="en-US" w:eastAsia="zh-CN"/>
              </w:rPr>
              <w:t>Recommendations for next meeting</w:t>
            </w:r>
          </w:p>
          <w:p w14:paraId="79AA30D8" w14:textId="77777777" w:rsidR="003E606A" w:rsidRPr="0008786B" w:rsidRDefault="003E606A" w:rsidP="003E606A">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 discuss the issue in the next meeting based on simulation results provided</w:t>
            </w:r>
          </w:p>
          <w:p w14:paraId="54362BEF" w14:textId="77777777" w:rsidR="001A10E6" w:rsidRPr="008B28F4" w:rsidRDefault="001A10E6" w:rsidP="002F00E9">
            <w:pPr>
              <w:rPr>
                <w:rFonts w:eastAsia="Malgun Gothic"/>
                <w:b/>
                <w:color w:val="0070C0"/>
                <w:u w:val="single"/>
                <w:lang w:val="en-US" w:eastAsia="ko-KR"/>
              </w:rPr>
            </w:pPr>
          </w:p>
          <w:p w14:paraId="07F9F3B5" w14:textId="77777777" w:rsidR="002F00E9" w:rsidRDefault="002F00E9" w:rsidP="002F00E9">
            <w:pPr>
              <w:rPr>
                <w:b/>
                <w:color w:val="0070C0"/>
                <w:u w:val="single"/>
                <w:lang w:eastAsia="ko-KR"/>
              </w:rPr>
            </w:pPr>
            <w:r w:rsidRPr="00045592">
              <w:rPr>
                <w:b/>
                <w:color w:val="0070C0"/>
                <w:u w:val="single"/>
                <w:lang w:eastAsia="ko-KR"/>
              </w:rPr>
              <w:t xml:space="preserve">Issue </w:t>
            </w:r>
            <w:r>
              <w:rPr>
                <w:b/>
                <w:color w:val="0070C0"/>
                <w:u w:val="single"/>
                <w:lang w:eastAsia="ko-KR"/>
              </w:rPr>
              <w:t>2-1-12: MIMO correlation</w:t>
            </w:r>
          </w:p>
          <w:p w14:paraId="05574A6D" w14:textId="77777777" w:rsidR="001A10E6" w:rsidRPr="00045592"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XP-High (Huawei, Apple)</w:t>
            </w:r>
          </w:p>
          <w:p w14:paraId="00CEF4D1" w14:textId="77777777" w:rsidR="001A10E6"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XP-Medium (Samsung, Apple)</w:t>
            </w:r>
          </w:p>
          <w:p w14:paraId="1E92B8C4" w14:textId="77777777" w:rsidR="001A10E6" w:rsidRPr="0008786B"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Decide the option 1 and option 2 based on simulation results (Qualcomm, Intel)</w:t>
            </w:r>
          </w:p>
          <w:p w14:paraId="0E9F7196" w14:textId="77777777" w:rsidR="001A10E6" w:rsidRPr="008B28F4" w:rsidRDefault="001A10E6" w:rsidP="001A10E6">
            <w:pPr>
              <w:rPr>
                <w:rFonts w:eastAsiaTheme="minorEastAsia"/>
                <w:i/>
                <w:color w:val="0070C0"/>
                <w:lang w:val="en-US" w:eastAsia="zh-CN"/>
              </w:rPr>
            </w:pPr>
            <w:r w:rsidRPr="008B28F4">
              <w:rPr>
                <w:rFonts w:eastAsiaTheme="minorEastAsia"/>
                <w:i/>
                <w:color w:val="0070C0"/>
                <w:lang w:val="en-US" w:eastAsia="zh-CN"/>
              </w:rPr>
              <w:t>Tentative agreements:</w:t>
            </w:r>
          </w:p>
          <w:p w14:paraId="5940720D" w14:textId="77777777" w:rsidR="001A10E6" w:rsidRPr="008B28F4"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Option 1: XP-High (Huawei, Apple)</w:t>
            </w:r>
          </w:p>
          <w:p w14:paraId="15D54D41" w14:textId="26EC8ADD" w:rsidR="001A10E6"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Option 2: XP-Medium (Samsung, Apple)</w:t>
            </w:r>
          </w:p>
          <w:p w14:paraId="296E5E9B" w14:textId="61A219B8" w:rsidR="00021FEC" w:rsidRPr="008B28F4" w:rsidRDefault="00021FEC"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Down-select to one option based on simulation in the next meeting</w:t>
            </w:r>
          </w:p>
          <w:p w14:paraId="33016E36" w14:textId="77777777" w:rsidR="001A10E6" w:rsidRDefault="001A10E6" w:rsidP="001A10E6">
            <w:pPr>
              <w:rPr>
                <w:rFonts w:eastAsiaTheme="minorEastAsia"/>
                <w:i/>
                <w:color w:val="0070C0"/>
                <w:lang w:val="en-US" w:eastAsia="zh-CN"/>
              </w:rPr>
            </w:pPr>
            <w:r w:rsidRPr="008B28F4">
              <w:rPr>
                <w:rFonts w:eastAsiaTheme="minorEastAsia"/>
                <w:i/>
                <w:color w:val="0070C0"/>
                <w:lang w:val="en-US" w:eastAsia="zh-CN"/>
              </w:rPr>
              <w:t>Recommendations for next meeting</w:t>
            </w:r>
          </w:p>
          <w:p w14:paraId="5010395F" w14:textId="32DBAB32" w:rsidR="001A10E6" w:rsidRPr="0008786B" w:rsidRDefault="001A10E6" w:rsidP="001A10E6">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 xml:space="preserve">suggest </w:t>
            </w:r>
            <w:r w:rsidR="00021FEC">
              <w:rPr>
                <w:rFonts w:eastAsia="宋体"/>
                <w:color w:val="0070C0"/>
                <w:szCs w:val="24"/>
                <w:lang w:eastAsia="zh-CN"/>
              </w:rPr>
              <w:t xml:space="preserve">decide </w:t>
            </w:r>
            <w:r>
              <w:rPr>
                <w:rFonts w:eastAsia="宋体"/>
                <w:color w:val="0070C0"/>
                <w:szCs w:val="24"/>
                <w:lang w:eastAsia="zh-CN"/>
              </w:rPr>
              <w:t xml:space="preserve"> the issue in the next meeting based on simulation results provided</w:t>
            </w:r>
          </w:p>
          <w:p w14:paraId="7780D2FD" w14:textId="77777777" w:rsidR="006F20E6" w:rsidRDefault="006F20E6" w:rsidP="003E7572">
            <w:pPr>
              <w:rPr>
                <w:rFonts w:eastAsiaTheme="minorEastAsia"/>
                <w:i/>
                <w:color w:val="0070C0"/>
                <w:lang w:eastAsia="zh-CN"/>
              </w:rPr>
            </w:pPr>
          </w:p>
          <w:p w14:paraId="7AA2D9CF" w14:textId="77777777" w:rsidR="002F00E9" w:rsidRPr="00045592" w:rsidRDefault="002F00E9" w:rsidP="002F00E9">
            <w:pPr>
              <w:rPr>
                <w:b/>
                <w:color w:val="0070C0"/>
                <w:u w:val="single"/>
                <w:lang w:eastAsia="ko-KR"/>
              </w:rPr>
            </w:pPr>
            <w:r w:rsidRPr="00045592">
              <w:rPr>
                <w:b/>
                <w:color w:val="0070C0"/>
                <w:u w:val="single"/>
                <w:lang w:eastAsia="ko-KR"/>
              </w:rPr>
              <w:t>Issue</w:t>
            </w:r>
            <w:r>
              <w:rPr>
                <w:b/>
                <w:color w:val="0070C0"/>
                <w:u w:val="single"/>
                <w:lang w:eastAsia="ko-KR"/>
              </w:rPr>
              <w:t xml:space="preserve"> 2-1-13</w:t>
            </w:r>
            <w:r w:rsidRPr="00045592">
              <w:rPr>
                <w:b/>
                <w:color w:val="0070C0"/>
                <w:u w:val="single"/>
                <w:lang w:eastAsia="ko-KR"/>
              </w:rPr>
              <w:t>:</w:t>
            </w:r>
            <w:r>
              <w:rPr>
                <w:b/>
                <w:color w:val="0070C0"/>
                <w:u w:val="single"/>
                <w:lang w:eastAsia="ko-KR"/>
              </w:rPr>
              <w:t xml:space="preserve"> Test parameters summary for Rel-16 enhancement type II codebook </w:t>
            </w:r>
          </w:p>
          <w:p w14:paraId="4AE57C96" w14:textId="6B2C5A7E" w:rsidR="00021FEC" w:rsidRPr="008B28F4" w:rsidRDefault="00021FEC"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p>
          <w:tbl>
            <w:tblPr>
              <w:tblW w:w="7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801"/>
              <w:gridCol w:w="527"/>
              <w:gridCol w:w="2621"/>
            </w:tblGrid>
            <w:tr w:rsidR="00021FEC" w:rsidRPr="00B90F28" w14:paraId="081A2420" w14:textId="77777777" w:rsidTr="00966F35">
              <w:trPr>
                <w:trHeight w:val="72"/>
                <w:jc w:val="center"/>
              </w:trPr>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60E96DF7" w14:textId="77777777" w:rsidR="00021FEC" w:rsidRPr="00B90F28" w:rsidRDefault="00021FEC" w:rsidP="00021FE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62C9703" w14:textId="77777777" w:rsidR="00021FEC" w:rsidRPr="00B90F28" w:rsidRDefault="00021FEC" w:rsidP="00021FE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 resource Type</w:t>
                  </w:r>
                </w:p>
              </w:tc>
              <w:tc>
                <w:tcPr>
                  <w:tcW w:w="545" w:type="dxa"/>
                  <w:tcBorders>
                    <w:top w:val="single" w:sz="4" w:space="0" w:color="auto"/>
                    <w:left w:val="single" w:sz="4" w:space="0" w:color="auto"/>
                    <w:bottom w:val="single" w:sz="4" w:space="0" w:color="auto"/>
                    <w:right w:val="single" w:sz="4" w:space="0" w:color="auto"/>
                  </w:tcBorders>
                  <w:vAlign w:val="center"/>
                </w:tcPr>
                <w:p w14:paraId="27AA38B7" w14:textId="77777777" w:rsidR="00021FEC" w:rsidRPr="00B90F28"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484E8A3D" w14:textId="77777777" w:rsidR="00021FEC" w:rsidRPr="00B90F28" w:rsidRDefault="00021FEC" w:rsidP="00021FEC">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021FEC" w:rsidRPr="00B90F28" w14:paraId="5B03F502"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DE88A8E"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D186CDD"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Number of CSI-RS ports (</w:t>
                  </w:r>
                  <w:r w:rsidRPr="00021FEC">
                    <w:rPr>
                      <w:rFonts w:asciiTheme="minorHAnsi" w:hAnsiTheme="minorHAnsi" w:cstheme="minorHAnsi"/>
                      <w:i/>
                      <w:sz w:val="16"/>
                      <w:szCs w:val="16"/>
                    </w:rPr>
                    <w:t>X</w:t>
                  </w:r>
                  <w:r w:rsidRPr="00021FEC">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7D1516C0"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D16B3FE"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021FEC">
                    <w:rPr>
                      <w:rFonts w:asciiTheme="minorHAnsi" w:hAnsiTheme="minorHAnsi" w:cstheme="minorHAnsi"/>
                      <w:sz w:val="16"/>
                      <w:szCs w:val="16"/>
                      <w:lang w:eastAsia="zh-CN"/>
                    </w:rPr>
                    <w:t>4/16/32</w:t>
                  </w:r>
                </w:p>
              </w:tc>
            </w:tr>
            <w:tr w:rsidR="00021FEC" w:rsidRPr="00B90F28" w14:paraId="23680BFB"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41DB307B"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0DFC7F6"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CDM Type</w:t>
                  </w:r>
                </w:p>
              </w:tc>
              <w:tc>
                <w:tcPr>
                  <w:tcW w:w="545" w:type="dxa"/>
                  <w:tcBorders>
                    <w:top w:val="single" w:sz="4" w:space="0" w:color="auto"/>
                    <w:left w:val="single" w:sz="4" w:space="0" w:color="auto"/>
                    <w:bottom w:val="single" w:sz="4" w:space="0" w:color="auto"/>
                    <w:right w:val="single" w:sz="4" w:space="0" w:color="auto"/>
                  </w:tcBorders>
                  <w:vAlign w:val="center"/>
                </w:tcPr>
                <w:p w14:paraId="7406E3B5"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475A9190"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FD-CDM2 for 4 ports/</w:t>
                  </w:r>
                </w:p>
                <w:p w14:paraId="788F100F"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CDM4 (FD2, TD2) for 16/32 ports</w:t>
                  </w:r>
                </w:p>
              </w:tc>
            </w:tr>
            <w:tr w:rsidR="00021FEC" w:rsidRPr="00B90F28" w14:paraId="4C61F6EF"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9A071D3"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B3B9D18"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Density (ρ)</w:t>
                  </w:r>
                </w:p>
              </w:tc>
              <w:tc>
                <w:tcPr>
                  <w:tcW w:w="545" w:type="dxa"/>
                  <w:tcBorders>
                    <w:top w:val="single" w:sz="4" w:space="0" w:color="auto"/>
                    <w:left w:val="single" w:sz="4" w:space="0" w:color="auto"/>
                    <w:bottom w:val="single" w:sz="4" w:space="0" w:color="auto"/>
                    <w:right w:val="single" w:sz="4" w:space="0" w:color="auto"/>
                  </w:tcBorders>
                  <w:vAlign w:val="center"/>
                </w:tcPr>
                <w:p w14:paraId="49067BB5"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18C4AE5D"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1</w:t>
                  </w:r>
                </w:p>
              </w:tc>
            </w:tr>
            <w:tr w:rsidR="00021FEC" w:rsidRPr="00B90F28" w14:paraId="48C22A73"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54AFDCC"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8F76630"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First subcarrier index in the PRB used for CSI-RS (k</w:t>
                  </w:r>
                  <w:r w:rsidRPr="00021FEC">
                    <w:rPr>
                      <w:rFonts w:asciiTheme="minorHAnsi" w:hAnsiTheme="minorHAnsi" w:cstheme="minorHAnsi"/>
                      <w:sz w:val="16"/>
                      <w:szCs w:val="16"/>
                      <w:vertAlign w:val="subscript"/>
                    </w:rPr>
                    <w:t>0</w:t>
                  </w:r>
                  <w:r w:rsidRPr="00021FEC">
                    <w:rPr>
                      <w:rFonts w:asciiTheme="minorHAnsi" w:hAnsiTheme="minorHAnsi" w:cstheme="minorHAnsi"/>
                      <w:sz w:val="16"/>
                      <w:szCs w:val="16"/>
                    </w:rPr>
                    <w:t>, k</w:t>
                  </w:r>
                  <w:r w:rsidRPr="00021FEC">
                    <w:rPr>
                      <w:rFonts w:asciiTheme="minorHAnsi" w:hAnsiTheme="minorHAnsi" w:cstheme="minorHAnsi"/>
                      <w:sz w:val="16"/>
                      <w:szCs w:val="16"/>
                      <w:vertAlign w:val="subscript"/>
                    </w:rPr>
                    <w:t>1</w:t>
                  </w:r>
                  <w:r w:rsidRPr="00021FEC">
                    <w:rPr>
                      <w:rFonts w:asciiTheme="minorHAnsi" w:hAnsiTheme="minorHAnsi" w:cstheme="minorHAnsi"/>
                      <w:sz w:val="16"/>
                      <w:szCs w:val="16"/>
                    </w:rPr>
                    <w:t xml:space="preserve"> )</w:t>
                  </w:r>
                </w:p>
              </w:tc>
              <w:tc>
                <w:tcPr>
                  <w:tcW w:w="545" w:type="dxa"/>
                  <w:tcBorders>
                    <w:top w:val="single" w:sz="4" w:space="0" w:color="auto"/>
                    <w:left w:val="single" w:sz="4" w:space="0" w:color="auto"/>
                    <w:bottom w:val="single" w:sz="4" w:space="0" w:color="auto"/>
                    <w:right w:val="single" w:sz="4" w:space="0" w:color="auto"/>
                  </w:tcBorders>
                  <w:vAlign w:val="center"/>
                </w:tcPr>
                <w:p w14:paraId="1617E235"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D4DC985"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Row 4, (0,-) for 4 ports/</w:t>
                  </w:r>
                </w:p>
                <w:p w14:paraId="1C38CAFC"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 xml:space="preserve"> Row 12, (2, 4, 6, 8) for 16 ports/</w:t>
                  </w:r>
                </w:p>
                <w:p w14:paraId="49CFECF4"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3C1190">
                    <w:rPr>
                      <w:rFonts w:asciiTheme="minorHAnsi" w:hAnsiTheme="minorHAnsi" w:cstheme="minorHAnsi"/>
                      <w:sz w:val="16"/>
                      <w:szCs w:val="16"/>
                      <w:highlight w:val="yellow"/>
                      <w:lang w:eastAsia="zh-CN"/>
                    </w:rPr>
                    <w:t>Row 17, (2, 4, 6, 8) for 32 ports</w:t>
                  </w:r>
                </w:p>
              </w:tc>
            </w:tr>
            <w:tr w:rsidR="00021FEC" w:rsidRPr="00B90F28" w14:paraId="367C176C" w14:textId="77777777" w:rsidTr="00966F35">
              <w:trPr>
                <w:trHeight w:val="43"/>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5BE36780"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067EA7"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First OFDM symbol in the PRB used for CSI-RS (l</w:t>
                  </w:r>
                  <w:r w:rsidRPr="00021FEC">
                    <w:rPr>
                      <w:rFonts w:asciiTheme="minorHAnsi" w:hAnsiTheme="minorHAnsi" w:cstheme="minorHAnsi"/>
                      <w:sz w:val="16"/>
                      <w:szCs w:val="16"/>
                      <w:vertAlign w:val="subscript"/>
                    </w:rPr>
                    <w:t>0</w:t>
                  </w:r>
                  <w:r w:rsidRPr="00021FEC">
                    <w:rPr>
                      <w:rFonts w:asciiTheme="minorHAnsi" w:hAnsiTheme="minorHAnsi" w:cstheme="minorHAnsi"/>
                      <w:sz w:val="16"/>
                      <w:szCs w:val="16"/>
                    </w:rPr>
                    <w:t>, l</w:t>
                  </w:r>
                  <w:r w:rsidRPr="00021FEC">
                    <w:rPr>
                      <w:rFonts w:asciiTheme="minorHAnsi" w:hAnsiTheme="minorHAnsi" w:cstheme="minorHAnsi"/>
                      <w:sz w:val="16"/>
                      <w:szCs w:val="16"/>
                      <w:vertAlign w:val="subscript"/>
                    </w:rPr>
                    <w:t>1</w:t>
                  </w:r>
                  <w:r w:rsidRPr="00021FEC">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1A35AEC0"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187DCCAD"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(13,-) for 4 ports/</w:t>
                  </w:r>
                </w:p>
                <w:p w14:paraId="2D21C2EB"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 xml:space="preserve"> (5,-) for 16 ports/</w:t>
                  </w:r>
                </w:p>
                <w:p w14:paraId="033F8273"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3C1190">
                    <w:rPr>
                      <w:rFonts w:asciiTheme="minorHAnsi" w:hAnsiTheme="minorHAnsi" w:cstheme="minorHAnsi"/>
                      <w:sz w:val="16"/>
                      <w:szCs w:val="16"/>
                      <w:highlight w:val="yellow"/>
                      <w:lang w:eastAsia="zh-CN"/>
                    </w:rPr>
                    <w:t>(5,12)) for 32 ports</w:t>
                  </w:r>
                </w:p>
              </w:tc>
            </w:tr>
            <w:tr w:rsidR="00021FEC" w:rsidRPr="00B90F28" w14:paraId="1FD4811E"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519B5311"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CE92EF"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CSI-RS</w:t>
                  </w:r>
                </w:p>
                <w:p w14:paraId="65E7B9E8"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lang w:eastAsia="zh-CN"/>
                    </w:rPr>
                    <w:t>interval</w:t>
                  </w:r>
                  <w:r w:rsidRPr="00021FEC">
                    <w:rPr>
                      <w:rFonts w:asciiTheme="minorHAnsi" w:hAnsiTheme="minorHAnsi" w:cstheme="minorHAnsi"/>
                      <w:sz w:val="16"/>
                      <w:szCs w:val="16"/>
                    </w:rPr>
                    <w:t xml:space="preserve"> and offset</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D3E661" w14:textId="77777777" w:rsidR="00021FEC" w:rsidRPr="00021FEC" w:rsidRDefault="00021FEC" w:rsidP="00021FEC">
                  <w:pPr>
                    <w:keepNext/>
                    <w:keepLines/>
                    <w:spacing w:after="0"/>
                    <w:jc w:val="center"/>
                    <w:rPr>
                      <w:rFonts w:asciiTheme="minorHAnsi" w:hAnsiTheme="minorHAnsi" w:cstheme="minorHAnsi"/>
                      <w:sz w:val="16"/>
                      <w:szCs w:val="16"/>
                    </w:rPr>
                  </w:pPr>
                  <w:r w:rsidRPr="00021FEC">
                    <w:rPr>
                      <w:rFonts w:asciiTheme="minorHAnsi" w:hAnsiTheme="minorHAnsi" w:cstheme="minorHAnsi"/>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hideMark/>
                </w:tcPr>
                <w:p w14:paraId="2D39DCB3"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5/1 for FDD, 10/1 for TDD</w:t>
                  </w:r>
                </w:p>
              </w:tc>
            </w:tr>
            <w:tr w:rsidR="00021FEC" w:rsidRPr="00B90F28" w14:paraId="13B3A930"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366A1751"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0D59D7"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aperiodicTriggeringOffset</w:t>
                  </w:r>
                </w:p>
              </w:tc>
              <w:tc>
                <w:tcPr>
                  <w:tcW w:w="545" w:type="dxa"/>
                  <w:tcBorders>
                    <w:top w:val="single" w:sz="4" w:space="0" w:color="auto"/>
                    <w:left w:val="single" w:sz="4" w:space="0" w:color="auto"/>
                    <w:bottom w:val="single" w:sz="4" w:space="0" w:color="auto"/>
                    <w:right w:val="single" w:sz="4" w:space="0" w:color="auto"/>
                  </w:tcBorders>
                  <w:vAlign w:val="center"/>
                </w:tcPr>
                <w:p w14:paraId="5E3C57A8"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4BFBBDF8"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021FEC">
                    <w:rPr>
                      <w:rFonts w:asciiTheme="minorHAnsi" w:hAnsiTheme="minorHAnsi" w:cstheme="minorHAnsi"/>
                      <w:sz w:val="16"/>
                      <w:szCs w:val="16"/>
                      <w:lang w:eastAsia="zh-CN"/>
                    </w:rPr>
                    <w:t>0</w:t>
                  </w:r>
                </w:p>
              </w:tc>
            </w:tr>
            <w:tr w:rsidR="00021FEC" w:rsidRPr="00B90F28" w14:paraId="1171EAD7" w14:textId="77777777" w:rsidTr="00966F35">
              <w:trPr>
                <w:trHeight w:val="72"/>
                <w:jc w:val="center"/>
              </w:trPr>
              <w:tc>
                <w:tcPr>
                  <w:tcW w:w="973" w:type="dxa"/>
                  <w:vMerge w:val="restart"/>
                  <w:tcBorders>
                    <w:top w:val="single" w:sz="4" w:space="0" w:color="auto"/>
                    <w:left w:val="single" w:sz="4" w:space="0" w:color="auto"/>
                    <w:right w:val="single" w:sz="4" w:space="0" w:color="auto"/>
                  </w:tcBorders>
                  <w:vAlign w:val="center"/>
                </w:tcPr>
                <w:p w14:paraId="6E6E64F6" w14:textId="77777777" w:rsidR="00021FEC" w:rsidRPr="00021FEC" w:rsidRDefault="00021FEC" w:rsidP="00021FEC">
                  <w:pPr>
                    <w:spacing w:after="0"/>
                    <w:rPr>
                      <w:rFonts w:asciiTheme="minorHAnsi" w:hAnsiTheme="minorHAnsi" w:cstheme="minorHAnsi"/>
                      <w:sz w:val="16"/>
                      <w:szCs w:val="16"/>
                    </w:rPr>
                  </w:pPr>
                  <w:r w:rsidRPr="00021FEC">
                    <w:rPr>
                      <w:rFonts w:asciiTheme="minorHAnsi" w:hAnsiTheme="minorHAnsi" w:cstheme="minorHAnsi"/>
                      <w:sz w:val="16"/>
                      <w:szCs w:val="16"/>
                    </w:rPr>
                    <w:t>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1C2418FF" w14:textId="77777777" w:rsidR="00021FEC" w:rsidRPr="00021FEC" w:rsidRDefault="00021FEC" w:rsidP="00021FEC">
                  <w:pPr>
                    <w:keepNext/>
                    <w:keepLines/>
                    <w:spacing w:after="0"/>
                    <w:rPr>
                      <w:rFonts w:asciiTheme="minorHAnsi" w:hAnsiTheme="minorHAnsi" w:cstheme="minorHAnsi"/>
                      <w:sz w:val="16"/>
                      <w:szCs w:val="16"/>
                    </w:rPr>
                  </w:pPr>
                  <w:r w:rsidRPr="008B28F4">
                    <w:rPr>
                      <w:rFonts w:asciiTheme="minorHAnsi" w:hAnsiTheme="minorHAnsi" w:cstheme="minorHAnsi"/>
                      <w:sz w:val="16"/>
                      <w:szCs w:val="16"/>
                    </w:rPr>
                    <w:t>Codebook Type</w:t>
                  </w:r>
                </w:p>
              </w:tc>
              <w:tc>
                <w:tcPr>
                  <w:tcW w:w="545" w:type="dxa"/>
                  <w:tcBorders>
                    <w:top w:val="single" w:sz="4" w:space="0" w:color="auto"/>
                    <w:left w:val="single" w:sz="4" w:space="0" w:color="auto"/>
                    <w:bottom w:val="single" w:sz="4" w:space="0" w:color="auto"/>
                    <w:right w:val="single" w:sz="4" w:space="0" w:color="auto"/>
                  </w:tcBorders>
                  <w:vAlign w:val="center"/>
                </w:tcPr>
                <w:p w14:paraId="2FDFAA35"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3291763E"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typeII-r16</w:t>
                  </w:r>
                </w:p>
              </w:tc>
            </w:tr>
            <w:tr w:rsidR="00021FEC" w:rsidRPr="00B90F28" w14:paraId="286C607C" w14:textId="77777777" w:rsidTr="00966F35">
              <w:trPr>
                <w:trHeight w:val="72"/>
                <w:jc w:val="center"/>
              </w:trPr>
              <w:tc>
                <w:tcPr>
                  <w:tcW w:w="973" w:type="dxa"/>
                  <w:vMerge/>
                  <w:tcBorders>
                    <w:left w:val="single" w:sz="4" w:space="0" w:color="auto"/>
                    <w:right w:val="single" w:sz="4" w:space="0" w:color="auto"/>
                  </w:tcBorders>
                  <w:vAlign w:val="center"/>
                </w:tcPr>
                <w:p w14:paraId="5A4AE410"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061C2F3B" w14:textId="77777777" w:rsidR="00021FEC" w:rsidRPr="00021FEC" w:rsidRDefault="00021FEC" w:rsidP="00021FEC">
                  <w:pPr>
                    <w:keepNext/>
                    <w:keepLines/>
                    <w:spacing w:after="0"/>
                    <w:rPr>
                      <w:rFonts w:asciiTheme="minorHAnsi" w:hAnsiTheme="minorHAnsi" w:cstheme="minorHAnsi"/>
                      <w:sz w:val="16"/>
                      <w:szCs w:val="16"/>
                    </w:rPr>
                  </w:pPr>
                  <w:r w:rsidRPr="008B28F4">
                    <w:rPr>
                      <w:rFonts w:asciiTheme="minorHAnsi" w:hAnsiTheme="minorHAnsi" w:cstheme="minorHAnsi"/>
                      <w:sz w:val="16"/>
                      <w:szCs w:val="16"/>
                    </w:rPr>
                    <w:t>paramCombination-r16</w:t>
                  </w:r>
                </w:p>
              </w:tc>
              <w:tc>
                <w:tcPr>
                  <w:tcW w:w="545" w:type="dxa"/>
                  <w:tcBorders>
                    <w:top w:val="single" w:sz="4" w:space="0" w:color="auto"/>
                    <w:left w:val="single" w:sz="4" w:space="0" w:color="auto"/>
                    <w:bottom w:val="single" w:sz="4" w:space="0" w:color="auto"/>
                    <w:right w:val="single" w:sz="4" w:space="0" w:color="auto"/>
                  </w:tcBorders>
                  <w:vAlign w:val="center"/>
                </w:tcPr>
                <w:p w14:paraId="024C8FC1"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4E337DC2"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Option 1: 6 with L =4, pν =1/2, β=1/2</w:t>
                  </w:r>
                </w:p>
              </w:tc>
            </w:tr>
            <w:tr w:rsidR="00021FEC" w:rsidRPr="00B90F28" w14:paraId="78844098" w14:textId="77777777" w:rsidTr="00966F35">
              <w:trPr>
                <w:trHeight w:val="72"/>
                <w:jc w:val="center"/>
              </w:trPr>
              <w:tc>
                <w:tcPr>
                  <w:tcW w:w="973" w:type="dxa"/>
                  <w:vMerge/>
                  <w:tcBorders>
                    <w:left w:val="single" w:sz="4" w:space="0" w:color="auto"/>
                    <w:right w:val="single" w:sz="4" w:space="0" w:color="auto"/>
                  </w:tcBorders>
                  <w:vAlign w:val="center"/>
                </w:tcPr>
                <w:p w14:paraId="60BE39D4"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7CBD7079"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numberOfPMISubbandsPerCQISubband</w:t>
                  </w:r>
                </w:p>
              </w:tc>
              <w:tc>
                <w:tcPr>
                  <w:tcW w:w="545" w:type="dxa"/>
                  <w:tcBorders>
                    <w:top w:val="single" w:sz="4" w:space="0" w:color="auto"/>
                    <w:left w:val="single" w:sz="4" w:space="0" w:color="auto"/>
                    <w:bottom w:val="single" w:sz="4" w:space="0" w:color="auto"/>
                    <w:right w:val="single" w:sz="4" w:space="0" w:color="auto"/>
                  </w:tcBorders>
                  <w:vAlign w:val="center"/>
                </w:tcPr>
                <w:p w14:paraId="0A90D8D5"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1DB150E" w14:textId="77777777" w:rsidR="00021FEC" w:rsidRPr="003C1190" w:rsidRDefault="00021FEC" w:rsidP="00021FEC">
                  <w:pPr>
                    <w:keepNext/>
                    <w:keepLines/>
                    <w:spacing w:after="0"/>
                    <w:jc w:val="center"/>
                    <w:rPr>
                      <w:rFonts w:asciiTheme="minorHAnsi" w:hAnsiTheme="minorHAnsi" w:cstheme="minorHAnsi"/>
                      <w:sz w:val="16"/>
                      <w:szCs w:val="16"/>
                      <w:highlight w:val="yellow"/>
                      <w:lang w:val="en-US" w:eastAsia="zh-CN"/>
                    </w:rPr>
                  </w:pPr>
                  <w:r w:rsidRPr="003C1190">
                    <w:rPr>
                      <w:rFonts w:asciiTheme="minorHAnsi" w:hAnsiTheme="minorHAnsi" w:cstheme="minorHAnsi"/>
                      <w:sz w:val="16"/>
                      <w:szCs w:val="16"/>
                      <w:highlight w:val="yellow"/>
                      <w:lang w:val="en-US" w:eastAsia="zh-CN"/>
                    </w:rPr>
                    <w:t>Option 1: R = 1</w:t>
                  </w:r>
                </w:p>
                <w:p w14:paraId="7CC3A455"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val="en-US" w:eastAsia="zh-CN"/>
                    </w:rPr>
                    <w:t>Option 2: R = 2</w:t>
                  </w:r>
                </w:p>
              </w:tc>
            </w:tr>
            <w:tr w:rsidR="00021FEC" w:rsidRPr="00B90F28" w14:paraId="29992100" w14:textId="77777777" w:rsidTr="00966F35">
              <w:trPr>
                <w:trHeight w:val="72"/>
                <w:jc w:val="center"/>
              </w:trPr>
              <w:tc>
                <w:tcPr>
                  <w:tcW w:w="973" w:type="dxa"/>
                  <w:vMerge/>
                  <w:tcBorders>
                    <w:left w:val="single" w:sz="4" w:space="0" w:color="auto"/>
                    <w:right w:val="single" w:sz="4" w:space="0" w:color="auto"/>
                  </w:tcBorders>
                  <w:vAlign w:val="center"/>
                </w:tcPr>
                <w:p w14:paraId="04AF00D5"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48BF975D"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(CodebookConfig-N1,CodebookConfig-N2)</w:t>
                  </w:r>
                </w:p>
              </w:tc>
              <w:tc>
                <w:tcPr>
                  <w:tcW w:w="545" w:type="dxa"/>
                  <w:tcBorders>
                    <w:top w:val="single" w:sz="4" w:space="0" w:color="auto"/>
                    <w:left w:val="single" w:sz="4" w:space="0" w:color="auto"/>
                    <w:bottom w:val="single" w:sz="4" w:space="0" w:color="auto"/>
                    <w:right w:val="single" w:sz="4" w:space="0" w:color="auto"/>
                  </w:tcBorders>
                  <w:vAlign w:val="center"/>
                </w:tcPr>
                <w:p w14:paraId="791E9629"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257398C2"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(4,1) for 4 ports/</w:t>
                  </w:r>
                </w:p>
                <w:p w14:paraId="5EB819AD"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(4,2) for 16 ports/</w:t>
                  </w:r>
                </w:p>
                <w:p w14:paraId="57BDDB76"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(4,4) for 32 ports</w:t>
                  </w:r>
                </w:p>
              </w:tc>
            </w:tr>
            <w:tr w:rsidR="00021FEC" w:rsidRPr="00B90F28" w14:paraId="4D6BCC47" w14:textId="77777777" w:rsidTr="00966F35">
              <w:trPr>
                <w:trHeight w:val="72"/>
                <w:jc w:val="center"/>
              </w:trPr>
              <w:tc>
                <w:tcPr>
                  <w:tcW w:w="973" w:type="dxa"/>
                  <w:vMerge/>
                  <w:tcBorders>
                    <w:left w:val="single" w:sz="4" w:space="0" w:color="auto"/>
                    <w:right w:val="single" w:sz="4" w:space="0" w:color="auto"/>
                  </w:tcBorders>
                  <w:vAlign w:val="center"/>
                </w:tcPr>
                <w:p w14:paraId="7293BC63"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28AF156E"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(CodebookConfig-O1,CodebookConfig-O2)</w:t>
                  </w:r>
                </w:p>
              </w:tc>
              <w:tc>
                <w:tcPr>
                  <w:tcW w:w="545" w:type="dxa"/>
                  <w:tcBorders>
                    <w:top w:val="single" w:sz="4" w:space="0" w:color="auto"/>
                    <w:left w:val="single" w:sz="4" w:space="0" w:color="auto"/>
                    <w:bottom w:val="single" w:sz="4" w:space="0" w:color="auto"/>
                    <w:right w:val="single" w:sz="4" w:space="0" w:color="auto"/>
                  </w:tcBorders>
                  <w:vAlign w:val="center"/>
                </w:tcPr>
                <w:p w14:paraId="5FD5F35A"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2DE5AE18"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(4,1) for 4 ports/</w:t>
                  </w:r>
                </w:p>
                <w:p w14:paraId="5F54A5DC"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(4,4) for 16/32 ports</w:t>
                  </w:r>
                </w:p>
              </w:tc>
            </w:tr>
            <w:tr w:rsidR="00021FEC" w:rsidRPr="00B90F28" w14:paraId="7B6BB41C" w14:textId="77777777" w:rsidTr="00966F35">
              <w:trPr>
                <w:trHeight w:val="72"/>
                <w:jc w:val="center"/>
              </w:trPr>
              <w:tc>
                <w:tcPr>
                  <w:tcW w:w="973" w:type="dxa"/>
                  <w:vMerge/>
                  <w:tcBorders>
                    <w:left w:val="single" w:sz="4" w:space="0" w:color="auto"/>
                    <w:right w:val="single" w:sz="4" w:space="0" w:color="auto"/>
                  </w:tcBorders>
                  <w:vAlign w:val="center"/>
                </w:tcPr>
                <w:p w14:paraId="3B889417"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01A5F719" w14:textId="77777777" w:rsidR="00021FEC" w:rsidRPr="00021FEC" w:rsidRDefault="00021FEC" w:rsidP="00021FEC">
                  <w:pPr>
                    <w:keepNext/>
                    <w:keepLines/>
                    <w:spacing w:after="0"/>
                    <w:rPr>
                      <w:rFonts w:asciiTheme="minorHAnsi" w:hAnsiTheme="minorHAnsi" w:cstheme="minorHAnsi"/>
                      <w:sz w:val="16"/>
                      <w:szCs w:val="16"/>
                    </w:rPr>
                  </w:pPr>
                  <w:r w:rsidRPr="008B28F4">
                    <w:rPr>
                      <w:rFonts w:asciiTheme="minorHAnsi" w:hAnsiTheme="minorHAnsi" w:cstheme="minorHAnsi"/>
                      <w:sz w:val="16"/>
                      <w:szCs w:val="16"/>
                    </w:rPr>
                    <w:t>n1-n2-codebookSubsetRestriction-r16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57052B29"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C559CC2"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FFS</w:t>
                  </w:r>
                </w:p>
              </w:tc>
            </w:tr>
            <w:tr w:rsidR="00021FEC" w:rsidRPr="00B90F28" w14:paraId="26E8D31E" w14:textId="77777777" w:rsidTr="00966F35">
              <w:trPr>
                <w:trHeight w:val="72"/>
                <w:jc w:val="center"/>
              </w:trPr>
              <w:tc>
                <w:tcPr>
                  <w:tcW w:w="973" w:type="dxa"/>
                  <w:vMerge/>
                  <w:tcBorders>
                    <w:left w:val="single" w:sz="4" w:space="0" w:color="auto"/>
                    <w:bottom w:val="single" w:sz="4" w:space="0" w:color="auto"/>
                    <w:right w:val="single" w:sz="4" w:space="0" w:color="auto"/>
                  </w:tcBorders>
                  <w:vAlign w:val="center"/>
                </w:tcPr>
                <w:p w14:paraId="6DE99D44"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364326BA" w14:textId="77777777" w:rsidR="00021FEC" w:rsidRPr="008B28F4" w:rsidRDefault="00021FEC" w:rsidP="00021FEC">
                  <w:pPr>
                    <w:keepNext/>
                    <w:keepLines/>
                    <w:spacing w:after="0"/>
                    <w:rPr>
                      <w:rFonts w:asciiTheme="minorHAnsi" w:hAnsiTheme="minorHAnsi" w:cstheme="minorHAnsi"/>
                      <w:sz w:val="16"/>
                      <w:szCs w:val="16"/>
                    </w:rPr>
                  </w:pPr>
                  <w:r w:rsidRPr="008B28F4">
                    <w:rPr>
                      <w:rFonts w:asciiTheme="minorHAnsi" w:hAnsiTheme="minorHAnsi" w:cstheme="minorHAnsi"/>
                      <w:sz w:val="16"/>
                      <w:szCs w:val="16"/>
                    </w:rPr>
                    <w:t>typeII-RI-Restriction-r16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49316C23"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080E47E5"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FFS</w:t>
                  </w:r>
                </w:p>
              </w:tc>
            </w:tr>
            <w:tr w:rsidR="00021FEC" w:rsidRPr="00B90F28" w14:paraId="6EFFD002" w14:textId="77777777" w:rsidTr="00966F35">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4CF7DED8"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CSI-RS resource/CSI reporting interval and slot offset</w:t>
                  </w:r>
                </w:p>
              </w:tc>
              <w:tc>
                <w:tcPr>
                  <w:tcW w:w="545" w:type="dxa"/>
                  <w:tcBorders>
                    <w:top w:val="single" w:sz="4" w:space="0" w:color="auto"/>
                    <w:left w:val="single" w:sz="4" w:space="0" w:color="auto"/>
                    <w:bottom w:val="single" w:sz="4" w:space="0" w:color="auto"/>
                    <w:right w:val="single" w:sz="4" w:space="0" w:color="auto"/>
                  </w:tcBorders>
                  <w:vAlign w:val="center"/>
                </w:tcPr>
                <w:p w14:paraId="5C2CE01B"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021FEC">
                    <w:rPr>
                      <w:rFonts w:asciiTheme="minorHAnsi" w:hAnsiTheme="minorHAnsi" w:cstheme="minorHAnsi"/>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tcPr>
                <w:p w14:paraId="409E4B44"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FR1 FDD 15 kHz: 5/1</w:t>
                  </w:r>
                </w:p>
                <w:p w14:paraId="13BA5948"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FR1 TDD 30 kHz: 10/1</w:t>
                  </w:r>
                </w:p>
              </w:tc>
            </w:tr>
            <w:tr w:rsidR="00021FEC" w:rsidRPr="00B90F28" w14:paraId="684E1775" w14:textId="77777777" w:rsidTr="00966F35">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66DBC70C"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Minimum CSI delay</w:t>
                  </w:r>
                </w:p>
              </w:tc>
              <w:tc>
                <w:tcPr>
                  <w:tcW w:w="545" w:type="dxa"/>
                  <w:tcBorders>
                    <w:top w:val="single" w:sz="4" w:space="0" w:color="auto"/>
                    <w:left w:val="single" w:sz="4" w:space="0" w:color="auto"/>
                    <w:bottom w:val="single" w:sz="4" w:space="0" w:color="auto"/>
                    <w:right w:val="single" w:sz="4" w:space="0" w:color="auto"/>
                  </w:tcBorders>
                  <w:vAlign w:val="center"/>
                </w:tcPr>
                <w:p w14:paraId="18700DF9"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021FEC">
                    <w:rPr>
                      <w:rFonts w:asciiTheme="minorHAnsi" w:hAnsiTheme="minorHAnsi" w:cstheme="minorHAnsi"/>
                      <w:sz w:val="16"/>
                      <w:szCs w:val="16"/>
                      <w:lang w:eastAsia="zh-CN"/>
                    </w:rPr>
                    <w:t>ms</w:t>
                  </w:r>
                </w:p>
              </w:tc>
              <w:tc>
                <w:tcPr>
                  <w:tcW w:w="3074" w:type="dxa"/>
                  <w:tcBorders>
                    <w:top w:val="single" w:sz="4" w:space="0" w:color="auto"/>
                    <w:left w:val="single" w:sz="4" w:space="0" w:color="auto"/>
                    <w:bottom w:val="single" w:sz="4" w:space="0" w:color="auto"/>
                    <w:right w:val="single" w:sz="4" w:space="0" w:color="auto"/>
                  </w:tcBorders>
                  <w:vAlign w:val="center"/>
                </w:tcPr>
                <w:p w14:paraId="1DD4D18A"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8 ms (8 slots) for FDD</w:t>
                  </w:r>
                </w:p>
                <w:p w14:paraId="08776AEF"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6.5 ms (13 slots) for TDD</w:t>
                  </w:r>
                </w:p>
              </w:tc>
            </w:tr>
          </w:tbl>
          <w:p w14:paraId="16E6CC08" w14:textId="77777777" w:rsidR="00021FEC" w:rsidRDefault="00021FEC" w:rsidP="00021FEC">
            <w:pPr>
              <w:spacing w:after="120"/>
              <w:rPr>
                <w:color w:val="0070C0"/>
                <w:szCs w:val="24"/>
                <w:lang w:eastAsia="zh-CN"/>
              </w:rPr>
            </w:pPr>
          </w:p>
          <w:p w14:paraId="3A0A5D51" w14:textId="1940B9DA" w:rsidR="00021FEC" w:rsidRPr="008B28F4" w:rsidRDefault="00021FEC"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Use the same/similar test parameters form Rel-15 NR PMI (Samsung, Huawei, Qualcomm, Ericsson )</w:t>
            </w:r>
          </w:p>
          <w:p w14:paraId="28DCEC96" w14:textId="051DDAE6" w:rsidR="003C1190" w:rsidRDefault="003C1190" w:rsidP="003C1190">
            <w:pPr>
              <w:rPr>
                <w:rFonts w:eastAsiaTheme="minorEastAsia"/>
                <w:i/>
                <w:color w:val="0070C0"/>
                <w:lang w:val="en-US" w:eastAsia="zh-CN"/>
              </w:rPr>
            </w:pPr>
            <w:r w:rsidRPr="008B28F4">
              <w:rPr>
                <w:rFonts w:eastAsiaTheme="minorEastAsia"/>
                <w:i/>
                <w:color w:val="0070C0"/>
                <w:lang w:val="en-US" w:eastAsia="zh-CN"/>
              </w:rPr>
              <w:t xml:space="preserve">Recommendations for </w:t>
            </w:r>
            <w:r w:rsidRPr="001301EF">
              <w:rPr>
                <w:rFonts w:eastAsiaTheme="minorEastAsia"/>
                <w:i/>
                <w:color w:val="0070C0"/>
                <w:lang w:val="en-US" w:eastAsia="zh-CN"/>
              </w:rPr>
              <w:t>2</w:t>
            </w:r>
            <w:r w:rsidRPr="008B28F4">
              <w:rPr>
                <w:rFonts w:eastAsiaTheme="minorEastAsia"/>
                <w:i/>
                <w:color w:val="0070C0"/>
                <w:vertAlign w:val="superscript"/>
                <w:lang w:val="en-US" w:eastAsia="zh-CN"/>
              </w:rPr>
              <w:t>nd</w:t>
            </w:r>
            <w:r w:rsidRPr="001301EF">
              <w:rPr>
                <w:rFonts w:eastAsiaTheme="minorEastAsia"/>
                <w:i/>
                <w:color w:val="0070C0"/>
                <w:lang w:val="en-US" w:eastAsia="zh-CN"/>
              </w:rPr>
              <w:t xml:space="preserve"> round</w:t>
            </w:r>
          </w:p>
          <w:p w14:paraId="5F26B472" w14:textId="5F31E1E2" w:rsidR="002F00E9" w:rsidRPr="003C1190" w:rsidRDefault="003C1190">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w:t>
            </w:r>
            <w:r w:rsidR="001301EF">
              <w:rPr>
                <w:rFonts w:eastAsia="宋体"/>
                <w:color w:val="0070C0"/>
                <w:szCs w:val="24"/>
                <w:lang w:eastAsia="zh-CN"/>
              </w:rPr>
              <w:t xml:space="preserve"> further discussion</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3E7572">
        <w:trPr>
          <w:trHeight w:val="744"/>
        </w:trPr>
        <w:tc>
          <w:tcPr>
            <w:tcW w:w="1395" w:type="dxa"/>
          </w:tcPr>
          <w:p w14:paraId="6781A484" w14:textId="77777777" w:rsidR="00962108" w:rsidRPr="000D530B" w:rsidRDefault="00962108" w:rsidP="003E7572">
            <w:pPr>
              <w:rPr>
                <w:rFonts w:eastAsiaTheme="minorEastAsia"/>
                <w:b/>
                <w:bCs/>
                <w:color w:val="0070C0"/>
                <w:lang w:val="en-US" w:eastAsia="zh-CN"/>
              </w:rPr>
            </w:pPr>
          </w:p>
        </w:tc>
        <w:tc>
          <w:tcPr>
            <w:tcW w:w="4554" w:type="dxa"/>
          </w:tcPr>
          <w:p w14:paraId="739150EA" w14:textId="77777777" w:rsidR="00962108" w:rsidRPr="000D530B" w:rsidRDefault="00962108" w:rsidP="003E757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3E7572">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E7572">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E7572">
        <w:trPr>
          <w:trHeight w:val="358"/>
        </w:trPr>
        <w:tc>
          <w:tcPr>
            <w:tcW w:w="1395" w:type="dxa"/>
          </w:tcPr>
          <w:p w14:paraId="6CD67201" w14:textId="7777777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4F6B0DDF" w:rsidR="00962108" w:rsidRPr="003418CB" w:rsidRDefault="00D61C9A" w:rsidP="003E7572">
            <w:pPr>
              <w:rPr>
                <w:rFonts w:eastAsiaTheme="minorEastAsia"/>
                <w:color w:val="0070C0"/>
                <w:lang w:val="en-US" w:eastAsia="zh-CN"/>
              </w:rPr>
            </w:pPr>
            <w:r w:rsidRPr="00D61C9A">
              <w:rPr>
                <w:rFonts w:eastAsiaTheme="minorEastAsia"/>
                <w:color w:val="0070C0"/>
                <w:lang w:val="en-US" w:eastAsia="zh-CN"/>
              </w:rPr>
              <w:t>Way forward on PMI reporting requirement for NR eMIMO</w:t>
            </w:r>
          </w:p>
        </w:tc>
        <w:tc>
          <w:tcPr>
            <w:tcW w:w="2932" w:type="dxa"/>
          </w:tcPr>
          <w:p w14:paraId="3284F0FC" w14:textId="77777777" w:rsidR="00962108" w:rsidRDefault="00962108" w:rsidP="003E7572">
            <w:pPr>
              <w:spacing w:after="0"/>
              <w:rPr>
                <w:rFonts w:eastAsiaTheme="minorEastAsia"/>
                <w:color w:val="0070C0"/>
                <w:lang w:val="en-US" w:eastAsia="zh-CN"/>
              </w:rPr>
            </w:pPr>
          </w:p>
          <w:p w14:paraId="311DC24C" w14:textId="5F6A5E86" w:rsidR="00962108" w:rsidRDefault="00D61C9A" w:rsidP="003E7572">
            <w:pPr>
              <w:spacing w:after="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p w14:paraId="5DB3B3C7" w14:textId="77777777" w:rsidR="00962108" w:rsidRPr="003418CB" w:rsidRDefault="00962108" w:rsidP="003E7572">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3E7572">
        <w:tc>
          <w:tcPr>
            <w:tcW w:w="1242" w:type="dxa"/>
          </w:tcPr>
          <w:p w14:paraId="04F02E97"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E7572">
        <w:tc>
          <w:tcPr>
            <w:tcW w:w="1242" w:type="dxa"/>
          </w:tcPr>
          <w:p w14:paraId="45A68EB1" w14:textId="77777777" w:rsidR="00DD19DE" w:rsidRPr="003418CB" w:rsidRDefault="00DD19DE"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8B28F4" w:rsidRDefault="00DD19DE" w:rsidP="00DD19DE">
      <w:pPr>
        <w:pStyle w:val="2"/>
        <w:rPr>
          <w:lang w:val="en-US"/>
        </w:rPr>
      </w:pPr>
      <w:r w:rsidRPr="008B28F4">
        <w:rPr>
          <w:lang w:val="en-US"/>
        </w:rPr>
        <w:t>Discussion on 2nd round (if applicable)</w:t>
      </w:r>
    </w:p>
    <w:p w14:paraId="30A70590" w14:textId="77777777" w:rsidR="003C1190" w:rsidRDefault="003C1190" w:rsidP="00DD19DE">
      <w:pPr>
        <w:rPr>
          <w:lang w:val="en-US" w:eastAsia="zh-CN"/>
        </w:rPr>
      </w:pPr>
    </w:p>
    <w:p w14:paraId="7E0ED5D4" w14:textId="72BC0AA3" w:rsidR="003C1190" w:rsidRDefault="003C1190" w:rsidP="003C1190">
      <w:pPr>
        <w:rPr>
          <w:b/>
          <w:color w:val="0070C0"/>
          <w:u w:val="single"/>
          <w:lang w:eastAsia="ko-KR"/>
        </w:rPr>
      </w:pPr>
      <w:r>
        <w:rPr>
          <w:b/>
          <w:color w:val="0070C0"/>
          <w:u w:val="single"/>
          <w:lang w:eastAsia="ko-KR"/>
        </w:rPr>
        <w:t>I</w:t>
      </w:r>
      <w:r w:rsidRPr="00045592">
        <w:rPr>
          <w:b/>
          <w:color w:val="0070C0"/>
          <w:u w:val="single"/>
          <w:lang w:eastAsia="ko-KR"/>
        </w:rPr>
        <w:t xml:space="preserve">ssue </w:t>
      </w:r>
      <w:r>
        <w:rPr>
          <w:b/>
          <w:color w:val="0070C0"/>
          <w:u w:val="single"/>
          <w:lang w:eastAsia="ko-KR"/>
        </w:rPr>
        <w:t>2-1-1: Whether to design the test cases covering CSI-RS interference from neighbouring cells and/or sectors</w:t>
      </w:r>
    </w:p>
    <w:p w14:paraId="2A1C9A8D" w14:textId="77777777"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(Huawei, Qualcomm, Samsung, Intel, Apple)</w:t>
      </w:r>
    </w:p>
    <w:p w14:paraId="2661D862" w14:textId="77777777" w:rsidR="003C1190"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Yes </w:t>
      </w:r>
    </w:p>
    <w:p w14:paraId="12B6F42E" w14:textId="77777777" w:rsidR="003C1190" w:rsidRDefault="003C1190" w:rsidP="003C119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strives to consider the multi-user scheduling for type II PMI reporting test</w:t>
      </w:r>
    </w:p>
    <w:p w14:paraId="0FC2549E" w14:textId="77777777" w:rsidR="003C1190" w:rsidRDefault="003C1190" w:rsidP="003C119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RAN4 agree to use multi-user scheduling for type II PMI reporting test, RAN4 study further how to derive precoder based on the type II PMI feedback from UE under test</w:t>
      </w:r>
    </w:p>
    <w:p w14:paraId="2D34E4F3" w14:textId="77777777" w:rsidR="003C1190" w:rsidRPr="006C5535" w:rsidRDefault="003C1190" w:rsidP="003C119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parameters for type II codebook may need to be tuned to properly suit MU-MIMO based test setup proposed</w:t>
      </w:r>
    </w:p>
    <w:p w14:paraId="4BDFB954" w14:textId="651A4E26" w:rsidR="003C1190" w:rsidRDefault="003C1190" w:rsidP="008B28F4">
      <w:pPr>
        <w:pStyle w:val="afe"/>
        <w:numPr>
          <w:ilvl w:val="1"/>
          <w:numId w:val="4"/>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3: If needed, discuss the issue 2-1-1 under TEI-15 WI, since the issue is not relevant to the features introduced in eMIMO WI (Samsung)</w:t>
      </w:r>
    </w:p>
    <w:p w14:paraId="37226CB0" w14:textId="77777777" w:rsidR="00B33248" w:rsidRPr="008B28F4" w:rsidRDefault="00B33248" w:rsidP="008B28F4">
      <w:pPr>
        <w:pStyle w:val="afe"/>
        <w:overflowPunct/>
        <w:autoSpaceDE/>
        <w:autoSpaceDN/>
        <w:adjustRightInd/>
        <w:spacing w:after="120"/>
        <w:ind w:left="1440" w:firstLineChars="0" w:firstLine="0"/>
        <w:textAlignment w:val="auto"/>
        <w:rPr>
          <w:color w:val="0070C0"/>
          <w:szCs w:val="24"/>
          <w:lang w:eastAsia="zh-CN"/>
        </w:rPr>
      </w:pPr>
    </w:p>
    <w:p w14:paraId="72B9256E" w14:textId="052D9F50" w:rsidR="003C1190" w:rsidRPr="00045592" w:rsidRDefault="003C1190" w:rsidP="003C1190">
      <w:pPr>
        <w:rPr>
          <w:b/>
          <w:color w:val="0070C0"/>
          <w:u w:val="single"/>
          <w:lang w:eastAsia="ko-KR"/>
        </w:rPr>
      </w:pPr>
      <w:r w:rsidRPr="00045592">
        <w:rPr>
          <w:b/>
          <w:color w:val="0070C0"/>
          <w:u w:val="single"/>
          <w:lang w:eastAsia="ko-KR"/>
        </w:rPr>
        <w:t xml:space="preserve">Issue </w:t>
      </w:r>
      <w:r>
        <w:rPr>
          <w:b/>
          <w:color w:val="0070C0"/>
          <w:u w:val="single"/>
          <w:lang w:eastAsia="ko-KR"/>
        </w:rPr>
        <w:t>2-1-2: Number of CSI-RS ports</w:t>
      </w:r>
    </w:p>
    <w:p w14:paraId="34A3AD36" w14:textId="77777777"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16 ports (Samsung, Huawei, Qualcomm, Intel, Apple)</w:t>
      </w:r>
    </w:p>
    <w:p w14:paraId="0638C54A" w14:textId="77777777" w:rsidR="003C1190"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16 Ports or 32 ports (</w:t>
      </w:r>
      <w:r w:rsidRPr="0008786B">
        <w:rPr>
          <w:rFonts w:eastAsia="宋体"/>
          <w:strike/>
          <w:color w:val="0070C0"/>
          <w:szCs w:val="24"/>
          <w:lang w:eastAsia="zh-CN"/>
        </w:rPr>
        <w:t>Qualcomm</w:t>
      </w:r>
      <w:r>
        <w:rPr>
          <w:rFonts w:eastAsia="宋体"/>
          <w:color w:val="0070C0"/>
          <w:szCs w:val="24"/>
          <w:lang w:eastAsia="zh-CN"/>
        </w:rPr>
        <w:t>, Ericsson)</w:t>
      </w:r>
    </w:p>
    <w:p w14:paraId="1C71455D" w14:textId="2E0C26F0" w:rsidR="003C1190" w:rsidRDefault="003C1190" w:rsidP="008B28F4">
      <w:pPr>
        <w:pStyle w:val="afe"/>
        <w:numPr>
          <w:ilvl w:val="1"/>
          <w:numId w:val="4"/>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3: 4 ports with (N1, N2) and (O1,O2) =(4,1) (DCM)</w:t>
      </w:r>
    </w:p>
    <w:p w14:paraId="233E94FE" w14:textId="77777777" w:rsidR="00577806" w:rsidRPr="008B28F4" w:rsidRDefault="00577806" w:rsidP="008B28F4">
      <w:pPr>
        <w:spacing w:after="120"/>
        <w:ind w:left="1080"/>
        <w:rPr>
          <w:color w:val="0070C0"/>
          <w:szCs w:val="24"/>
          <w:lang w:eastAsia="zh-CN"/>
        </w:rPr>
      </w:pPr>
    </w:p>
    <w:p w14:paraId="5D978B00" w14:textId="77777777" w:rsidR="003C1190" w:rsidRPr="002C77DF" w:rsidRDefault="003C1190" w:rsidP="003C1190">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2-1-3: Antenna configuration of CSI-RS ports</w:t>
      </w:r>
    </w:p>
    <w:p w14:paraId="6BB14A5E" w14:textId="77777777"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2C77DF">
        <w:rPr>
          <w:rFonts w:eastAsia="宋体"/>
          <w:color w:val="0070C0"/>
          <w:szCs w:val="24"/>
          <w:lang w:eastAsia="zh-CN"/>
        </w:rPr>
        <w:t xml:space="preserve"> (N1,N2)=(4,2) and (O1,O2)=(4,4)</w:t>
      </w:r>
      <w:r>
        <w:rPr>
          <w:rFonts w:eastAsia="宋体"/>
          <w:color w:val="0070C0"/>
          <w:szCs w:val="24"/>
          <w:lang w:eastAsia="zh-CN"/>
        </w:rPr>
        <w:t xml:space="preserve"> for 16 port (Samsung, Huawei, Qualcomm, Intel, Apple)</w:t>
      </w:r>
    </w:p>
    <w:p w14:paraId="0B7EE6E5" w14:textId="168EE783" w:rsidR="003C1190"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only 16 ports with (N1, N2) and (O1,</w:t>
      </w:r>
      <w:r w:rsidR="00577806">
        <w:rPr>
          <w:rFonts w:eastAsia="宋体"/>
          <w:color w:val="0070C0"/>
          <w:szCs w:val="24"/>
          <w:lang w:eastAsia="zh-CN"/>
        </w:rPr>
        <w:t xml:space="preserve"> </w:t>
      </w:r>
      <w:r>
        <w:rPr>
          <w:rFonts w:eastAsia="宋体"/>
          <w:color w:val="0070C0"/>
          <w:szCs w:val="24"/>
          <w:lang w:eastAsia="zh-CN"/>
        </w:rPr>
        <w:t>O2) =(4,4) or  32 ports with (N1, N2) and (O1, O2)=(4,4) (Ericsson?)</w:t>
      </w:r>
    </w:p>
    <w:p w14:paraId="1E6CA4A7" w14:textId="77777777"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with (N1, N2) and (O1,O2) =(4,1) (DCM)</w:t>
      </w:r>
    </w:p>
    <w:p w14:paraId="3F37DFF5" w14:textId="77777777" w:rsidR="003C1190" w:rsidRPr="008B28F4" w:rsidRDefault="003C1190" w:rsidP="00DD19DE">
      <w:pPr>
        <w:rPr>
          <w:lang w:eastAsia="zh-CN"/>
        </w:rPr>
      </w:pPr>
    </w:p>
    <w:p w14:paraId="3EAE0ADC" w14:textId="77777777" w:rsidR="003C1190" w:rsidRDefault="003C1190" w:rsidP="003C1190">
      <w:pPr>
        <w:rPr>
          <w:b/>
          <w:color w:val="0070C0"/>
          <w:u w:val="single"/>
          <w:lang w:eastAsia="ko-KR"/>
        </w:rPr>
      </w:pPr>
      <w:r w:rsidRPr="00045592">
        <w:rPr>
          <w:b/>
          <w:color w:val="0070C0"/>
          <w:u w:val="single"/>
          <w:lang w:eastAsia="ko-KR"/>
        </w:rPr>
        <w:t xml:space="preserve">Issue </w:t>
      </w:r>
      <w:r>
        <w:rPr>
          <w:b/>
          <w:color w:val="0070C0"/>
          <w:u w:val="single"/>
          <w:lang w:eastAsia="ko-KR"/>
        </w:rPr>
        <w:t xml:space="preserve">2-1-7: </w:t>
      </w:r>
      <w:r w:rsidRPr="00F830B2">
        <w:rPr>
          <w:rFonts w:hint="eastAsia"/>
          <w:b/>
          <w:color w:val="0070C0"/>
          <w:u w:val="single"/>
          <w:lang w:eastAsia="ko-KR"/>
        </w:rPr>
        <w:t>N</w:t>
      </w:r>
      <w:r w:rsidRPr="00F830B2">
        <w:rPr>
          <w:b/>
          <w:color w:val="0070C0"/>
          <w:u w:val="single"/>
          <w:lang w:eastAsia="ko-KR"/>
        </w:rPr>
        <w:t>umber of PMI Sub-bands per CQI Sub-band</w:t>
      </w:r>
    </w:p>
    <w:p w14:paraId="714D17FA" w14:textId="77777777"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R=1(Qualcomm, Samsung, Apple)</w:t>
      </w:r>
    </w:p>
    <w:p w14:paraId="359DB972" w14:textId="77777777" w:rsidR="003C1190" w:rsidRPr="0008786B"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R=2(Samsung, Huawei)</w:t>
      </w:r>
    </w:p>
    <w:p w14:paraId="407EAF77" w14:textId="77777777" w:rsidR="003C1190" w:rsidRDefault="003C1190" w:rsidP="00DD19DE">
      <w:pPr>
        <w:rPr>
          <w:lang w:val="en-US" w:eastAsia="zh-CN"/>
        </w:rPr>
      </w:pPr>
    </w:p>
    <w:p w14:paraId="4C3F7237" w14:textId="77777777" w:rsidR="003C1190" w:rsidRPr="00045592" w:rsidRDefault="003C1190" w:rsidP="003C1190">
      <w:pPr>
        <w:rPr>
          <w:b/>
          <w:color w:val="0070C0"/>
          <w:u w:val="single"/>
          <w:lang w:eastAsia="ko-KR"/>
        </w:rPr>
      </w:pPr>
      <w:r w:rsidRPr="00045592">
        <w:rPr>
          <w:b/>
          <w:color w:val="0070C0"/>
          <w:u w:val="single"/>
          <w:lang w:eastAsia="ko-KR"/>
        </w:rPr>
        <w:t xml:space="preserve">Issue </w:t>
      </w:r>
      <w:r>
        <w:rPr>
          <w:b/>
          <w:color w:val="0070C0"/>
          <w:u w:val="single"/>
          <w:lang w:eastAsia="ko-KR"/>
        </w:rPr>
        <w:t>2-1-8: Test Metric</w:t>
      </w:r>
    </w:p>
    <w:p w14:paraId="56F21EAF" w14:textId="77777777"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 xml:space="preserve">Relative Throughput ratio with following PMI </w:t>
      </w:r>
      <w:r>
        <w:rPr>
          <w:rFonts w:eastAsia="宋体"/>
          <w:color w:val="0070C0"/>
          <w:szCs w:val="24"/>
          <w:lang w:eastAsia="zh-CN"/>
        </w:rPr>
        <w:t>and random PMI (Samsung, Huawei, Qualcomm, Intel, Apple)</w:t>
      </w:r>
    </w:p>
    <w:p w14:paraId="218FFDC3" w14:textId="77777777" w:rsidR="003C1190"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Relative Throughout ratio with following PMI for Rel-16 enhanced type II and SP type I codebook (Ericsson?)</w:t>
      </w:r>
    </w:p>
    <w:p w14:paraId="2C06E1AE" w14:textId="77777777" w:rsidR="003C1190" w:rsidRPr="0008786B"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Relative Throughout ratio with following PMI for Rel-16 enhanced type II and Rel-15 type II codebook for MU-MIMO based test setup (Ericsson?)</w:t>
      </w:r>
    </w:p>
    <w:p w14:paraId="4280166E" w14:textId="77777777" w:rsidR="003C1190" w:rsidRPr="008B28F4" w:rsidRDefault="003C1190" w:rsidP="00DD19DE">
      <w:pPr>
        <w:rPr>
          <w:lang w:eastAsia="zh-CN"/>
        </w:rPr>
      </w:pPr>
    </w:p>
    <w:tbl>
      <w:tblPr>
        <w:tblStyle w:val="afd"/>
        <w:tblW w:w="0" w:type="auto"/>
        <w:tblLook w:val="04A0" w:firstRow="1" w:lastRow="0" w:firstColumn="1" w:lastColumn="0" w:noHBand="0" w:noVBand="1"/>
      </w:tblPr>
      <w:tblGrid>
        <w:gridCol w:w="1236"/>
        <w:gridCol w:w="8395"/>
      </w:tblGrid>
      <w:tr w:rsidR="003C1190" w:rsidRPr="00805BE8" w14:paraId="07EAF697" w14:textId="77777777" w:rsidTr="009D382E">
        <w:tc>
          <w:tcPr>
            <w:tcW w:w="1236" w:type="dxa"/>
          </w:tcPr>
          <w:p w14:paraId="345BDBD9" w14:textId="77777777" w:rsidR="003C1190" w:rsidRPr="00805BE8" w:rsidRDefault="003C1190"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0DEA86" w14:textId="77777777" w:rsidR="003C1190" w:rsidRPr="00805BE8" w:rsidRDefault="003C1190"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3C1190" w:rsidRPr="003418CB" w14:paraId="2620CBA4" w14:textId="77777777" w:rsidTr="009D382E">
        <w:tc>
          <w:tcPr>
            <w:tcW w:w="1236" w:type="dxa"/>
          </w:tcPr>
          <w:p w14:paraId="5C02C583" w14:textId="77777777" w:rsidR="003C1190" w:rsidRPr="003418CB" w:rsidRDefault="003C1190"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601771"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E7036A0"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1EC533F" w14:textId="77777777" w:rsidR="003C1190" w:rsidRDefault="003C1190"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42576D" w14:textId="77777777" w:rsidR="003C1190" w:rsidRPr="003418CB" w:rsidRDefault="003C1190" w:rsidP="009D382E">
            <w:pPr>
              <w:spacing w:after="120"/>
              <w:rPr>
                <w:rFonts w:eastAsiaTheme="minorEastAsia"/>
                <w:color w:val="0070C0"/>
                <w:lang w:val="en-US" w:eastAsia="zh-CN"/>
              </w:rPr>
            </w:pPr>
          </w:p>
        </w:tc>
      </w:tr>
    </w:tbl>
    <w:p w14:paraId="7EDF299B" w14:textId="77777777" w:rsidR="003C1190" w:rsidRPr="003C1190" w:rsidRDefault="003C1190" w:rsidP="00DD19DE">
      <w:pPr>
        <w:rPr>
          <w:lang w:val="en-US" w:eastAsia="zh-CN"/>
        </w:rPr>
      </w:pPr>
    </w:p>
    <w:p w14:paraId="524C279A" w14:textId="77777777" w:rsidR="003C1190" w:rsidRPr="008B28F4" w:rsidRDefault="003C1190" w:rsidP="00DD19DE">
      <w:pPr>
        <w:rPr>
          <w:lang w:val="en-US" w:eastAsia="zh-CN"/>
        </w:rPr>
      </w:pPr>
    </w:p>
    <w:p w14:paraId="7442964D" w14:textId="52A13B75" w:rsidR="00307E51" w:rsidRPr="008B28F4" w:rsidRDefault="00DD19DE" w:rsidP="00805BE8">
      <w:pPr>
        <w:pStyle w:val="2"/>
        <w:rPr>
          <w:lang w:val="en-US"/>
        </w:rPr>
      </w:pPr>
      <w:r w:rsidRPr="008B28F4">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3E7572">
        <w:tc>
          <w:tcPr>
            <w:tcW w:w="1242" w:type="dxa"/>
          </w:tcPr>
          <w:p w14:paraId="7AEA4218" w14:textId="0B3E141A" w:rsidR="00962108" w:rsidRPr="00045592" w:rsidRDefault="00962108"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E7572">
        <w:tc>
          <w:tcPr>
            <w:tcW w:w="1242" w:type="dxa"/>
          </w:tcPr>
          <w:p w14:paraId="2E459DB8" w14:textId="7777777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8B28F4" w:rsidRDefault="00307E51" w:rsidP="00307E51">
      <w:pPr>
        <w:rPr>
          <w:lang w:val="en-US" w:eastAsia="zh-CN"/>
        </w:rPr>
      </w:pPr>
    </w:p>
    <w:p w14:paraId="065F6323" w14:textId="511DEB29" w:rsidR="00DD28BC" w:rsidRPr="008B28F4" w:rsidRDefault="00DD28BC" w:rsidP="00805BE8">
      <w:pPr>
        <w:rPr>
          <w:rFonts w:ascii="Arial" w:hAnsi="Arial"/>
          <w:lang w:val="en-US" w:eastAsia="zh-CN"/>
        </w:rPr>
      </w:pPr>
    </w:p>
    <w:sectPr w:rsidR="00DD28BC" w:rsidRPr="008B28F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E0903" w14:textId="77777777" w:rsidR="002502B4" w:rsidRDefault="002502B4">
      <w:r>
        <w:separator/>
      </w:r>
    </w:p>
  </w:endnote>
  <w:endnote w:type="continuationSeparator" w:id="0">
    <w:p w14:paraId="312507DC" w14:textId="77777777" w:rsidR="002502B4" w:rsidRDefault="0025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Ì¨¨??"/>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DF844" w14:textId="77777777" w:rsidR="002502B4" w:rsidRDefault="002502B4">
      <w:r>
        <w:separator/>
      </w:r>
    </w:p>
  </w:footnote>
  <w:footnote w:type="continuationSeparator" w:id="0">
    <w:p w14:paraId="6E4BA531" w14:textId="77777777" w:rsidR="002502B4" w:rsidRDefault="00250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04718B"/>
    <w:multiLevelType w:val="hybridMultilevel"/>
    <w:tmpl w:val="552A8EA0"/>
    <w:lvl w:ilvl="0" w:tplc="08090001">
      <w:start w:val="1"/>
      <w:numFmt w:val="bullet"/>
      <w:lvlText w:val=""/>
      <w:lvlJc w:val="left"/>
      <w:pPr>
        <w:ind w:left="936" w:hanging="360"/>
      </w:pPr>
      <w:rPr>
        <w:rFonts w:ascii="Symbol" w:hAnsi="Symbol" w:hint="default"/>
      </w:rPr>
    </w:lvl>
    <w:lvl w:ilvl="1" w:tplc="6E72A67C">
      <w:start w:val="240"/>
      <w:numFmt w:val="bullet"/>
      <w:lvlText w:val="-"/>
      <w:lvlJc w:val="left"/>
      <w:pPr>
        <w:ind w:left="1656" w:hanging="360"/>
      </w:pPr>
      <w:rPr>
        <w:rFonts w:ascii="Calibri" w:eastAsia="MS Mincho" w:hAnsi="Calibri" w:cs="Calibri"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0F78344A"/>
    <w:multiLevelType w:val="hybridMultilevel"/>
    <w:tmpl w:val="801C4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13191"/>
    <w:multiLevelType w:val="hybridMultilevel"/>
    <w:tmpl w:val="8DF44A76"/>
    <w:lvl w:ilvl="0" w:tplc="AC968F4C">
      <w:start w:val="3"/>
      <w:numFmt w:val="bullet"/>
      <w:lvlText w:val="-"/>
      <w:lvlJc w:val="left"/>
      <w:pPr>
        <w:ind w:left="2280" w:hanging="420"/>
      </w:pPr>
      <w:rPr>
        <w:rFonts w:ascii="Times New Roman" w:eastAsia="Malgun Gothic" w:hAnsi="Times New Roman" w:cs="Times New Roman" w:hint="default"/>
      </w:rPr>
    </w:lvl>
    <w:lvl w:ilvl="1" w:tplc="04090003">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4" w15:restartNumberingAfterBreak="0">
    <w:nsid w:val="191F6EE0"/>
    <w:multiLevelType w:val="hybridMultilevel"/>
    <w:tmpl w:val="B9D23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15:restartNumberingAfterBreak="0">
    <w:nsid w:val="24A90FCA"/>
    <w:multiLevelType w:val="hybridMultilevel"/>
    <w:tmpl w:val="78246DC4"/>
    <w:lvl w:ilvl="0" w:tplc="7E8C3818">
      <w:start w:val="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15260AD"/>
    <w:multiLevelType w:val="hybridMultilevel"/>
    <w:tmpl w:val="2F7E5CD6"/>
    <w:lvl w:ilvl="0" w:tplc="89E6E026">
      <w:numFmt w:val="bullet"/>
      <w:lvlText w:val="-"/>
      <w:lvlJc w:val="left"/>
      <w:pPr>
        <w:ind w:left="2700" w:hanging="420"/>
      </w:pPr>
      <w:rPr>
        <w:rFonts w:ascii="Times New Roman" w:eastAsiaTheme="minorEastAsia" w:hAnsi="Times New Roman" w:cs="Times New Roman" w:hint="default"/>
        <w:color w:val="auto"/>
        <w:u w:val="none"/>
      </w:rPr>
    </w:lvl>
    <w:lvl w:ilvl="1" w:tplc="04090003">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9" w15:restartNumberingAfterBreak="0">
    <w:nsid w:val="33557E08"/>
    <w:multiLevelType w:val="hybridMultilevel"/>
    <w:tmpl w:val="BC4644A0"/>
    <w:lvl w:ilvl="0" w:tplc="04190001">
      <w:start w:val="1"/>
      <w:numFmt w:val="bullet"/>
      <w:lvlText w:val=""/>
      <w:lvlJc w:val="left"/>
      <w:pPr>
        <w:ind w:left="1860"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E222D81"/>
    <w:multiLevelType w:val="hybridMultilevel"/>
    <w:tmpl w:val="ECD8A0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713F1B"/>
    <w:multiLevelType w:val="hybridMultilevel"/>
    <w:tmpl w:val="45CE600C"/>
    <w:lvl w:ilvl="0" w:tplc="182245EA">
      <w:start w:val="1"/>
      <w:numFmt w:val="bullet"/>
      <w:lvlText w:val="–"/>
      <w:lvlJc w:val="left"/>
      <w:pPr>
        <w:tabs>
          <w:tab w:val="num" w:pos="720"/>
        </w:tabs>
        <w:ind w:left="720" w:hanging="360"/>
      </w:pPr>
      <w:rPr>
        <w:rFonts w:ascii="Arial" w:hAnsi="Arial" w:hint="default"/>
      </w:rPr>
    </w:lvl>
    <w:lvl w:ilvl="1" w:tplc="AC4A4284">
      <w:start w:val="1"/>
      <w:numFmt w:val="bullet"/>
      <w:lvlText w:val="–"/>
      <w:lvlJc w:val="left"/>
      <w:pPr>
        <w:tabs>
          <w:tab w:val="num" w:pos="1440"/>
        </w:tabs>
        <w:ind w:left="1440" w:hanging="360"/>
      </w:pPr>
      <w:rPr>
        <w:rFonts w:ascii="Arial" w:hAnsi="Arial" w:hint="default"/>
      </w:rPr>
    </w:lvl>
    <w:lvl w:ilvl="2" w:tplc="20AA9BE4" w:tentative="1">
      <w:start w:val="1"/>
      <w:numFmt w:val="bullet"/>
      <w:lvlText w:val="–"/>
      <w:lvlJc w:val="left"/>
      <w:pPr>
        <w:tabs>
          <w:tab w:val="num" w:pos="2160"/>
        </w:tabs>
        <w:ind w:left="2160" w:hanging="360"/>
      </w:pPr>
      <w:rPr>
        <w:rFonts w:ascii="Arial" w:hAnsi="Arial" w:hint="default"/>
      </w:rPr>
    </w:lvl>
    <w:lvl w:ilvl="3" w:tplc="0A5CE034" w:tentative="1">
      <w:start w:val="1"/>
      <w:numFmt w:val="bullet"/>
      <w:lvlText w:val="–"/>
      <w:lvlJc w:val="left"/>
      <w:pPr>
        <w:tabs>
          <w:tab w:val="num" w:pos="2880"/>
        </w:tabs>
        <w:ind w:left="2880" w:hanging="360"/>
      </w:pPr>
      <w:rPr>
        <w:rFonts w:ascii="Arial" w:hAnsi="Arial" w:hint="default"/>
      </w:rPr>
    </w:lvl>
    <w:lvl w:ilvl="4" w:tplc="D86EA7EA" w:tentative="1">
      <w:start w:val="1"/>
      <w:numFmt w:val="bullet"/>
      <w:lvlText w:val="–"/>
      <w:lvlJc w:val="left"/>
      <w:pPr>
        <w:tabs>
          <w:tab w:val="num" w:pos="3600"/>
        </w:tabs>
        <w:ind w:left="3600" w:hanging="360"/>
      </w:pPr>
      <w:rPr>
        <w:rFonts w:ascii="Arial" w:hAnsi="Arial" w:hint="default"/>
      </w:rPr>
    </w:lvl>
    <w:lvl w:ilvl="5" w:tplc="53344468" w:tentative="1">
      <w:start w:val="1"/>
      <w:numFmt w:val="bullet"/>
      <w:lvlText w:val="–"/>
      <w:lvlJc w:val="left"/>
      <w:pPr>
        <w:tabs>
          <w:tab w:val="num" w:pos="4320"/>
        </w:tabs>
        <w:ind w:left="4320" w:hanging="360"/>
      </w:pPr>
      <w:rPr>
        <w:rFonts w:ascii="Arial" w:hAnsi="Arial" w:hint="default"/>
      </w:rPr>
    </w:lvl>
    <w:lvl w:ilvl="6" w:tplc="BD8C1F70" w:tentative="1">
      <w:start w:val="1"/>
      <w:numFmt w:val="bullet"/>
      <w:lvlText w:val="–"/>
      <w:lvlJc w:val="left"/>
      <w:pPr>
        <w:tabs>
          <w:tab w:val="num" w:pos="5040"/>
        </w:tabs>
        <w:ind w:left="5040" w:hanging="360"/>
      </w:pPr>
      <w:rPr>
        <w:rFonts w:ascii="Arial" w:hAnsi="Arial" w:hint="default"/>
      </w:rPr>
    </w:lvl>
    <w:lvl w:ilvl="7" w:tplc="8FF2DC80" w:tentative="1">
      <w:start w:val="1"/>
      <w:numFmt w:val="bullet"/>
      <w:lvlText w:val="–"/>
      <w:lvlJc w:val="left"/>
      <w:pPr>
        <w:tabs>
          <w:tab w:val="num" w:pos="5760"/>
        </w:tabs>
        <w:ind w:left="5760" w:hanging="360"/>
      </w:pPr>
      <w:rPr>
        <w:rFonts w:ascii="Arial" w:hAnsi="Arial" w:hint="default"/>
      </w:rPr>
    </w:lvl>
    <w:lvl w:ilvl="8" w:tplc="B052C6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E9C3E4A"/>
    <w:multiLevelType w:val="hybridMultilevel"/>
    <w:tmpl w:val="DE723836"/>
    <w:lvl w:ilvl="0" w:tplc="8D601CC4">
      <w:start w:val="6"/>
      <w:numFmt w:val="bullet"/>
      <w:lvlText w:val="-"/>
      <w:lvlJc w:val="left"/>
      <w:pPr>
        <w:ind w:left="1356" w:hanging="420"/>
      </w:pPr>
      <w:rPr>
        <w:rFonts w:ascii="Calibri" w:eastAsia="Calibri" w:hAnsi="Calibri" w:cs="Calibri"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15" w15:restartNumberingAfterBreak="0">
    <w:nsid w:val="67F31DC8"/>
    <w:multiLevelType w:val="hybridMultilevel"/>
    <w:tmpl w:val="94A054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7E69505E"/>
    <w:multiLevelType w:val="hybridMultilevel"/>
    <w:tmpl w:val="BED80AF0"/>
    <w:lvl w:ilvl="0" w:tplc="B7FA75CC">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8"/>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
  </w:num>
  <w:num w:numId="18">
    <w:abstractNumId w:val="12"/>
  </w:num>
  <w:num w:numId="19">
    <w:abstractNumId w:val="17"/>
  </w:num>
  <w:num w:numId="20">
    <w:abstractNumId w:val="9"/>
  </w:num>
  <w:num w:numId="21">
    <w:abstractNumId w:val="14"/>
  </w:num>
  <w:num w:numId="22">
    <w:abstractNumId w:val="16"/>
  </w:num>
  <w:num w:numId="23">
    <w:abstractNumId w:val="5"/>
  </w:num>
  <w:num w:numId="24">
    <w:abstractNumId w:val="3"/>
  </w:num>
  <w:num w:numId="25">
    <w:abstractNumId w:val="6"/>
  </w:num>
  <w:num w:numId="26">
    <w:abstractNumId w:val="8"/>
  </w:num>
  <w:num w:numId="27">
    <w:abstractNumId w:val="11"/>
  </w:num>
  <w:num w:numId="28">
    <w:abstractNumId w:val="4"/>
  </w:num>
  <w:num w:numId="29">
    <w:abstractNumId w:val="2"/>
  </w:num>
  <w:num w:numId="30">
    <w:abstractNumId w:val="15"/>
  </w:num>
  <w:num w:numId="3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55B"/>
    <w:rsid w:val="000026BF"/>
    <w:rsid w:val="00003974"/>
    <w:rsid w:val="00004165"/>
    <w:rsid w:val="00007739"/>
    <w:rsid w:val="00012867"/>
    <w:rsid w:val="00012A7E"/>
    <w:rsid w:val="00015C36"/>
    <w:rsid w:val="000161C0"/>
    <w:rsid w:val="00020C53"/>
    <w:rsid w:val="00020C56"/>
    <w:rsid w:val="00021B6B"/>
    <w:rsid w:val="00021FEC"/>
    <w:rsid w:val="00024840"/>
    <w:rsid w:val="00025C66"/>
    <w:rsid w:val="00026ACC"/>
    <w:rsid w:val="00030A8D"/>
    <w:rsid w:val="00030FDF"/>
    <w:rsid w:val="0003171D"/>
    <w:rsid w:val="00031C1D"/>
    <w:rsid w:val="000352E0"/>
    <w:rsid w:val="00035C50"/>
    <w:rsid w:val="000368D6"/>
    <w:rsid w:val="00040A6D"/>
    <w:rsid w:val="00045667"/>
    <w:rsid w:val="000457A1"/>
    <w:rsid w:val="00045E10"/>
    <w:rsid w:val="0004673B"/>
    <w:rsid w:val="00050001"/>
    <w:rsid w:val="00052041"/>
    <w:rsid w:val="0005326A"/>
    <w:rsid w:val="0006266D"/>
    <w:rsid w:val="000636A9"/>
    <w:rsid w:val="00065506"/>
    <w:rsid w:val="00066134"/>
    <w:rsid w:val="0007382E"/>
    <w:rsid w:val="000766E1"/>
    <w:rsid w:val="00077FF6"/>
    <w:rsid w:val="00080D82"/>
    <w:rsid w:val="00081692"/>
    <w:rsid w:val="00081EEF"/>
    <w:rsid w:val="00082624"/>
    <w:rsid w:val="00082C46"/>
    <w:rsid w:val="00085A0E"/>
    <w:rsid w:val="00087548"/>
    <w:rsid w:val="00093CF0"/>
    <w:rsid w:val="00093E7E"/>
    <w:rsid w:val="00094150"/>
    <w:rsid w:val="00094565"/>
    <w:rsid w:val="00097C3E"/>
    <w:rsid w:val="000A1830"/>
    <w:rsid w:val="000A4121"/>
    <w:rsid w:val="000A4AA3"/>
    <w:rsid w:val="000A5091"/>
    <w:rsid w:val="000A550E"/>
    <w:rsid w:val="000A6BC9"/>
    <w:rsid w:val="000B0982"/>
    <w:rsid w:val="000B1A55"/>
    <w:rsid w:val="000B20BB"/>
    <w:rsid w:val="000B2EF6"/>
    <w:rsid w:val="000B2FA6"/>
    <w:rsid w:val="000B3BF1"/>
    <w:rsid w:val="000B4AA0"/>
    <w:rsid w:val="000B535C"/>
    <w:rsid w:val="000B6975"/>
    <w:rsid w:val="000B6ECC"/>
    <w:rsid w:val="000C0D36"/>
    <w:rsid w:val="000C2553"/>
    <w:rsid w:val="000C2DE7"/>
    <w:rsid w:val="000C2FC7"/>
    <w:rsid w:val="000C38C3"/>
    <w:rsid w:val="000C59F0"/>
    <w:rsid w:val="000C5BE5"/>
    <w:rsid w:val="000D09FD"/>
    <w:rsid w:val="000D43EA"/>
    <w:rsid w:val="000D44FB"/>
    <w:rsid w:val="000D4C9A"/>
    <w:rsid w:val="000D574B"/>
    <w:rsid w:val="000D6CFC"/>
    <w:rsid w:val="000E1053"/>
    <w:rsid w:val="000E1129"/>
    <w:rsid w:val="000E537B"/>
    <w:rsid w:val="000E57D0"/>
    <w:rsid w:val="000E7858"/>
    <w:rsid w:val="000F00A3"/>
    <w:rsid w:val="000F271E"/>
    <w:rsid w:val="000F39CA"/>
    <w:rsid w:val="000F4CBC"/>
    <w:rsid w:val="0010228D"/>
    <w:rsid w:val="00107927"/>
    <w:rsid w:val="00110E26"/>
    <w:rsid w:val="00111321"/>
    <w:rsid w:val="00111A9B"/>
    <w:rsid w:val="00116853"/>
    <w:rsid w:val="00117040"/>
    <w:rsid w:val="00117785"/>
    <w:rsid w:val="00117BD6"/>
    <w:rsid w:val="001206C2"/>
    <w:rsid w:val="00121978"/>
    <w:rsid w:val="00123294"/>
    <w:rsid w:val="00123422"/>
    <w:rsid w:val="001242DD"/>
    <w:rsid w:val="00124B6A"/>
    <w:rsid w:val="00126709"/>
    <w:rsid w:val="001273E7"/>
    <w:rsid w:val="001301EF"/>
    <w:rsid w:val="00132B05"/>
    <w:rsid w:val="00135561"/>
    <w:rsid w:val="00136976"/>
    <w:rsid w:val="00136D4C"/>
    <w:rsid w:val="0013732D"/>
    <w:rsid w:val="0013736E"/>
    <w:rsid w:val="0013780C"/>
    <w:rsid w:val="00142BB9"/>
    <w:rsid w:val="00144D5B"/>
    <w:rsid w:val="00144F96"/>
    <w:rsid w:val="00145F13"/>
    <w:rsid w:val="00151EAC"/>
    <w:rsid w:val="00153528"/>
    <w:rsid w:val="00154E68"/>
    <w:rsid w:val="00157CD6"/>
    <w:rsid w:val="00160292"/>
    <w:rsid w:val="00162548"/>
    <w:rsid w:val="0016279A"/>
    <w:rsid w:val="001636DB"/>
    <w:rsid w:val="001651A5"/>
    <w:rsid w:val="00165442"/>
    <w:rsid w:val="0016751E"/>
    <w:rsid w:val="00167A30"/>
    <w:rsid w:val="00172183"/>
    <w:rsid w:val="00172EA9"/>
    <w:rsid w:val="00173062"/>
    <w:rsid w:val="001733C3"/>
    <w:rsid w:val="001738C0"/>
    <w:rsid w:val="00174685"/>
    <w:rsid w:val="00174D93"/>
    <w:rsid w:val="00175076"/>
    <w:rsid w:val="001751AB"/>
    <w:rsid w:val="00175A3F"/>
    <w:rsid w:val="00180E09"/>
    <w:rsid w:val="001821CB"/>
    <w:rsid w:val="00183D4C"/>
    <w:rsid w:val="00183F6D"/>
    <w:rsid w:val="0018670E"/>
    <w:rsid w:val="00190C71"/>
    <w:rsid w:val="00190F9D"/>
    <w:rsid w:val="0019219A"/>
    <w:rsid w:val="00195077"/>
    <w:rsid w:val="001A033F"/>
    <w:rsid w:val="001A08AA"/>
    <w:rsid w:val="001A094F"/>
    <w:rsid w:val="001A10E6"/>
    <w:rsid w:val="001A1206"/>
    <w:rsid w:val="001A130A"/>
    <w:rsid w:val="001A3787"/>
    <w:rsid w:val="001A5990"/>
    <w:rsid w:val="001A59CB"/>
    <w:rsid w:val="001A70D9"/>
    <w:rsid w:val="001B224F"/>
    <w:rsid w:val="001B4C73"/>
    <w:rsid w:val="001C1409"/>
    <w:rsid w:val="001C2AE6"/>
    <w:rsid w:val="001C48BE"/>
    <w:rsid w:val="001C4A89"/>
    <w:rsid w:val="001C6177"/>
    <w:rsid w:val="001D0363"/>
    <w:rsid w:val="001D0667"/>
    <w:rsid w:val="001D1215"/>
    <w:rsid w:val="001D171C"/>
    <w:rsid w:val="001D3CE8"/>
    <w:rsid w:val="001D4759"/>
    <w:rsid w:val="001D5217"/>
    <w:rsid w:val="001D689E"/>
    <w:rsid w:val="001D7D94"/>
    <w:rsid w:val="001E080B"/>
    <w:rsid w:val="001E0A28"/>
    <w:rsid w:val="001E4218"/>
    <w:rsid w:val="001E5D62"/>
    <w:rsid w:val="001F08A1"/>
    <w:rsid w:val="001F0B20"/>
    <w:rsid w:val="001F2E4C"/>
    <w:rsid w:val="001F6E08"/>
    <w:rsid w:val="00200A62"/>
    <w:rsid w:val="0020170E"/>
    <w:rsid w:val="00201ECA"/>
    <w:rsid w:val="0020272D"/>
    <w:rsid w:val="002034BD"/>
    <w:rsid w:val="00203740"/>
    <w:rsid w:val="0020449B"/>
    <w:rsid w:val="00204B0A"/>
    <w:rsid w:val="00212BFC"/>
    <w:rsid w:val="002138EA"/>
    <w:rsid w:val="00213E23"/>
    <w:rsid w:val="00213F84"/>
    <w:rsid w:val="002140BC"/>
    <w:rsid w:val="00214FBD"/>
    <w:rsid w:val="00220613"/>
    <w:rsid w:val="002207E6"/>
    <w:rsid w:val="002220D7"/>
    <w:rsid w:val="00222897"/>
    <w:rsid w:val="00222B0C"/>
    <w:rsid w:val="002238ED"/>
    <w:rsid w:val="00226981"/>
    <w:rsid w:val="00231B3E"/>
    <w:rsid w:val="002328A2"/>
    <w:rsid w:val="0023324B"/>
    <w:rsid w:val="00235394"/>
    <w:rsid w:val="00235577"/>
    <w:rsid w:val="00236435"/>
    <w:rsid w:val="00243462"/>
    <w:rsid w:val="002435CA"/>
    <w:rsid w:val="0024469F"/>
    <w:rsid w:val="00247A5D"/>
    <w:rsid w:val="002502B4"/>
    <w:rsid w:val="00252DB8"/>
    <w:rsid w:val="002537BC"/>
    <w:rsid w:val="00253B78"/>
    <w:rsid w:val="00254F68"/>
    <w:rsid w:val="00255C58"/>
    <w:rsid w:val="0025782E"/>
    <w:rsid w:val="00260EC7"/>
    <w:rsid w:val="00261539"/>
    <w:rsid w:val="0026179F"/>
    <w:rsid w:val="002666AE"/>
    <w:rsid w:val="00267E7F"/>
    <w:rsid w:val="002711EC"/>
    <w:rsid w:val="00274E1A"/>
    <w:rsid w:val="00276DD3"/>
    <w:rsid w:val="002775B1"/>
    <w:rsid w:val="002775B9"/>
    <w:rsid w:val="00277A56"/>
    <w:rsid w:val="00280FB9"/>
    <w:rsid w:val="002811C4"/>
    <w:rsid w:val="00282213"/>
    <w:rsid w:val="00282BE8"/>
    <w:rsid w:val="00284016"/>
    <w:rsid w:val="002858BF"/>
    <w:rsid w:val="0029032F"/>
    <w:rsid w:val="002939AF"/>
    <w:rsid w:val="00294491"/>
    <w:rsid w:val="00294BDE"/>
    <w:rsid w:val="002959D8"/>
    <w:rsid w:val="00295F93"/>
    <w:rsid w:val="002A0CED"/>
    <w:rsid w:val="002A3E74"/>
    <w:rsid w:val="002A4CD0"/>
    <w:rsid w:val="002A589F"/>
    <w:rsid w:val="002A7DA6"/>
    <w:rsid w:val="002B0F8B"/>
    <w:rsid w:val="002B516C"/>
    <w:rsid w:val="002B5E1D"/>
    <w:rsid w:val="002B60C1"/>
    <w:rsid w:val="002B64A9"/>
    <w:rsid w:val="002B6C25"/>
    <w:rsid w:val="002C0084"/>
    <w:rsid w:val="002C0C89"/>
    <w:rsid w:val="002C1DD8"/>
    <w:rsid w:val="002C4B52"/>
    <w:rsid w:val="002C614B"/>
    <w:rsid w:val="002C66F4"/>
    <w:rsid w:val="002C77DF"/>
    <w:rsid w:val="002D03E5"/>
    <w:rsid w:val="002D0A58"/>
    <w:rsid w:val="002D17C3"/>
    <w:rsid w:val="002D275B"/>
    <w:rsid w:val="002D36EB"/>
    <w:rsid w:val="002D6BDF"/>
    <w:rsid w:val="002D7EDE"/>
    <w:rsid w:val="002E11F1"/>
    <w:rsid w:val="002E2CE9"/>
    <w:rsid w:val="002E3BF7"/>
    <w:rsid w:val="002E401F"/>
    <w:rsid w:val="002E403E"/>
    <w:rsid w:val="002F00E9"/>
    <w:rsid w:val="002F070E"/>
    <w:rsid w:val="002F158C"/>
    <w:rsid w:val="002F2014"/>
    <w:rsid w:val="002F2D45"/>
    <w:rsid w:val="002F3338"/>
    <w:rsid w:val="002F4093"/>
    <w:rsid w:val="002F41F9"/>
    <w:rsid w:val="002F55A2"/>
    <w:rsid w:val="002F5636"/>
    <w:rsid w:val="002F6905"/>
    <w:rsid w:val="00301CEF"/>
    <w:rsid w:val="003022A5"/>
    <w:rsid w:val="00306EDF"/>
    <w:rsid w:val="00307E51"/>
    <w:rsid w:val="00311363"/>
    <w:rsid w:val="00311D2D"/>
    <w:rsid w:val="00315867"/>
    <w:rsid w:val="003178C6"/>
    <w:rsid w:val="00321150"/>
    <w:rsid w:val="00325BDF"/>
    <w:rsid w:val="003260D7"/>
    <w:rsid w:val="00327BC3"/>
    <w:rsid w:val="00327EBC"/>
    <w:rsid w:val="00336697"/>
    <w:rsid w:val="003418CB"/>
    <w:rsid w:val="003424A0"/>
    <w:rsid w:val="003428BA"/>
    <w:rsid w:val="00343D11"/>
    <w:rsid w:val="00345520"/>
    <w:rsid w:val="00346B03"/>
    <w:rsid w:val="00347264"/>
    <w:rsid w:val="003500F1"/>
    <w:rsid w:val="00350CA3"/>
    <w:rsid w:val="00353665"/>
    <w:rsid w:val="0035479E"/>
    <w:rsid w:val="00355873"/>
    <w:rsid w:val="0035660F"/>
    <w:rsid w:val="0035661F"/>
    <w:rsid w:val="003577D4"/>
    <w:rsid w:val="00361E1E"/>
    <w:rsid w:val="00362329"/>
    <w:rsid w:val="003628B9"/>
    <w:rsid w:val="00362D8F"/>
    <w:rsid w:val="003630A2"/>
    <w:rsid w:val="00367724"/>
    <w:rsid w:val="00370759"/>
    <w:rsid w:val="003722D2"/>
    <w:rsid w:val="003729B2"/>
    <w:rsid w:val="00373C7C"/>
    <w:rsid w:val="00374116"/>
    <w:rsid w:val="00374D4A"/>
    <w:rsid w:val="003770F6"/>
    <w:rsid w:val="00380171"/>
    <w:rsid w:val="00382075"/>
    <w:rsid w:val="003831D2"/>
    <w:rsid w:val="00383E37"/>
    <w:rsid w:val="00384C47"/>
    <w:rsid w:val="00391895"/>
    <w:rsid w:val="00393042"/>
    <w:rsid w:val="003945C1"/>
    <w:rsid w:val="00394AD5"/>
    <w:rsid w:val="0039642D"/>
    <w:rsid w:val="003A0335"/>
    <w:rsid w:val="003A1F0C"/>
    <w:rsid w:val="003A2E40"/>
    <w:rsid w:val="003A38B1"/>
    <w:rsid w:val="003A5162"/>
    <w:rsid w:val="003A57BD"/>
    <w:rsid w:val="003A5E4B"/>
    <w:rsid w:val="003B0158"/>
    <w:rsid w:val="003B40B6"/>
    <w:rsid w:val="003B45C1"/>
    <w:rsid w:val="003B516D"/>
    <w:rsid w:val="003B56DB"/>
    <w:rsid w:val="003B6ACD"/>
    <w:rsid w:val="003B755E"/>
    <w:rsid w:val="003C07C7"/>
    <w:rsid w:val="003C1190"/>
    <w:rsid w:val="003C228E"/>
    <w:rsid w:val="003C3AE4"/>
    <w:rsid w:val="003C49AB"/>
    <w:rsid w:val="003C51E7"/>
    <w:rsid w:val="003C635D"/>
    <w:rsid w:val="003C686A"/>
    <w:rsid w:val="003C6893"/>
    <w:rsid w:val="003C6DE2"/>
    <w:rsid w:val="003D1EFD"/>
    <w:rsid w:val="003D28BF"/>
    <w:rsid w:val="003D4215"/>
    <w:rsid w:val="003D4C47"/>
    <w:rsid w:val="003D61A3"/>
    <w:rsid w:val="003D76A4"/>
    <w:rsid w:val="003D7719"/>
    <w:rsid w:val="003E08C3"/>
    <w:rsid w:val="003E0EB4"/>
    <w:rsid w:val="003E1531"/>
    <w:rsid w:val="003E40EE"/>
    <w:rsid w:val="003E606A"/>
    <w:rsid w:val="003E7572"/>
    <w:rsid w:val="003F0600"/>
    <w:rsid w:val="003F1C1B"/>
    <w:rsid w:val="003F2261"/>
    <w:rsid w:val="003F2BDD"/>
    <w:rsid w:val="003F3365"/>
    <w:rsid w:val="003F4DCC"/>
    <w:rsid w:val="003F5FA0"/>
    <w:rsid w:val="00401144"/>
    <w:rsid w:val="00404831"/>
    <w:rsid w:val="00407661"/>
    <w:rsid w:val="00410314"/>
    <w:rsid w:val="00412063"/>
    <w:rsid w:val="00412EB1"/>
    <w:rsid w:val="0041394E"/>
    <w:rsid w:val="00413DDE"/>
    <w:rsid w:val="00414118"/>
    <w:rsid w:val="00416084"/>
    <w:rsid w:val="0041712D"/>
    <w:rsid w:val="004212F2"/>
    <w:rsid w:val="00424F8C"/>
    <w:rsid w:val="00426934"/>
    <w:rsid w:val="004271BA"/>
    <w:rsid w:val="00430497"/>
    <w:rsid w:val="004327DB"/>
    <w:rsid w:val="00434DC1"/>
    <w:rsid w:val="004350F4"/>
    <w:rsid w:val="00440502"/>
    <w:rsid w:val="004412A0"/>
    <w:rsid w:val="0044323A"/>
    <w:rsid w:val="00446408"/>
    <w:rsid w:val="00450F27"/>
    <w:rsid w:val="004510E5"/>
    <w:rsid w:val="00451EA4"/>
    <w:rsid w:val="004524EE"/>
    <w:rsid w:val="0045279E"/>
    <w:rsid w:val="00454E44"/>
    <w:rsid w:val="004550CC"/>
    <w:rsid w:val="00455C13"/>
    <w:rsid w:val="00456A75"/>
    <w:rsid w:val="00457595"/>
    <w:rsid w:val="00461E39"/>
    <w:rsid w:val="00462D3A"/>
    <w:rsid w:val="00463521"/>
    <w:rsid w:val="00463C3E"/>
    <w:rsid w:val="00470F04"/>
    <w:rsid w:val="00471125"/>
    <w:rsid w:val="0047142A"/>
    <w:rsid w:val="00471EAF"/>
    <w:rsid w:val="0047437A"/>
    <w:rsid w:val="00480E42"/>
    <w:rsid w:val="00481266"/>
    <w:rsid w:val="0048229C"/>
    <w:rsid w:val="004837DD"/>
    <w:rsid w:val="00483F88"/>
    <w:rsid w:val="004842C7"/>
    <w:rsid w:val="00484C5D"/>
    <w:rsid w:val="0048543E"/>
    <w:rsid w:val="004855A8"/>
    <w:rsid w:val="0048632F"/>
    <w:rsid w:val="004868C1"/>
    <w:rsid w:val="0048750F"/>
    <w:rsid w:val="00487968"/>
    <w:rsid w:val="004979EB"/>
    <w:rsid w:val="00497E8D"/>
    <w:rsid w:val="004A0A64"/>
    <w:rsid w:val="004A12E3"/>
    <w:rsid w:val="004A3795"/>
    <w:rsid w:val="004A45F0"/>
    <w:rsid w:val="004A495F"/>
    <w:rsid w:val="004A6249"/>
    <w:rsid w:val="004A7544"/>
    <w:rsid w:val="004A7EC3"/>
    <w:rsid w:val="004B1602"/>
    <w:rsid w:val="004B19BA"/>
    <w:rsid w:val="004B45CB"/>
    <w:rsid w:val="004B6B0F"/>
    <w:rsid w:val="004C07C5"/>
    <w:rsid w:val="004C09E2"/>
    <w:rsid w:val="004C7524"/>
    <w:rsid w:val="004C7DC8"/>
    <w:rsid w:val="004D1224"/>
    <w:rsid w:val="004D13B1"/>
    <w:rsid w:val="004D2F69"/>
    <w:rsid w:val="004D52D2"/>
    <w:rsid w:val="004D737D"/>
    <w:rsid w:val="004E2659"/>
    <w:rsid w:val="004E39EE"/>
    <w:rsid w:val="004E426B"/>
    <w:rsid w:val="004E475C"/>
    <w:rsid w:val="004E4DEA"/>
    <w:rsid w:val="004E4FE6"/>
    <w:rsid w:val="004E56E0"/>
    <w:rsid w:val="004E67FC"/>
    <w:rsid w:val="004E6EF2"/>
    <w:rsid w:val="004E7329"/>
    <w:rsid w:val="004F2CB0"/>
    <w:rsid w:val="004F60B6"/>
    <w:rsid w:val="004F638A"/>
    <w:rsid w:val="005017F7"/>
    <w:rsid w:val="00501FA7"/>
    <w:rsid w:val="00502115"/>
    <w:rsid w:val="005034DC"/>
    <w:rsid w:val="00503B7C"/>
    <w:rsid w:val="00504779"/>
    <w:rsid w:val="00505BFA"/>
    <w:rsid w:val="005071B4"/>
    <w:rsid w:val="00507501"/>
    <w:rsid w:val="00507687"/>
    <w:rsid w:val="005117A9"/>
    <w:rsid w:val="00511F57"/>
    <w:rsid w:val="00512CAE"/>
    <w:rsid w:val="00513772"/>
    <w:rsid w:val="00515CBE"/>
    <w:rsid w:val="00515E2B"/>
    <w:rsid w:val="0051656D"/>
    <w:rsid w:val="00516DEF"/>
    <w:rsid w:val="00521595"/>
    <w:rsid w:val="00522A7E"/>
    <w:rsid w:val="00522F20"/>
    <w:rsid w:val="00527DEE"/>
    <w:rsid w:val="005308DB"/>
    <w:rsid w:val="00530A2E"/>
    <w:rsid w:val="00530BDE"/>
    <w:rsid w:val="00530FBE"/>
    <w:rsid w:val="0053106A"/>
    <w:rsid w:val="005311A9"/>
    <w:rsid w:val="005322BA"/>
    <w:rsid w:val="00533159"/>
    <w:rsid w:val="00533886"/>
    <w:rsid w:val="005339DB"/>
    <w:rsid w:val="00534C89"/>
    <w:rsid w:val="00535A6B"/>
    <w:rsid w:val="00536105"/>
    <w:rsid w:val="00537415"/>
    <w:rsid w:val="00541573"/>
    <w:rsid w:val="00542008"/>
    <w:rsid w:val="0054348A"/>
    <w:rsid w:val="0054559D"/>
    <w:rsid w:val="0054562E"/>
    <w:rsid w:val="005479FF"/>
    <w:rsid w:val="005510FD"/>
    <w:rsid w:val="00552143"/>
    <w:rsid w:val="00553D69"/>
    <w:rsid w:val="00555CB9"/>
    <w:rsid w:val="0056044F"/>
    <w:rsid w:val="005604E9"/>
    <w:rsid w:val="00561E81"/>
    <w:rsid w:val="00571777"/>
    <w:rsid w:val="005747A9"/>
    <w:rsid w:val="00577806"/>
    <w:rsid w:val="00580FF5"/>
    <w:rsid w:val="0058519C"/>
    <w:rsid w:val="00585F61"/>
    <w:rsid w:val="0059065E"/>
    <w:rsid w:val="0059149A"/>
    <w:rsid w:val="0059157D"/>
    <w:rsid w:val="005956EE"/>
    <w:rsid w:val="00597281"/>
    <w:rsid w:val="005A021F"/>
    <w:rsid w:val="005A083E"/>
    <w:rsid w:val="005A50B2"/>
    <w:rsid w:val="005B2AE5"/>
    <w:rsid w:val="005B3024"/>
    <w:rsid w:val="005B4802"/>
    <w:rsid w:val="005B61F5"/>
    <w:rsid w:val="005B77A9"/>
    <w:rsid w:val="005C1EA6"/>
    <w:rsid w:val="005C3DB2"/>
    <w:rsid w:val="005D0B99"/>
    <w:rsid w:val="005D1986"/>
    <w:rsid w:val="005D308E"/>
    <w:rsid w:val="005D3A48"/>
    <w:rsid w:val="005D3D6F"/>
    <w:rsid w:val="005D7AF8"/>
    <w:rsid w:val="005E366A"/>
    <w:rsid w:val="005E3E08"/>
    <w:rsid w:val="005E5FFB"/>
    <w:rsid w:val="005F0BBF"/>
    <w:rsid w:val="005F2145"/>
    <w:rsid w:val="005F710C"/>
    <w:rsid w:val="006016E1"/>
    <w:rsid w:val="00602D27"/>
    <w:rsid w:val="00604BF2"/>
    <w:rsid w:val="006067EC"/>
    <w:rsid w:val="006113C6"/>
    <w:rsid w:val="006144A1"/>
    <w:rsid w:val="00615EBB"/>
    <w:rsid w:val="00616096"/>
    <w:rsid w:val="006160A2"/>
    <w:rsid w:val="006175A8"/>
    <w:rsid w:val="006219C9"/>
    <w:rsid w:val="00626F81"/>
    <w:rsid w:val="006302AA"/>
    <w:rsid w:val="006304C9"/>
    <w:rsid w:val="00630C0E"/>
    <w:rsid w:val="0063461F"/>
    <w:rsid w:val="006363BD"/>
    <w:rsid w:val="0064098D"/>
    <w:rsid w:val="006412DC"/>
    <w:rsid w:val="00641E2A"/>
    <w:rsid w:val="00642BC6"/>
    <w:rsid w:val="00644790"/>
    <w:rsid w:val="006501AF"/>
    <w:rsid w:val="00650DDE"/>
    <w:rsid w:val="006514BF"/>
    <w:rsid w:val="0065162A"/>
    <w:rsid w:val="0065505B"/>
    <w:rsid w:val="00655F06"/>
    <w:rsid w:val="00661B1E"/>
    <w:rsid w:val="0066212F"/>
    <w:rsid w:val="0066321D"/>
    <w:rsid w:val="00666201"/>
    <w:rsid w:val="006670AC"/>
    <w:rsid w:val="006719CC"/>
    <w:rsid w:val="00672307"/>
    <w:rsid w:val="00673269"/>
    <w:rsid w:val="006736F1"/>
    <w:rsid w:val="006743D9"/>
    <w:rsid w:val="0067545E"/>
    <w:rsid w:val="006808C6"/>
    <w:rsid w:val="00682668"/>
    <w:rsid w:val="00684F88"/>
    <w:rsid w:val="00691102"/>
    <w:rsid w:val="00692A68"/>
    <w:rsid w:val="006957EF"/>
    <w:rsid w:val="00695D85"/>
    <w:rsid w:val="006A10A1"/>
    <w:rsid w:val="006A14B6"/>
    <w:rsid w:val="006A30A2"/>
    <w:rsid w:val="006A5271"/>
    <w:rsid w:val="006A6D23"/>
    <w:rsid w:val="006B03AE"/>
    <w:rsid w:val="006B25DE"/>
    <w:rsid w:val="006B6AFA"/>
    <w:rsid w:val="006B7B4E"/>
    <w:rsid w:val="006C1C3B"/>
    <w:rsid w:val="006C4E43"/>
    <w:rsid w:val="006C5535"/>
    <w:rsid w:val="006C643E"/>
    <w:rsid w:val="006C7978"/>
    <w:rsid w:val="006D2932"/>
    <w:rsid w:val="006D3671"/>
    <w:rsid w:val="006D5652"/>
    <w:rsid w:val="006D57FF"/>
    <w:rsid w:val="006D704F"/>
    <w:rsid w:val="006E0A73"/>
    <w:rsid w:val="006E0FEE"/>
    <w:rsid w:val="006E6C11"/>
    <w:rsid w:val="006E6F0B"/>
    <w:rsid w:val="006E7674"/>
    <w:rsid w:val="006F1311"/>
    <w:rsid w:val="006F20E6"/>
    <w:rsid w:val="006F5B53"/>
    <w:rsid w:val="006F6A63"/>
    <w:rsid w:val="006F7C0C"/>
    <w:rsid w:val="007002C6"/>
    <w:rsid w:val="00700755"/>
    <w:rsid w:val="00701547"/>
    <w:rsid w:val="0070646B"/>
    <w:rsid w:val="00711D19"/>
    <w:rsid w:val="007130A2"/>
    <w:rsid w:val="00714E34"/>
    <w:rsid w:val="00715190"/>
    <w:rsid w:val="00715463"/>
    <w:rsid w:val="00730655"/>
    <w:rsid w:val="00731D77"/>
    <w:rsid w:val="00732360"/>
    <w:rsid w:val="0073390A"/>
    <w:rsid w:val="00734E64"/>
    <w:rsid w:val="00736B37"/>
    <w:rsid w:val="007371F3"/>
    <w:rsid w:val="00740A35"/>
    <w:rsid w:val="00743694"/>
    <w:rsid w:val="00745F57"/>
    <w:rsid w:val="00746260"/>
    <w:rsid w:val="00746D26"/>
    <w:rsid w:val="007507E2"/>
    <w:rsid w:val="00750AE1"/>
    <w:rsid w:val="007520B4"/>
    <w:rsid w:val="007543F8"/>
    <w:rsid w:val="007655D5"/>
    <w:rsid w:val="007763C1"/>
    <w:rsid w:val="00777E82"/>
    <w:rsid w:val="00781359"/>
    <w:rsid w:val="007817ED"/>
    <w:rsid w:val="00782E77"/>
    <w:rsid w:val="00786921"/>
    <w:rsid w:val="0079050A"/>
    <w:rsid w:val="00791A3A"/>
    <w:rsid w:val="00794C4E"/>
    <w:rsid w:val="00797195"/>
    <w:rsid w:val="007A1EAA"/>
    <w:rsid w:val="007A4EBF"/>
    <w:rsid w:val="007A79FD"/>
    <w:rsid w:val="007B0B9D"/>
    <w:rsid w:val="007B44AC"/>
    <w:rsid w:val="007B4D84"/>
    <w:rsid w:val="007B5A43"/>
    <w:rsid w:val="007B709B"/>
    <w:rsid w:val="007C11D7"/>
    <w:rsid w:val="007C1343"/>
    <w:rsid w:val="007C5EF1"/>
    <w:rsid w:val="007C7BF5"/>
    <w:rsid w:val="007D19B7"/>
    <w:rsid w:val="007D75E5"/>
    <w:rsid w:val="007D773E"/>
    <w:rsid w:val="007E066E"/>
    <w:rsid w:val="007E1356"/>
    <w:rsid w:val="007E20FC"/>
    <w:rsid w:val="007E25CA"/>
    <w:rsid w:val="007E296F"/>
    <w:rsid w:val="007E5C60"/>
    <w:rsid w:val="007E6016"/>
    <w:rsid w:val="007E62B9"/>
    <w:rsid w:val="007E7062"/>
    <w:rsid w:val="007E7296"/>
    <w:rsid w:val="007F0E1E"/>
    <w:rsid w:val="007F1413"/>
    <w:rsid w:val="007F29A7"/>
    <w:rsid w:val="007F2C7E"/>
    <w:rsid w:val="007F31C3"/>
    <w:rsid w:val="007F3384"/>
    <w:rsid w:val="007F3EAA"/>
    <w:rsid w:val="00805BE8"/>
    <w:rsid w:val="00805D7F"/>
    <w:rsid w:val="00810907"/>
    <w:rsid w:val="00811B4D"/>
    <w:rsid w:val="0081215F"/>
    <w:rsid w:val="00816078"/>
    <w:rsid w:val="008177E3"/>
    <w:rsid w:val="008233B9"/>
    <w:rsid w:val="00823AA9"/>
    <w:rsid w:val="008255B9"/>
    <w:rsid w:val="00825CD8"/>
    <w:rsid w:val="00826519"/>
    <w:rsid w:val="00827324"/>
    <w:rsid w:val="00831A80"/>
    <w:rsid w:val="00835F68"/>
    <w:rsid w:val="00837458"/>
    <w:rsid w:val="00837AAE"/>
    <w:rsid w:val="008429AD"/>
    <w:rsid w:val="008429DB"/>
    <w:rsid w:val="0084352E"/>
    <w:rsid w:val="0084761C"/>
    <w:rsid w:val="00850C75"/>
    <w:rsid w:val="00850E39"/>
    <w:rsid w:val="0085477A"/>
    <w:rsid w:val="008548BB"/>
    <w:rsid w:val="00855107"/>
    <w:rsid w:val="00855173"/>
    <w:rsid w:val="008557D9"/>
    <w:rsid w:val="00855BF7"/>
    <w:rsid w:val="00856214"/>
    <w:rsid w:val="00862089"/>
    <w:rsid w:val="00866D5B"/>
    <w:rsid w:val="00866FF5"/>
    <w:rsid w:val="00872C76"/>
    <w:rsid w:val="00873E1F"/>
    <w:rsid w:val="008746A5"/>
    <w:rsid w:val="00874C16"/>
    <w:rsid w:val="00876AB8"/>
    <w:rsid w:val="00877F6C"/>
    <w:rsid w:val="0088297F"/>
    <w:rsid w:val="008868B2"/>
    <w:rsid w:val="00886D1F"/>
    <w:rsid w:val="0088740B"/>
    <w:rsid w:val="00891D81"/>
    <w:rsid w:val="00891EE1"/>
    <w:rsid w:val="00893987"/>
    <w:rsid w:val="008963EF"/>
    <w:rsid w:val="0089688E"/>
    <w:rsid w:val="00896CEB"/>
    <w:rsid w:val="008A05F1"/>
    <w:rsid w:val="008A1FBE"/>
    <w:rsid w:val="008A30F4"/>
    <w:rsid w:val="008A5FA8"/>
    <w:rsid w:val="008A60D2"/>
    <w:rsid w:val="008A771F"/>
    <w:rsid w:val="008B2049"/>
    <w:rsid w:val="008B28F4"/>
    <w:rsid w:val="008B3194"/>
    <w:rsid w:val="008B43DE"/>
    <w:rsid w:val="008B4A4A"/>
    <w:rsid w:val="008B4BEB"/>
    <w:rsid w:val="008B5AE7"/>
    <w:rsid w:val="008C0CB2"/>
    <w:rsid w:val="008C3CB1"/>
    <w:rsid w:val="008C3DAA"/>
    <w:rsid w:val="008C60E9"/>
    <w:rsid w:val="008C6136"/>
    <w:rsid w:val="008D1B7C"/>
    <w:rsid w:val="008D3F7E"/>
    <w:rsid w:val="008D5DA9"/>
    <w:rsid w:val="008D6657"/>
    <w:rsid w:val="008D79D4"/>
    <w:rsid w:val="008E1F60"/>
    <w:rsid w:val="008E307E"/>
    <w:rsid w:val="008F1555"/>
    <w:rsid w:val="008F3E96"/>
    <w:rsid w:val="008F4B7B"/>
    <w:rsid w:val="008F4DD1"/>
    <w:rsid w:val="008F6056"/>
    <w:rsid w:val="00901A70"/>
    <w:rsid w:val="00902C07"/>
    <w:rsid w:val="00905804"/>
    <w:rsid w:val="009101E2"/>
    <w:rsid w:val="00910A13"/>
    <w:rsid w:val="009122EF"/>
    <w:rsid w:val="009155FF"/>
    <w:rsid w:val="00915D73"/>
    <w:rsid w:val="00916077"/>
    <w:rsid w:val="00916560"/>
    <w:rsid w:val="009170A2"/>
    <w:rsid w:val="009175BD"/>
    <w:rsid w:val="009208A6"/>
    <w:rsid w:val="00924514"/>
    <w:rsid w:val="00926551"/>
    <w:rsid w:val="00927316"/>
    <w:rsid w:val="0093276D"/>
    <w:rsid w:val="00933D12"/>
    <w:rsid w:val="0093440B"/>
    <w:rsid w:val="00937065"/>
    <w:rsid w:val="00940285"/>
    <w:rsid w:val="009415B0"/>
    <w:rsid w:val="009420E1"/>
    <w:rsid w:val="009425F9"/>
    <w:rsid w:val="00942604"/>
    <w:rsid w:val="00943049"/>
    <w:rsid w:val="009443C5"/>
    <w:rsid w:val="00947E7E"/>
    <w:rsid w:val="00950F4B"/>
    <w:rsid w:val="0095139A"/>
    <w:rsid w:val="009518CB"/>
    <w:rsid w:val="009531CD"/>
    <w:rsid w:val="00953E16"/>
    <w:rsid w:val="009542AC"/>
    <w:rsid w:val="00954FF4"/>
    <w:rsid w:val="00957887"/>
    <w:rsid w:val="00961BB2"/>
    <w:rsid w:val="00962108"/>
    <w:rsid w:val="009638D6"/>
    <w:rsid w:val="00963E30"/>
    <w:rsid w:val="00963E7E"/>
    <w:rsid w:val="009663BE"/>
    <w:rsid w:val="00966F35"/>
    <w:rsid w:val="0097317C"/>
    <w:rsid w:val="0097408E"/>
    <w:rsid w:val="00974BB2"/>
    <w:rsid w:val="00974FA7"/>
    <w:rsid w:val="009756E5"/>
    <w:rsid w:val="00977A8C"/>
    <w:rsid w:val="00983910"/>
    <w:rsid w:val="00990702"/>
    <w:rsid w:val="009932AC"/>
    <w:rsid w:val="00993A99"/>
    <w:rsid w:val="00994351"/>
    <w:rsid w:val="00996A8F"/>
    <w:rsid w:val="009A04EB"/>
    <w:rsid w:val="009A1DBF"/>
    <w:rsid w:val="009A2A26"/>
    <w:rsid w:val="009A68E6"/>
    <w:rsid w:val="009A7598"/>
    <w:rsid w:val="009A7995"/>
    <w:rsid w:val="009B1DF8"/>
    <w:rsid w:val="009B3D20"/>
    <w:rsid w:val="009B45BE"/>
    <w:rsid w:val="009B464A"/>
    <w:rsid w:val="009B5418"/>
    <w:rsid w:val="009B7408"/>
    <w:rsid w:val="009C0727"/>
    <w:rsid w:val="009C1ED0"/>
    <w:rsid w:val="009C4674"/>
    <w:rsid w:val="009C492F"/>
    <w:rsid w:val="009C54F2"/>
    <w:rsid w:val="009C7D92"/>
    <w:rsid w:val="009D1D8F"/>
    <w:rsid w:val="009D2FF2"/>
    <w:rsid w:val="009D3226"/>
    <w:rsid w:val="009D3385"/>
    <w:rsid w:val="009D382E"/>
    <w:rsid w:val="009D5E4C"/>
    <w:rsid w:val="009D793C"/>
    <w:rsid w:val="009E16A9"/>
    <w:rsid w:val="009E1AB4"/>
    <w:rsid w:val="009E1D73"/>
    <w:rsid w:val="009E375F"/>
    <w:rsid w:val="009E39D4"/>
    <w:rsid w:val="009E5401"/>
    <w:rsid w:val="009F670F"/>
    <w:rsid w:val="009F7987"/>
    <w:rsid w:val="00A009E3"/>
    <w:rsid w:val="00A03FE5"/>
    <w:rsid w:val="00A0758F"/>
    <w:rsid w:val="00A07D18"/>
    <w:rsid w:val="00A11D44"/>
    <w:rsid w:val="00A11D8B"/>
    <w:rsid w:val="00A1561E"/>
    <w:rsid w:val="00A1570A"/>
    <w:rsid w:val="00A16042"/>
    <w:rsid w:val="00A16814"/>
    <w:rsid w:val="00A211B4"/>
    <w:rsid w:val="00A26E2C"/>
    <w:rsid w:val="00A31622"/>
    <w:rsid w:val="00A33DDF"/>
    <w:rsid w:val="00A34547"/>
    <w:rsid w:val="00A35605"/>
    <w:rsid w:val="00A37437"/>
    <w:rsid w:val="00A37618"/>
    <w:rsid w:val="00A376B7"/>
    <w:rsid w:val="00A41BF5"/>
    <w:rsid w:val="00A41CA2"/>
    <w:rsid w:val="00A42149"/>
    <w:rsid w:val="00A44778"/>
    <w:rsid w:val="00A45A7B"/>
    <w:rsid w:val="00A469E7"/>
    <w:rsid w:val="00A51774"/>
    <w:rsid w:val="00A519CE"/>
    <w:rsid w:val="00A55F15"/>
    <w:rsid w:val="00A56687"/>
    <w:rsid w:val="00A604A4"/>
    <w:rsid w:val="00A61B7D"/>
    <w:rsid w:val="00A61EC4"/>
    <w:rsid w:val="00A62B2C"/>
    <w:rsid w:val="00A64C87"/>
    <w:rsid w:val="00A6605B"/>
    <w:rsid w:val="00A66ADC"/>
    <w:rsid w:val="00A67C83"/>
    <w:rsid w:val="00A704BF"/>
    <w:rsid w:val="00A7147D"/>
    <w:rsid w:val="00A81B15"/>
    <w:rsid w:val="00A81F0F"/>
    <w:rsid w:val="00A823BA"/>
    <w:rsid w:val="00A8306C"/>
    <w:rsid w:val="00A837FF"/>
    <w:rsid w:val="00A83B32"/>
    <w:rsid w:val="00A84DC8"/>
    <w:rsid w:val="00A852E0"/>
    <w:rsid w:val="00A85DBC"/>
    <w:rsid w:val="00A87172"/>
    <w:rsid w:val="00A87FEB"/>
    <w:rsid w:val="00A92318"/>
    <w:rsid w:val="00A93F9F"/>
    <w:rsid w:val="00A9420E"/>
    <w:rsid w:val="00A94775"/>
    <w:rsid w:val="00A95D71"/>
    <w:rsid w:val="00A97648"/>
    <w:rsid w:val="00AA1CFD"/>
    <w:rsid w:val="00AA2239"/>
    <w:rsid w:val="00AA287A"/>
    <w:rsid w:val="00AA33D2"/>
    <w:rsid w:val="00AA367C"/>
    <w:rsid w:val="00AB077B"/>
    <w:rsid w:val="00AB0ACB"/>
    <w:rsid w:val="00AB0C57"/>
    <w:rsid w:val="00AB1195"/>
    <w:rsid w:val="00AB296F"/>
    <w:rsid w:val="00AB4182"/>
    <w:rsid w:val="00AB65CE"/>
    <w:rsid w:val="00AC131A"/>
    <w:rsid w:val="00AC1727"/>
    <w:rsid w:val="00AC24C1"/>
    <w:rsid w:val="00AC27DB"/>
    <w:rsid w:val="00AC3148"/>
    <w:rsid w:val="00AC45C8"/>
    <w:rsid w:val="00AC492A"/>
    <w:rsid w:val="00AC5EB7"/>
    <w:rsid w:val="00AC691C"/>
    <w:rsid w:val="00AC6C4F"/>
    <w:rsid w:val="00AC6D6B"/>
    <w:rsid w:val="00AC7F23"/>
    <w:rsid w:val="00AD28A5"/>
    <w:rsid w:val="00AD6665"/>
    <w:rsid w:val="00AD7736"/>
    <w:rsid w:val="00AE103E"/>
    <w:rsid w:val="00AE10CE"/>
    <w:rsid w:val="00AE3791"/>
    <w:rsid w:val="00AE70D4"/>
    <w:rsid w:val="00AE7868"/>
    <w:rsid w:val="00AF0407"/>
    <w:rsid w:val="00AF1540"/>
    <w:rsid w:val="00AF2A18"/>
    <w:rsid w:val="00AF4D8B"/>
    <w:rsid w:val="00AF548F"/>
    <w:rsid w:val="00B04B00"/>
    <w:rsid w:val="00B053D2"/>
    <w:rsid w:val="00B067CA"/>
    <w:rsid w:val="00B11BE4"/>
    <w:rsid w:val="00B12B26"/>
    <w:rsid w:val="00B14A84"/>
    <w:rsid w:val="00B163F8"/>
    <w:rsid w:val="00B20470"/>
    <w:rsid w:val="00B22B10"/>
    <w:rsid w:val="00B2472D"/>
    <w:rsid w:val="00B24CA0"/>
    <w:rsid w:val="00B2549F"/>
    <w:rsid w:val="00B26C36"/>
    <w:rsid w:val="00B27C79"/>
    <w:rsid w:val="00B3095A"/>
    <w:rsid w:val="00B32150"/>
    <w:rsid w:val="00B33248"/>
    <w:rsid w:val="00B33A2B"/>
    <w:rsid w:val="00B3461F"/>
    <w:rsid w:val="00B401E4"/>
    <w:rsid w:val="00B4108D"/>
    <w:rsid w:val="00B47C3A"/>
    <w:rsid w:val="00B50002"/>
    <w:rsid w:val="00B5342C"/>
    <w:rsid w:val="00B55086"/>
    <w:rsid w:val="00B57265"/>
    <w:rsid w:val="00B60218"/>
    <w:rsid w:val="00B61FC1"/>
    <w:rsid w:val="00B633AE"/>
    <w:rsid w:val="00B64BD2"/>
    <w:rsid w:val="00B65440"/>
    <w:rsid w:val="00B665D2"/>
    <w:rsid w:val="00B6737C"/>
    <w:rsid w:val="00B7214D"/>
    <w:rsid w:val="00B73CA0"/>
    <w:rsid w:val="00B74372"/>
    <w:rsid w:val="00B75525"/>
    <w:rsid w:val="00B80283"/>
    <w:rsid w:val="00B8095F"/>
    <w:rsid w:val="00B80971"/>
    <w:rsid w:val="00B80B0C"/>
    <w:rsid w:val="00B80B11"/>
    <w:rsid w:val="00B82113"/>
    <w:rsid w:val="00B82156"/>
    <w:rsid w:val="00B831AE"/>
    <w:rsid w:val="00B8446C"/>
    <w:rsid w:val="00B87725"/>
    <w:rsid w:val="00B96FE0"/>
    <w:rsid w:val="00BA0475"/>
    <w:rsid w:val="00BA259A"/>
    <w:rsid w:val="00BA259C"/>
    <w:rsid w:val="00BA29D3"/>
    <w:rsid w:val="00BA307F"/>
    <w:rsid w:val="00BA4AB1"/>
    <w:rsid w:val="00BA4D1C"/>
    <w:rsid w:val="00BA5280"/>
    <w:rsid w:val="00BA6293"/>
    <w:rsid w:val="00BA740B"/>
    <w:rsid w:val="00BB14F1"/>
    <w:rsid w:val="00BB5286"/>
    <w:rsid w:val="00BB55AE"/>
    <w:rsid w:val="00BB572E"/>
    <w:rsid w:val="00BB73CA"/>
    <w:rsid w:val="00BB74FD"/>
    <w:rsid w:val="00BB782F"/>
    <w:rsid w:val="00BB7CFA"/>
    <w:rsid w:val="00BC37F1"/>
    <w:rsid w:val="00BC3DA1"/>
    <w:rsid w:val="00BC455C"/>
    <w:rsid w:val="00BC5982"/>
    <w:rsid w:val="00BC60BF"/>
    <w:rsid w:val="00BC701E"/>
    <w:rsid w:val="00BD17EB"/>
    <w:rsid w:val="00BD1D87"/>
    <w:rsid w:val="00BD28BF"/>
    <w:rsid w:val="00BD6404"/>
    <w:rsid w:val="00BE03CD"/>
    <w:rsid w:val="00BE05B8"/>
    <w:rsid w:val="00BE33AE"/>
    <w:rsid w:val="00BE39DE"/>
    <w:rsid w:val="00BE4FAB"/>
    <w:rsid w:val="00BE5EB4"/>
    <w:rsid w:val="00BE7371"/>
    <w:rsid w:val="00BF046F"/>
    <w:rsid w:val="00BF47F4"/>
    <w:rsid w:val="00BF7348"/>
    <w:rsid w:val="00C00EE2"/>
    <w:rsid w:val="00C01D50"/>
    <w:rsid w:val="00C034AD"/>
    <w:rsid w:val="00C04DB0"/>
    <w:rsid w:val="00C056DC"/>
    <w:rsid w:val="00C0627B"/>
    <w:rsid w:val="00C1195A"/>
    <w:rsid w:val="00C1329B"/>
    <w:rsid w:val="00C135A5"/>
    <w:rsid w:val="00C146F0"/>
    <w:rsid w:val="00C15178"/>
    <w:rsid w:val="00C20E63"/>
    <w:rsid w:val="00C24C05"/>
    <w:rsid w:val="00C24D2F"/>
    <w:rsid w:val="00C25405"/>
    <w:rsid w:val="00C25E9F"/>
    <w:rsid w:val="00C26222"/>
    <w:rsid w:val="00C31283"/>
    <w:rsid w:val="00C31362"/>
    <w:rsid w:val="00C338C5"/>
    <w:rsid w:val="00C33C48"/>
    <w:rsid w:val="00C340E5"/>
    <w:rsid w:val="00C3502C"/>
    <w:rsid w:val="00C35AA7"/>
    <w:rsid w:val="00C365AC"/>
    <w:rsid w:val="00C4051A"/>
    <w:rsid w:val="00C40F92"/>
    <w:rsid w:val="00C421C3"/>
    <w:rsid w:val="00C43BA1"/>
    <w:rsid w:val="00C43DAB"/>
    <w:rsid w:val="00C44102"/>
    <w:rsid w:val="00C446F6"/>
    <w:rsid w:val="00C44B68"/>
    <w:rsid w:val="00C46A74"/>
    <w:rsid w:val="00C47F08"/>
    <w:rsid w:val="00C514A6"/>
    <w:rsid w:val="00C51BD5"/>
    <w:rsid w:val="00C5274C"/>
    <w:rsid w:val="00C53732"/>
    <w:rsid w:val="00C56BDF"/>
    <w:rsid w:val="00C5723F"/>
    <w:rsid w:val="00C5739F"/>
    <w:rsid w:val="00C57CF0"/>
    <w:rsid w:val="00C62299"/>
    <w:rsid w:val="00C62A79"/>
    <w:rsid w:val="00C649BD"/>
    <w:rsid w:val="00C65891"/>
    <w:rsid w:val="00C66AC9"/>
    <w:rsid w:val="00C724D3"/>
    <w:rsid w:val="00C73500"/>
    <w:rsid w:val="00C772E8"/>
    <w:rsid w:val="00C77DD9"/>
    <w:rsid w:val="00C814A7"/>
    <w:rsid w:val="00C82D5F"/>
    <w:rsid w:val="00C83BE6"/>
    <w:rsid w:val="00C85354"/>
    <w:rsid w:val="00C86ABA"/>
    <w:rsid w:val="00C91248"/>
    <w:rsid w:val="00C92762"/>
    <w:rsid w:val="00C93B53"/>
    <w:rsid w:val="00C943F3"/>
    <w:rsid w:val="00C96C09"/>
    <w:rsid w:val="00CA0652"/>
    <w:rsid w:val="00CA08C6"/>
    <w:rsid w:val="00CA0A77"/>
    <w:rsid w:val="00CA2729"/>
    <w:rsid w:val="00CA3057"/>
    <w:rsid w:val="00CA45F8"/>
    <w:rsid w:val="00CA4766"/>
    <w:rsid w:val="00CA5986"/>
    <w:rsid w:val="00CA6F5B"/>
    <w:rsid w:val="00CA7269"/>
    <w:rsid w:val="00CB0305"/>
    <w:rsid w:val="00CB0A22"/>
    <w:rsid w:val="00CB15CD"/>
    <w:rsid w:val="00CB33C7"/>
    <w:rsid w:val="00CB38DD"/>
    <w:rsid w:val="00CB522C"/>
    <w:rsid w:val="00CB6DA7"/>
    <w:rsid w:val="00CB7AD9"/>
    <w:rsid w:val="00CB7E4C"/>
    <w:rsid w:val="00CC104B"/>
    <w:rsid w:val="00CC25B4"/>
    <w:rsid w:val="00CC2ACB"/>
    <w:rsid w:val="00CC43C1"/>
    <w:rsid w:val="00CC5F88"/>
    <w:rsid w:val="00CC69C8"/>
    <w:rsid w:val="00CC7396"/>
    <w:rsid w:val="00CC77A2"/>
    <w:rsid w:val="00CD0282"/>
    <w:rsid w:val="00CD307E"/>
    <w:rsid w:val="00CD6070"/>
    <w:rsid w:val="00CD6A1B"/>
    <w:rsid w:val="00CE0A7F"/>
    <w:rsid w:val="00CE1718"/>
    <w:rsid w:val="00CE4BA2"/>
    <w:rsid w:val="00CE5702"/>
    <w:rsid w:val="00CF1AA9"/>
    <w:rsid w:val="00CF25CC"/>
    <w:rsid w:val="00CF277F"/>
    <w:rsid w:val="00CF4156"/>
    <w:rsid w:val="00CF539F"/>
    <w:rsid w:val="00CF6277"/>
    <w:rsid w:val="00CF6A64"/>
    <w:rsid w:val="00D01D31"/>
    <w:rsid w:val="00D03D00"/>
    <w:rsid w:val="00D05C30"/>
    <w:rsid w:val="00D05E26"/>
    <w:rsid w:val="00D0631F"/>
    <w:rsid w:val="00D11359"/>
    <w:rsid w:val="00D214FD"/>
    <w:rsid w:val="00D23114"/>
    <w:rsid w:val="00D23A37"/>
    <w:rsid w:val="00D25474"/>
    <w:rsid w:val="00D2589D"/>
    <w:rsid w:val="00D31196"/>
    <w:rsid w:val="00D3182A"/>
    <w:rsid w:val="00D3188C"/>
    <w:rsid w:val="00D32608"/>
    <w:rsid w:val="00D35F9B"/>
    <w:rsid w:val="00D365C3"/>
    <w:rsid w:val="00D36B69"/>
    <w:rsid w:val="00D408DD"/>
    <w:rsid w:val="00D41C93"/>
    <w:rsid w:val="00D459D0"/>
    <w:rsid w:val="00D45D72"/>
    <w:rsid w:val="00D507AA"/>
    <w:rsid w:val="00D520E4"/>
    <w:rsid w:val="00D5381B"/>
    <w:rsid w:val="00D53A38"/>
    <w:rsid w:val="00D575DD"/>
    <w:rsid w:val="00D57DFA"/>
    <w:rsid w:val="00D61C9A"/>
    <w:rsid w:val="00D63C37"/>
    <w:rsid w:val="00D66BEF"/>
    <w:rsid w:val="00D67FCF"/>
    <w:rsid w:val="00D7065A"/>
    <w:rsid w:val="00D709CE"/>
    <w:rsid w:val="00D70AF7"/>
    <w:rsid w:val="00D718FA"/>
    <w:rsid w:val="00D71F73"/>
    <w:rsid w:val="00D726CD"/>
    <w:rsid w:val="00D76815"/>
    <w:rsid w:val="00D76B14"/>
    <w:rsid w:val="00D80619"/>
    <w:rsid w:val="00D80786"/>
    <w:rsid w:val="00D81CAB"/>
    <w:rsid w:val="00D8576F"/>
    <w:rsid w:val="00D8677F"/>
    <w:rsid w:val="00D87AA1"/>
    <w:rsid w:val="00D9296F"/>
    <w:rsid w:val="00D94CF4"/>
    <w:rsid w:val="00D95BFC"/>
    <w:rsid w:val="00D95ED5"/>
    <w:rsid w:val="00D97F0C"/>
    <w:rsid w:val="00DA04BD"/>
    <w:rsid w:val="00DA2E8D"/>
    <w:rsid w:val="00DA3A86"/>
    <w:rsid w:val="00DB401D"/>
    <w:rsid w:val="00DB46CF"/>
    <w:rsid w:val="00DB6725"/>
    <w:rsid w:val="00DC0FFA"/>
    <w:rsid w:val="00DC2500"/>
    <w:rsid w:val="00DC6E32"/>
    <w:rsid w:val="00DC77DC"/>
    <w:rsid w:val="00DD0453"/>
    <w:rsid w:val="00DD0C2C"/>
    <w:rsid w:val="00DD19DE"/>
    <w:rsid w:val="00DD1A98"/>
    <w:rsid w:val="00DD28BC"/>
    <w:rsid w:val="00DD4245"/>
    <w:rsid w:val="00DD6CC4"/>
    <w:rsid w:val="00DD72CE"/>
    <w:rsid w:val="00DE28B0"/>
    <w:rsid w:val="00DE31F0"/>
    <w:rsid w:val="00DE3D1C"/>
    <w:rsid w:val="00DF0BC2"/>
    <w:rsid w:val="00DF1BD4"/>
    <w:rsid w:val="00DF28B2"/>
    <w:rsid w:val="00DF3FB8"/>
    <w:rsid w:val="00DF67F2"/>
    <w:rsid w:val="00DF69A6"/>
    <w:rsid w:val="00E0183A"/>
    <w:rsid w:val="00E0227D"/>
    <w:rsid w:val="00E02C89"/>
    <w:rsid w:val="00E04B84"/>
    <w:rsid w:val="00E06466"/>
    <w:rsid w:val="00E06FDA"/>
    <w:rsid w:val="00E1368C"/>
    <w:rsid w:val="00E1525A"/>
    <w:rsid w:val="00E160A5"/>
    <w:rsid w:val="00E1685F"/>
    <w:rsid w:val="00E1713D"/>
    <w:rsid w:val="00E20A43"/>
    <w:rsid w:val="00E23898"/>
    <w:rsid w:val="00E24B25"/>
    <w:rsid w:val="00E2559F"/>
    <w:rsid w:val="00E319F1"/>
    <w:rsid w:val="00E33CD2"/>
    <w:rsid w:val="00E360DE"/>
    <w:rsid w:val="00E40E90"/>
    <w:rsid w:val="00E42AE8"/>
    <w:rsid w:val="00E42F17"/>
    <w:rsid w:val="00E45C7E"/>
    <w:rsid w:val="00E531EB"/>
    <w:rsid w:val="00E54874"/>
    <w:rsid w:val="00E54B6F"/>
    <w:rsid w:val="00E55ACA"/>
    <w:rsid w:val="00E565C5"/>
    <w:rsid w:val="00E57B74"/>
    <w:rsid w:val="00E65BC6"/>
    <w:rsid w:val="00E661FF"/>
    <w:rsid w:val="00E67C20"/>
    <w:rsid w:val="00E71C9D"/>
    <w:rsid w:val="00E726EB"/>
    <w:rsid w:val="00E74E2F"/>
    <w:rsid w:val="00E809B0"/>
    <w:rsid w:val="00E80B52"/>
    <w:rsid w:val="00E81A00"/>
    <w:rsid w:val="00E824C3"/>
    <w:rsid w:val="00E831A5"/>
    <w:rsid w:val="00E840B3"/>
    <w:rsid w:val="00E84D10"/>
    <w:rsid w:val="00E8629F"/>
    <w:rsid w:val="00E91008"/>
    <w:rsid w:val="00E9374E"/>
    <w:rsid w:val="00E94F54"/>
    <w:rsid w:val="00E96A7A"/>
    <w:rsid w:val="00E97AD5"/>
    <w:rsid w:val="00E97C30"/>
    <w:rsid w:val="00EA0195"/>
    <w:rsid w:val="00EA1111"/>
    <w:rsid w:val="00EA2999"/>
    <w:rsid w:val="00EA3B4F"/>
    <w:rsid w:val="00EA3C24"/>
    <w:rsid w:val="00EA3D5A"/>
    <w:rsid w:val="00EA5FFD"/>
    <w:rsid w:val="00EA7061"/>
    <w:rsid w:val="00EA73DF"/>
    <w:rsid w:val="00EB18A5"/>
    <w:rsid w:val="00EB355A"/>
    <w:rsid w:val="00EB61AE"/>
    <w:rsid w:val="00EC2F25"/>
    <w:rsid w:val="00EC322D"/>
    <w:rsid w:val="00ED0755"/>
    <w:rsid w:val="00ED383A"/>
    <w:rsid w:val="00EE0835"/>
    <w:rsid w:val="00EE1DE3"/>
    <w:rsid w:val="00EE7DD5"/>
    <w:rsid w:val="00EF02E3"/>
    <w:rsid w:val="00EF1C10"/>
    <w:rsid w:val="00EF1EC5"/>
    <w:rsid w:val="00EF4C88"/>
    <w:rsid w:val="00EF4E91"/>
    <w:rsid w:val="00EF55EB"/>
    <w:rsid w:val="00EF63B7"/>
    <w:rsid w:val="00F00DCC"/>
    <w:rsid w:val="00F0156F"/>
    <w:rsid w:val="00F05AC8"/>
    <w:rsid w:val="00F07167"/>
    <w:rsid w:val="00F072D8"/>
    <w:rsid w:val="00F07CE0"/>
    <w:rsid w:val="00F13D05"/>
    <w:rsid w:val="00F14AE8"/>
    <w:rsid w:val="00F150BB"/>
    <w:rsid w:val="00F1679D"/>
    <w:rsid w:val="00F1682C"/>
    <w:rsid w:val="00F20B91"/>
    <w:rsid w:val="00F233A2"/>
    <w:rsid w:val="00F24B8B"/>
    <w:rsid w:val="00F30D2E"/>
    <w:rsid w:val="00F33583"/>
    <w:rsid w:val="00F35516"/>
    <w:rsid w:val="00F35790"/>
    <w:rsid w:val="00F4136D"/>
    <w:rsid w:val="00F4212E"/>
    <w:rsid w:val="00F42C20"/>
    <w:rsid w:val="00F43E34"/>
    <w:rsid w:val="00F44B97"/>
    <w:rsid w:val="00F509C0"/>
    <w:rsid w:val="00F50BC0"/>
    <w:rsid w:val="00F51600"/>
    <w:rsid w:val="00F53053"/>
    <w:rsid w:val="00F53FE2"/>
    <w:rsid w:val="00F54F0C"/>
    <w:rsid w:val="00F568C2"/>
    <w:rsid w:val="00F572D1"/>
    <w:rsid w:val="00F575FF"/>
    <w:rsid w:val="00F6028D"/>
    <w:rsid w:val="00F618EF"/>
    <w:rsid w:val="00F6462F"/>
    <w:rsid w:val="00F65582"/>
    <w:rsid w:val="00F66E75"/>
    <w:rsid w:val="00F675A8"/>
    <w:rsid w:val="00F70ECA"/>
    <w:rsid w:val="00F77EB0"/>
    <w:rsid w:val="00F830B2"/>
    <w:rsid w:val="00F84B11"/>
    <w:rsid w:val="00F864B5"/>
    <w:rsid w:val="00F87CDD"/>
    <w:rsid w:val="00F91910"/>
    <w:rsid w:val="00F92616"/>
    <w:rsid w:val="00F933F0"/>
    <w:rsid w:val="00F937A3"/>
    <w:rsid w:val="00F94715"/>
    <w:rsid w:val="00F96A3D"/>
    <w:rsid w:val="00FA301A"/>
    <w:rsid w:val="00FA4158"/>
    <w:rsid w:val="00FA4718"/>
    <w:rsid w:val="00FA5848"/>
    <w:rsid w:val="00FA7F3D"/>
    <w:rsid w:val="00FB24E7"/>
    <w:rsid w:val="00FB38D8"/>
    <w:rsid w:val="00FC051F"/>
    <w:rsid w:val="00FC06FF"/>
    <w:rsid w:val="00FC319B"/>
    <w:rsid w:val="00FC69B4"/>
    <w:rsid w:val="00FD0694"/>
    <w:rsid w:val="00FD25BE"/>
    <w:rsid w:val="00FD2E70"/>
    <w:rsid w:val="00FD7066"/>
    <w:rsid w:val="00FD7AA7"/>
    <w:rsid w:val="00FE0A9F"/>
    <w:rsid w:val="00FE568C"/>
    <w:rsid w:val="00FF1FCB"/>
    <w:rsid w:val="00FF314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F56EBE7-3316-46BD-A99A-C0DC5FBA0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BE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D718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282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80047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1327587">
      <w:bodyDiv w:val="1"/>
      <w:marLeft w:val="0"/>
      <w:marRight w:val="0"/>
      <w:marTop w:val="0"/>
      <w:marBottom w:val="0"/>
      <w:divBdr>
        <w:top w:val="none" w:sz="0" w:space="0" w:color="auto"/>
        <w:left w:val="none" w:sz="0" w:space="0" w:color="auto"/>
        <w:bottom w:val="none" w:sz="0" w:space="0" w:color="auto"/>
        <w:right w:val="none" w:sz="0" w:space="0" w:color="auto"/>
      </w:divBdr>
      <w:divsChild>
        <w:div w:id="69901646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726941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76865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7.bin"/><Relationship Id="rId38" Type="http://schemas.openxmlformats.org/officeDocument/2006/relationships/oleObject" Target="embeddings/oleObject22.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6EE2E-6E89-4971-BF0F-B675DC2EB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22510</Words>
  <Characters>128312</Characters>
  <Application>Microsoft Office Word</Application>
  <DocSecurity>0</DocSecurity>
  <Lines>1069</Lines>
  <Paragraphs>301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150521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
  <dc:description/>
  <cp:lastModifiedBy>Yunchuan Yang/Communication Standard Research Lab /SRC-Beijing/Staff Engineer/Samsung Electronics</cp:lastModifiedBy>
  <cp:revision>4</cp:revision>
  <cp:lastPrinted>2019-04-25T01:09:00Z</cp:lastPrinted>
  <dcterms:created xsi:type="dcterms:W3CDTF">2020-04-23T18:39:00Z</dcterms:created>
  <dcterms:modified xsi:type="dcterms:W3CDTF">2020-04-23T23:52:00Z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